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9316" w14:paraId="c6a931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403F4E">
        <w:t>7</w:t>
      </w:r>
      <w:r w:rsidR="00C90CF3">
        <w:t>90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90CF3">
        <w:t>A.B.G.M.</w:t>
      </w:r>
      <w:r w:rsidR="00F63573">
        <w:t xml:space="preserve"> d.o.o., </w:t>
      </w:r>
      <w:r w:rsidR="00597917">
        <w:t xml:space="preserve">Zagreb, </w:t>
      </w:r>
      <w:r w:rsidR="00C90CF3">
        <w:t>Mate Lovraka 13</w:t>
      </w:r>
      <w:r w:rsidR="00B63D6A">
        <w:t xml:space="preserve">, MBS: </w:t>
      </w:r>
      <w:r w:rsidR="00F63573">
        <w:t>080</w:t>
      </w:r>
      <w:r w:rsidR="00C90CF3">
        <w:t>265979</w:t>
      </w:r>
      <w:r w:rsidR="00F63573">
        <w:t>, OIB:</w:t>
      </w:r>
      <w:r w:rsidR="00B63D6A">
        <w:t xml:space="preserve"> </w:t>
      </w:r>
      <w:r w:rsidR="00C90CF3">
        <w:t>54352561098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90CF3">
        <w:t>A.B.G.M. d.o.o., Zagreb, Mate Lovraka 13, MBS: 080265979, OIB: 54352561098</w:t>
      </w:r>
      <w:r w:rsidR="00403F4E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C90CF3">
        <w:t>A.B.G.M. d.o.o., Zagreb, Mate Lovraka 13, MBS: 080265979, OIB: 54352561098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3A8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953A88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53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53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90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4790</izvorni_sadrzaj>
    <derivirana_varijabla naziv="DomainObject.Predmet.Broj_1">4790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St-4790/2015</izvorni_sadrzaj>
    <derivirana_varijabla naziv="DomainObject.Predmet.OznakaBroj_1">St-4790/2015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A.B.G.M., d.o.o. zastupanog po punomoćniku Albert Boroš</izvorni_sadrzaj>
    <derivirana_varijabla naziv="DomainObject.Predmet.ProtustrankaFormated_1">  A.B.G.M., d.o.o. zastupanog po punomoćniku Albert Boroš</derivirana_varijabla>
  </DomainObject.Predmet.ProtustrankaFormated>
  <DomainObject.Predmet.ProtustrankaFormatedOIB>
    <izvorni_sadrzaj>  A.B.G.M., d.o.o., OIB 54352561098 zastupanog po punomoćniku Albert Boroš</izvorni_sadrzaj>
    <derivirana_varijabla naziv="DomainObject.Predmet.ProtustrankaFormatedOIB_1">  A.B.G.M., d.o.o., OIB 54352561098 zastupanog po punomoćniku Albert Boroš</derivirana_varijabla>
  </DomainObject.Predmet.ProtustrankaFormatedOIB>
  <DomainObject.Predmet.ProtustrankaFormatedWithAdress>
    <izvorni_sadrzaj> A.B.G.M., d.o.o., Mate Lovraka 13, 10000 Zagreb zastupanog po punomoćniku Albert Boroš</izvorni_sadrzaj>
    <derivirana_varijabla naziv="DomainObject.Predmet.ProtustrankaFormatedWithAdress_1"> A.B.G.M., d.o.o., Mate Lovraka 13, 10000 Zagreb zastupanog po punomoćniku Albert Boroš</derivirana_varijabla>
  </DomainObject.Predmet.ProtustrankaFormatedWithAdress>
  <DomainObject.Predmet.ProtustrankaFormatedWithAdressOIB>
    <izvorni_sadrzaj> A.B.G.M., d.o.o., OIB 54352561098, Mate Lovraka 13, 10000 Zagreb zastupanog po punomoćniku Albert Boroš</izvorni_sadrzaj>
    <derivirana_varijabla naziv="DomainObject.Predmet.ProtustrankaFormatedWithAdressOIB_1"> A.B.G.M., d.o.o., OIB 54352561098, Mate Lovraka 13, 10000 Zagreb zastupanog po punomoćniku Albert Boroš</derivirana_varijabla>
  </DomainObject.Predmet.ProtustrankaFormatedWithAdressOIB>
  <DomainObject.Predmet.ProtustrankaWithAdress>
    <izvorni_sadrzaj>A.B.G.M., d.o.o. Mate Lovraka 13, 10000 Zagreb</izvorni_sadrzaj>
    <derivirana_varijabla naziv="DomainObject.Predmet.ProtustrankaWithAdress_1">A.B.G.M., d.o.o. Mate Lovraka 13, 10000 Zagreb</derivirana_varijabla>
  </DomainObject.Predmet.ProtustrankaWithAdress>
  <DomainObject.Predmet.ProtustrankaWithAdressOIB>
    <izvorni_sadrzaj>A.B.G.M., d.o.o., OIB 54352561098, Mate Lovraka 13, 10000 Zagreb</izvorni_sadrzaj>
    <derivirana_varijabla naziv="DomainObject.Predmet.ProtustrankaWithAdressOIB_1">A.B.G.M., d.o.o., OIB 54352561098, Mate Lovraka 13, 10000 Zagreb</derivirana_varijabla>
  </DomainObject.Predmet.ProtustrankaWithAdressOIB>
  <DomainObject.Predmet.ProtustrankaNazivFormated>
    <izvorni_sadrzaj>A.B.G.M., d.o.o.</izvorni_sadrzaj>
    <derivirana_varijabla naziv="DomainObject.Predmet.ProtustrankaNazivFormated_1">A.B.G.M., d.o.o.</derivirana_varijabla>
  </DomainObject.Predmet.ProtustrankaNazivFormated>
  <DomainObject.Predmet.ProtustrankaNazivFormatedOIB>
    <izvorni_sadrzaj>A.B.G.M., d.o.o., OIB 54352561098</izvorni_sadrzaj>
    <derivirana_varijabla naziv="DomainObject.Predmet.ProtustrankaNazivFormatedOIB_1">A.B.G.M., d.o.o., OIB 54352561098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A.B.G.M., d.o.o. zastupanog po punomoćniku Albert Boroš</item>
    </izvorni_sadrzaj>
    <derivirana_varijabla naziv="DomainObject.Predmet.ProtuStrankaListFormated_1">
      <item>A.B.G.M., d.o.o. zastupanog po punomoćniku Albert Boroš</item>
    </derivirana_varijabla>
  </DomainObject.Predmet.ProtuStrankaListFormated>
  <DomainObject.Predmet.ProtuStrankaListFormatedOIB>
    <izvorni_sadrzaj>
      <item>A.B.G.M., d.o.o., OIB 54352561098 zastupanog po punomoćniku Albert Boroš</item>
    </izvorni_sadrzaj>
    <derivirana_varijabla naziv="DomainObject.Predmet.ProtuStrankaListFormatedOIB_1">
      <item>A.B.G.M., d.o.o., OIB 54352561098 zastupanog po punomoćniku Albert Boroš</item>
    </derivirana_varijabla>
  </DomainObject.Predmet.ProtuStrankaListFormatedOIB>
  <DomainObject.Predmet.ProtuStrankaListFormatedWithAdress>
    <izvorni_sadrzaj>
      <item>A.B.G.M., d.o.o., Mate Lovraka 13, 10000 Zagreb zastupanog po punomoćniku Albert Boroš</item>
    </izvorni_sadrzaj>
    <derivirana_varijabla naziv="DomainObject.Predmet.ProtuStrankaListFormatedWithAdress_1">
      <item>A.B.G.M., d.o.o., Mate Lovraka 13, 10000 Zagreb zastupanog po punomoćniku Albert Boroš</item>
    </derivirana_varijabla>
  </DomainObject.Predmet.ProtuStrankaListFormatedWithAdress>
  <DomainObject.Predmet.ProtuStrankaListFormatedWithAdressOIB>
    <izvorni_sadrzaj>
      <item>A.B.G.M., d.o.o., OIB 54352561098, Mate Lovraka 13, 10000 Zagreb zastupanog po punomoćniku Albert Boroš</item>
    </izvorni_sadrzaj>
    <derivirana_varijabla naziv="DomainObject.Predmet.ProtuStrankaListFormatedWithAdressOIB_1">
      <item>A.B.G.M., d.o.o., OIB 54352561098, Mate Lovraka 13, 10000 Zagreb zastupanog po punomoćniku Albert Boroš</item>
    </derivirana_varijabla>
  </DomainObject.Predmet.ProtuStrankaListFormatedWithAdressOIB>
  <DomainObject.Predmet.ProtuStrankaListNazivFormated>
    <izvorni_sadrzaj>
      <item>A.B.G.M., d.o.o.</item>
    </izvorni_sadrzaj>
    <derivirana_varijabla naziv="DomainObject.Predmet.ProtuStrankaListNazivFormated_1">
      <item>A.B.G.M., d.o.o.</item>
    </derivirana_varijabla>
  </DomainObject.Predmet.ProtuStrankaListNazivFormated>
  <DomainObject.Predmet.ProtuStrankaListNazivFormatedOIB>
    <izvorni_sadrzaj>
      <item>A.B.G.M., d.o.o., OIB 54352561098</item>
    </izvorni_sadrzaj>
    <derivirana_varijabla naziv="DomainObject.Predmet.ProtuStrankaListNazivFormatedOIB_1">
      <item>A.B.G.M., d.o.o., OIB 54352561098</item>
    </derivirana_varijabla>
  </DomainObject.Predmet.ProtuStrankaListNazivFormatedOIB>
  <DomainObject.Predmet.OstaliListFormated>
    <izvorni_sadrzaj>
      <item>Albert Boroš punomoćnik sudionika u postupku A.B.G.M., d.o.o.</item>
    </izvorni_sadrzaj>
    <derivirana_varijabla naziv="DomainObject.Predmet.OstaliListFormated_1">
      <item>Albert Boroš punomoćnik sudionika u postupku A.B.G.M., d.o.o.</item>
    </derivirana_varijabla>
  </DomainObject.Predmet.OstaliListFormated>
  <DomainObject.Predmet.OstaliListFormatedOIB>
    <izvorni_sadrzaj>
      <item>Albert Boroš, OIB 07851357984 punomoćnik sudionika u postupku A.B.G.M., d.o.o.</item>
    </izvorni_sadrzaj>
    <derivirana_varijabla naziv="DomainObject.Predmet.OstaliListFormatedOIB_1">
      <item>Albert Boroš, OIB 07851357984 punomoćnik sudionika u postupku A.B.G.M., d.o.o.</item>
    </derivirana_varijabla>
  </DomainObject.Predmet.OstaliListFormatedOIB>
  <DomainObject.Predmet.OstaliListFormatedWithAdress>
    <izvorni_sadrzaj>
      <item>Albert Boroš, Zdrače 41 A, 22243 Betina punomoćnik sudionika u postupku A.B.G.M., d.o.o.</item>
    </izvorni_sadrzaj>
    <derivirana_varijabla naziv="DomainObject.Predmet.OstaliListFormatedWithAdress_1">
      <item>Albert Boroš, Zdrače 41 A, 22243 Betina punomoćnik sudionika u postupku A.B.G.M., d.o.o.</item>
    </derivirana_varijabla>
  </DomainObject.Predmet.OstaliListFormatedWithAdress>
  <DomainObject.Predmet.OstaliListFormatedWithAdressOIB>
    <izvorni_sadrzaj>
      <item>Albert Boroš, OIB 07851357984, Zdrače 41 A, 22243 Betina punomoćnik sudionika u postupku A.B.G.M., d.o.o.</item>
    </izvorni_sadrzaj>
    <derivirana_varijabla naziv="DomainObject.Predmet.OstaliListFormatedWithAdressOIB_1">
      <item>Albert Boroš, OIB 07851357984, Zdrače 41 A, 22243 Betina punomoćnik sudionika u postupku A.B.G.M., d.o.o.</item>
    </derivirana_varijabla>
  </DomainObject.Predmet.OstaliListFormatedWithAdressOIB>
  <DomainObject.Predmet.OstaliListNazivFormated>
    <izvorni_sadrzaj>
      <item>Albert Boroš</item>
    </izvorni_sadrzaj>
    <derivirana_varijabla naziv="DomainObject.Predmet.OstaliListNazivFormated_1">
      <item>Albert Boroš</item>
    </derivirana_varijabla>
  </DomainObject.Predmet.OstaliListNazivFormated>
  <DomainObject.Predmet.OstaliListNazivFormatedOIB>
    <izvorni_sadrzaj>
      <item>Albert Boroš, OIB 07851357984</item>
    </izvorni_sadrzaj>
    <derivirana_varijabla naziv="DomainObject.Predmet.OstaliListNazivFormatedOIB_1">
      <item>Albert Boroš, OIB 07851357984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A.B.G.M., d.o.o.</izvorni_sadrzaj>
    <derivirana_varijabla naziv="DomainObject.Predmet.ProtustrankaIDrugi_1">A.B.G.M.,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A.B.G.M., d.o.o., OIB 54352561098, Mate Lovraka 13, 10000 Zagreb</izvorni_sadrzaj>
    <derivirana_varijabla naziv="DomainObject.Predmet.ProtustrankaIDrugiAdressOIB_1">A.B.G.M., d.o.o., OIB 54352561098, Mate Lovraka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A.B.G.M., d.o.o.</item>
      <item>Albert Boroš</item>
    </izvorni_sadrzaj>
    <derivirana_varijabla naziv="DomainObject.Predmet.SudioniciListNaziv_1">
      <item>FINA Regionalni centar Zagreb</item>
      <item>A.B.G.M., d.o.o.</item>
      <item>Albert Boroš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izvorni_sadrzaj>
    <derivirana_varijabla naziv="DomainObject.Predmet.SudioniciListAdressOIB_1"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54352561098</item>
      <item>, OIB 07851357984</item>
    </izvorni_sadrzaj>
    <derivirana_varijabla naziv="DomainObject.Predmet.SudioniciListNazivOIB_1">
      <item>, OIB 85821130368</item>
      <item>, OIB 54352561098</item>
      <item>, OIB 07851357984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2016-01-21T08:42:00Z</dcterms:created>
  <dc:creator>Maja Jurovicki</dc:creator>
  <cp:lastModifiedBy>Ksenija Nol</cp:lastModifiedBy>
  <cp:lastPrinted>2016-01-21T10:27:00Z</cp:lastPrinted>
  <dcterms:modified xmlns:xsi="http://www.w3.org/2001/XMLSchema-instance" xsi:type="dcterms:W3CDTF">2016-01-21T10:27:00Z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