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fb1c" w14:paraId="816fb1c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856F06">
        <w:rPr>
          <w:rFonts w:hAnsi="Times New Roman" w:ascii="Times New Roman"/>
          <w:color w:val="auto"/>
          <w:sz w:val="24"/>
          <w:szCs w:val="24"/>
          <w:lang w:val="pl-PL"/>
        </w:rPr>
        <w:t>7 St-2522/16-25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56F06">
        <w:rPr>
          <w:rFonts w:hAnsi="Times New Roman" w:ascii="Times New Roman"/>
          <w:sz w:val="24"/>
          <w:szCs w:val="24"/>
        </w:rPr>
        <w:t xml:space="preserve"> </w:t>
      </w:r>
      <w:r w:rsidR="00856F06" w:rsidRPr="00856F06">
        <w:rPr>
          <w:rFonts w:hAnsi="Times New Roman" w:ascii="Times New Roman"/>
          <w:sz w:val="24"/>
          <w:szCs w:val="24"/>
        </w:rPr>
        <w:t>AGENA TRADE d. o. o., Zagreb, Siget 18c, OIB 34386697495</w:t>
      </w:r>
      <w:r w:rsidRPr="00E654B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57356B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856F06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856F06" w:rsidRPr="00856F06">
        <w:rPr>
          <w:rFonts w:hAnsi="Times New Roman" w:ascii="Times New Roman"/>
          <w:color w:val="auto"/>
          <w:sz w:val="24"/>
          <w:szCs w:val="24"/>
        </w:rPr>
        <w:t>AGENA TRADE d. o. o., Zagreb, Siget 18c, OIB 34386697495</w:t>
      </w:r>
      <w:r w:rsidRPr="001550AF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1550AF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856F06">
        <w:rPr>
          <w:rFonts w:hAnsi="Times New Roman" w:ascii="Times New Roman"/>
          <w:color w:val="auto"/>
          <w:sz w:val="24"/>
          <w:szCs w:val="24"/>
        </w:rPr>
        <w:t xml:space="preserve"> Zagreb, pozivom na broj 05-2522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856F06">
        <w:rPr>
          <w:rFonts w:hAnsi="Times New Roman" w:ascii="Times New Roman"/>
          <w:color w:val="auto"/>
          <w:sz w:val="24"/>
          <w:szCs w:val="24"/>
        </w:rPr>
        <w:t>16</w:t>
      </w:r>
      <w:r>
        <w:rPr>
          <w:rFonts w:hAnsi="Times New Roman" w:ascii="Times New Roman"/>
          <w:color w:val="auto"/>
          <w:sz w:val="24"/>
          <w:szCs w:val="24"/>
        </w:rPr>
        <w:t>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530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18.686,41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ovog suda broj St-2522/16. od 05. rujna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6F06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7 St-2522/16-25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stupka odr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žanom 12. travnja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2017.,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navodeći da je račun dužnika 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i dalje blokiran, da dužnik nema imovine koja bi bila dostatna za pokriće troškova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Iz Potvrde FINA-e na dan 30. prosinca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je račun dužnika neprekidno blokiran 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530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, a iznos evidentiranih neizvršenih osnova za plaćanje je 18.686,41 kn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56B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20</w:t>
      </w:r>
      <w:r w:rsidR="00E654B4">
        <w:rPr>
          <w:rFonts w:hAnsi="Times New Roman" w:ascii="Times New Roman"/>
          <w:color w:val="auto"/>
          <w:sz w:val="24"/>
          <w:szCs w:val="24"/>
          <w:lang w:val="hr-HR"/>
        </w:rPr>
        <w:t>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22086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654B4" w:rsidP="00E654B4" w:rsidR="00E654B4" w:rsidRPr="009220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22086" w:rsidP="002152A3" w:rsidR="00922086" w:rsidRPr="00922086">
      <w:pPr>
        <w:jc w:val="right"/>
        <w:rPr>
          <w:rFonts w:hAnsi="Times New Roman" w:ascii="Times New Roman"/>
          <w:color w:val="auto"/>
          <w:sz w:val="24"/>
        </w:rPr>
      </w:pPr>
      <w:r w:rsidRPr="00922086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922086" w:rsidP="002152A3" w:rsidR="00922086" w:rsidRPr="00922086">
      <w:pPr>
        <w:jc w:val="right"/>
        <w:rPr>
          <w:rFonts w:hAnsi="Times New Roman" w:ascii="Times New Roman"/>
          <w:color w:val="auto"/>
          <w:sz w:val="24"/>
        </w:rPr>
      </w:pPr>
      <w:r w:rsidRPr="00922086">
        <w:rPr>
          <w:rFonts w:hAnsi="Times New Roman" w:ascii="Times New Roman"/>
          <w:color w:val="auto"/>
          <w:sz w:val="24"/>
        </w:rPr>
        <w:t>Višnja Svečak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17A6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356B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56F06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22086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5165C"/>
    <w:rsid w:val="00A909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2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08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08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08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08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2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08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08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08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08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St-2522/2016</izvorni_sadrzaj>
    <derivirana_varijabla naziv="DomainObject.Predmet.OznakaBroj_1">St-2522/2016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AGENA TRADE d.o.o.</izvorni_sadrzaj>
    <derivirana_varijabla naziv="DomainObject.Predmet.ProtustrankaFormated_1">  AGENA TRADE d.o.o.</derivirana_varijabla>
  </DomainObject.Predmet.ProtustrankaFormated>
  <DomainObject.Predmet.ProtustrankaFormatedOIB>
    <izvorni_sadrzaj>  AGENA TRADE d.o.o., OIB 34386697495</izvorni_sadrzaj>
    <derivirana_varijabla naziv="DomainObject.Predmet.ProtustrankaFormatedOIB_1">  AGENA TRADE d.o.o., OIB 34386697495</derivirana_varijabla>
  </DomainObject.Predmet.ProtustrankaFormatedOIB>
  <DomainObject.Predmet.ProtustrankaFormatedWithAdress>
    <izvorni_sadrzaj> AGENA TRADE d.o.o., Siget 18/c, 10000 Zagreb</izvorni_sadrzaj>
    <derivirana_varijabla naziv="DomainObject.Predmet.ProtustrankaFormatedWithAdress_1"> AGENA TRADE d.o.o., Siget 18/c, 10000 Zagreb</derivirana_varijabla>
  </DomainObject.Predmet.ProtustrankaFormatedWithAdress>
  <DomainObject.Predmet.ProtustrankaFormatedWithAdressOIB>
    <izvorni_sadrzaj> AGENA TRADE d.o.o., OIB 34386697495, Siget 18/c, 10000 Zagreb</izvorni_sadrzaj>
    <derivirana_varijabla naziv="DomainObject.Predmet.ProtustrankaFormatedWithAdressOIB_1"> AGENA TRADE d.o.o., OIB 34386697495, Siget 18/c, 10000 Zagreb</derivirana_varijabla>
  </DomainObject.Predmet.ProtustrankaFormatedWithAdressOIB>
  <DomainObject.Predmet.ProtustrankaWithAdress>
    <izvorni_sadrzaj>AGENA TRADE d.o.o. Siget 18/c, 10000 Zagreb</izvorni_sadrzaj>
    <derivirana_varijabla naziv="DomainObject.Predmet.ProtustrankaWithAdress_1">AGENA TRADE d.o.o. Siget 18/c, 10000 Zagreb</derivirana_varijabla>
  </DomainObject.Predmet.ProtustrankaWithAdress>
  <DomainObject.Predmet.ProtustrankaWithAdressOIB>
    <izvorni_sadrzaj>AGENA TRADE d.o.o., OIB 34386697495, Siget 18/c, 10000 Zagreb</izvorni_sadrzaj>
    <derivirana_varijabla naziv="DomainObject.Predmet.ProtustrankaWithAdressOIB_1">AGENA TRADE d.o.o., OIB 34386697495, Siget 18/c, 10000 Zagreb</derivirana_varijabla>
  </DomainObject.Predmet.ProtustrankaWithAdressOIB>
  <DomainObject.Predmet.ProtustrankaNazivFormated>
    <izvorni_sadrzaj>AGENA TRADE d.o.o.</izvorni_sadrzaj>
    <derivirana_varijabla naziv="DomainObject.Predmet.ProtustrankaNazivFormated_1">AGENA TRADE d.o.o.</derivirana_varijabla>
  </DomainObject.Predmet.ProtustrankaNazivFormated>
  <DomainObject.Predmet.ProtustrankaNazivFormatedOIB>
    <izvorni_sadrzaj>AGENA TRADE d.o.o., OIB 34386697495</izvorni_sadrzaj>
    <derivirana_varijabla naziv="DomainObject.Predmet.ProtustrankaNazivFormatedOIB_1">AGENA TRADE d.o.o., OIB 34386697495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Veljko Čudić; Jasminka Linić</izvorni_sadrzaj>
    <derivirana_varijabla naziv="DomainObject.Predmet.StrankaFormated_1">  FINA Regionalni centar Zagreb; Veljko Čudić; Jasminka Linić</derivirana_varijabla>
  </DomainObject.Predmet.StrankaFormated>
  <DomainObject.Predmet.StrankaFormatedOIB>
    <izvorni_sadrzaj>  FINA Regionalni centar Zagreb, OIB 85821130368; Veljko Čudić, OIB 93372371109; Jasminka Linić, OIB 36558543668</izvorni_sadrzaj>
    <derivirana_varijabla naziv="DomainObject.Predmet.StrankaFormatedOIB_1">  FINA Regionalni centar Zagreb, OIB 85821130368; Veljko Čudić, OIB 93372371109; Jasminka Linić, OIB 36558543668</derivirana_varijabla>
  </DomainObject.Predmet.StrankaFormatedOIB>
  <DomainObject.Predmet.StrankaFormatedWithAdress>
    <izvorni_sadrzaj> FINA Regionalni centar Zagreb, Trg svibanjskih žrtava 1995. 1, 10000 Zagreb; Veljko Čudić, Krežmina 6, 10000 Zagreb; Jasminka Linić, Jaruščica 9b, 10000 Zagreb</izvorni_sadrzaj>
    <derivirana_varijabla naziv="DomainObject.Predmet.StrankaFormatedWithAdress_1"> FINA Regionalni centar Zagreb, Trg svibanjskih žrtava 1995. 1, 10000 Zagreb; Veljko Čudić, Krežmina 6, 10000 Zagreb; Jasminka Linić, Jaruščica 9b, 10000 Zagreb</derivirana_varijabla>
  </DomainObject.Predmet.StrankaFormatedWithAdress>
  <DomainObject.Predmet.StrankaFormatedWithAdressOIB>
    <izvorni_sadrzaj> FINA Regionalni centar Zagreb, OIB 85821130368, Trg svibanjskih žrtava 1995. 1, 10000 Zagreb; Veljko Čudić, OIB 93372371109, Krežmina 6, 10000 Zagreb; Jasminka Linić, OIB 36558543668, Jaruščica 9b, 10000 Zagreb</izvorni_sadrzaj>
    <derivirana_varijabla naziv="DomainObject.Predmet.StrankaFormatedWithAdressOIB_1"> FINA Regionalni centar Zagreb, OIB 85821130368, Trg svibanjskih žrtava 1995. 1, 10000 Zagreb; Veljko Čudić, OIB 93372371109, Krežmina 6, 10000 Zagreb; Jasminka Linić, OIB 36558543668, Jaruščica 9b, 10000 Zagreb</derivirana_varijabla>
  </DomainObject.Predmet.StrankaFormatedWithAdressOIB>
  <DomainObject.Predmet.StrankaWithAdress>
    <izvorni_sadrzaj>FINA Regionalni centar Zagreb Trg svibanjskih žrtava 1995. 1,10000 Zagreb,Veljko Čudić Krežmina 6,10000 Zagreb,Jasminka Linić Jaruščica 9b,10000 Zagreb</izvorni_sadrzaj>
    <derivirana_varijabla naziv="DomainObject.Predmet.StrankaWithAdress_1">FINA Regionalni centar Zagreb Trg svibanjskih žrtava 1995. 1,10000 Zagreb,Veljko Čudić Krežmina 6,10000 Zagreb,Jasminka Linić Jaruščica 9b,10000 Zagreb</derivirana_varijabla>
  </DomainObject.Predmet.StrankaWithAdress>
  <DomainObject.Predmet.StrankaWithAdressOIB>
    <izvorni_sadrzaj>FINA Regionalni centar Zagreb, OIB 85821130368, Trg svibanjskih žrtava 1995. 1,10000 Zagreb,Veljko Čudić, OIB 93372371109, Krežmina 6,10000 Zagreb,Jasminka Linić, OIB 36558543668, Jaruščica 9b,10000 Zagreb</izvorni_sadrzaj>
    <derivirana_varijabla naziv="DomainObject.Predmet.StrankaWithAdressOIB_1">FINA Regionalni centar Zagreb, OIB 85821130368, Trg svibanjskih žrtava 1995. 1,10000 Zagreb,Veljko Čudić, OIB 93372371109, Krežmina 6,10000 Zagreb,Jasminka Linić, OIB 36558543668, Jaruščica 9b,10000 Zagreb</derivirana_varijabla>
  </DomainObject.Predmet.StrankaWithAdressOIB>
  <DomainObject.Predmet.StrankaNazivFormated>
    <izvorni_sadrzaj>FINA Regionalni centar Zagreb,Veljko Čudić,Jasminka Linić</izvorni_sadrzaj>
    <derivirana_varijabla naziv="DomainObject.Predmet.StrankaNazivFormated_1">FINA Regionalni centar Zagreb,Veljko Čudić,Jasminka Linić</derivirana_varijabla>
  </DomainObject.Predmet.StrankaNazivFormated>
  <DomainObject.Predmet.StrankaNazivFormatedOIB>
    <izvorni_sadrzaj>FINA Regionalni centar Zagreb, OIB 85821130368,Veljko Čudić, OIB 93372371109,Jasminka Linić, OIB 36558543668</izvorni_sadrzaj>
    <derivirana_varijabla naziv="DomainObject.Predmet.StrankaNazivFormatedOIB_1">FINA Regionalni centar Zagreb, OIB 85821130368,Veljko Čudić, OIB 93372371109,Jasminka Linić, OIB 36558543668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Veljko Čudić</item>
      <item>Jasminka Linić</item>
    </izvorni_sadrzaj>
    <derivirana_varijabla naziv="DomainObject.Predmet.StrankaListFormated_1">
      <item>FINA Regionalni centar Zagreb</item>
      <item>Veljko Čudić</item>
      <item>Jasminka Linić</item>
    </derivirana_varijabla>
  </DomainObject.Predmet.StrankaListFormated>
  <DomainObject.Predmet.StrankaListFormatedOIB>
    <izvorni_sadrzaj>
      <item>FINA Regionalni centar Zagreb, OIB 85821130368</item>
      <item>Veljko Čudić, OIB 93372371109</item>
      <item>Jasminka Linić, OIB 36558543668</item>
    </izvorni_sadrzaj>
    <derivirana_varijabla naziv="DomainObject.Predmet.StrankaListFormatedOIB_1">
      <item>FINA Regionalni centar Zagreb, OIB 85821130368</item>
      <item>Veljko Čudić, OIB 93372371109</item>
      <item>Jasminka Linić, OIB 36558543668</item>
    </derivirana_varijabla>
  </DomainObject.Predmet.StrankaListFormatedOIB>
  <DomainObject.Predmet.StrankaListFormatedWithAdress>
    <izvorni_sadrzaj>
      <item>FINA Regionalni centar Zagreb, Trg svibanjskih žrtava 1995. 1, 10000 Zagreb</item>
      <item>Veljko Čudić, Krežmina 6, 10000 Zagreb</item>
      <item>Jasminka Linić, Jaruščica 9b, 10000 Zagreb</item>
    </izvorni_sadrzaj>
    <derivirana_varijabla naziv="DomainObject.Predmet.StrankaListFormatedWithAdress_1">
      <item>FINA Regionalni centar Zagreb, Trg svibanjskih žrtava 1995. 1, 10000 Zagreb</item>
      <item>Veljko Čudić, Krežmina 6, 10000 Zagreb</item>
      <item>Jasminka Linić, Jaruščica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Veljko Čudić, OIB 93372371109, Krežmina 6, 10000 Zagreb</item>
      <item>Jasminka Linić, OIB 36558543668, Jaruščica 9b, 10000 Zagreb</item>
    </izvorni_sadrzaj>
    <derivirana_varijabla naziv="DomainObject.Predmet.StrankaListFormatedWithAdressOIB_1">
      <item>FINA Regionalni centar Zagreb, OIB 85821130368, Trg svibanjskih žrtava 1995. 1, 10000 Zagreb</item>
      <item>Veljko Čudić, OIB 93372371109, Krežmina 6, 10000 Zagreb</item>
      <item>Jasminka Linić, OIB 36558543668, Jaruščica 9b, 10000 Zagreb</item>
    </derivirana_varijabla>
  </DomainObject.Predmet.StrankaListFormatedWithAdressOIB>
  <DomainObject.Predmet.StrankaListNazivFormated>
    <izvorni_sadrzaj>
      <item>FINA Regionalni centar Zagreb</item>
      <item>Veljko Čudić</item>
      <item>Jasminka Linić</item>
    </izvorni_sadrzaj>
    <derivirana_varijabla naziv="DomainObject.Predmet.StrankaListNazivFormated_1">
      <item>FINA Regionalni centar Zagreb</item>
      <item>Veljko Čudić</item>
      <item>Jasminka Linić</item>
    </derivirana_varijabla>
  </DomainObject.Predmet.StrankaListNazivFormated>
  <DomainObject.Predmet.StrankaListNazivFormatedOIB>
    <izvorni_sadrzaj>
      <item>FINA Regionalni centar Zagreb, OIB 85821130368</item>
      <item>Veljko Čudić, OIB 93372371109</item>
      <item>Jasminka Linić, OIB 36558543668</item>
    </izvorni_sadrzaj>
    <derivirana_varijabla naziv="DomainObject.Predmet.StrankaListNazivFormatedOIB_1">
      <item>FINA Regionalni centar Zagreb, OIB 85821130368</item>
      <item>Veljko Čudić, OIB 93372371109</item>
      <item>Jasminka Linić, OIB 36558543668</item>
    </derivirana_varijabla>
  </DomainObject.Predmet.StrankaListNazivFormatedOIB>
  <DomainObject.Predmet.ProtuStrankaListFormated>
    <izvorni_sadrzaj>
      <item>AGENA TRADE d.o.o.</item>
    </izvorni_sadrzaj>
    <derivirana_varijabla naziv="DomainObject.Predmet.ProtuStrankaListFormated_1">
      <item>AGENA TRADE d.o.o.</item>
    </derivirana_varijabla>
  </DomainObject.Predmet.ProtuStrankaListFormated>
  <DomainObject.Predmet.ProtuStrankaListFormatedOIB>
    <izvorni_sadrzaj>
      <item>AGENA TRADE d.o.o., OIB 34386697495</item>
    </izvorni_sadrzaj>
    <derivirana_varijabla naziv="DomainObject.Predmet.ProtuStrankaListFormatedOIB_1">
      <item>AGENA TRADE d.o.o., OIB 34386697495</item>
    </derivirana_varijabla>
  </DomainObject.Predmet.ProtuStrankaListFormatedOIB>
  <DomainObject.Predmet.ProtuStrankaListFormatedWithAdress>
    <izvorni_sadrzaj>
      <item>AGENA TRADE d.o.o., Siget 18/c, 10000 Zagreb</item>
    </izvorni_sadrzaj>
    <derivirana_varijabla naziv="DomainObject.Predmet.ProtuStrankaListFormatedWithAdress_1">
      <item>AGENA TRADE d.o.o., Siget 18/c, 10000 Zagreb</item>
    </derivirana_varijabla>
  </DomainObject.Predmet.ProtuStrankaListFormatedWithAdress>
  <DomainObject.Predmet.ProtuStrankaListFormatedWithAdressOIB>
    <izvorni_sadrzaj>
      <item>AGENA TRADE d.o.o., OIB 34386697495, Siget 18/c, 10000 Zagreb</item>
    </izvorni_sadrzaj>
    <derivirana_varijabla naziv="DomainObject.Predmet.ProtuStrankaListFormatedWithAdressOIB_1">
      <item>AGENA TRADE d.o.o., OIB 34386697495, Siget 18/c, 10000 Zagreb</item>
    </derivirana_varijabla>
  </DomainObject.Predmet.ProtuStrankaListFormatedWithAdressOIB>
  <DomainObject.Predmet.ProtuStrankaListNazivFormated>
    <izvorni_sadrzaj>
      <item>AGENA TRADE d.o.o.</item>
    </izvorni_sadrzaj>
    <derivirana_varijabla naziv="DomainObject.Predmet.ProtuStrankaListNazivFormated_1">
      <item>AGENA TRADE d.o.o.</item>
    </derivirana_varijabla>
  </DomainObject.Predmet.ProtuStrankaListNazivFormated>
  <DomainObject.Predmet.ProtuStrankaListNazivFormatedOIB>
    <izvorni_sadrzaj>
      <item>AGENA TRADE d.o.o., OIB 34386697495</item>
    </izvorni_sadrzaj>
    <derivirana_varijabla naziv="DomainObject.Predmet.ProtuStrankaListNazivFormatedOIB_1">
      <item>AGENA TRADE d.o.o., OIB 34386697495</item>
    </derivirana_varijabla>
  </DomainObject.Predmet.ProtuStrankaListNazivFormatedOIB>
  <DomainObject.Predmet.OstaliListFormated>
    <izvorni_sadrzaj>
      <item>Veljko Čudić</item>
      <item>Jasminka Linić</item>
      <item>ODVJETNIKO DRUŠTVO BABIĆ &amp; BABIĆ j. t. d.</item>
    </izvorni_sadrzaj>
    <derivirana_varijabla naziv="DomainObject.Predmet.OstaliListFormated_1">
      <item>Veljko Čudić</item>
      <item>Jasminka Linić</item>
      <item>ODVJETNIKO DRUŠTVO BABIĆ &amp; BABIĆ j. t. d.</item>
    </derivirana_varijabla>
  </DomainObject.Predmet.OstaliListFormated>
  <DomainObject.Predmet.OstaliListFormatedOIB>
    <izvorni_sadrzaj>
      <item>Veljko Čudić, OIB 93372371109</item>
      <item>Jasminka Linić, OIB 36558543668</item>
      <item>ODVJETNIKO DRUŠTVO BABIĆ &amp; BABIĆ j. t. d.</item>
    </izvorni_sadrzaj>
    <derivirana_varijabla naziv="DomainObject.Predmet.OstaliListFormatedOIB_1">
      <item>Veljko Čudić, OIB 93372371109</item>
      <item>Jasminka Linić, OIB 36558543668</item>
      <item>ODVJETNIKO DRUŠTVO BABIĆ &amp; BABIĆ j. t. d.</item>
    </derivirana_varijabla>
  </DomainObject.Predmet.OstaliListFormatedOIB>
  <DomainObject.Predmet.OstaliListFormatedWithAdress>
    <izvorni_sadrzaj>
      <item>Veljko Čudić, Krežmina 6, 10000 Zagreb</item>
      <item>Jasminka Linić, Jaruščica 9b, 10000 Zagreb</item>
      <item>ODVJETNIKO DRUŠTVO BABIĆ &amp; BABIĆ j. t. d., Duga 6, 32100 Vinkovci</item>
    </izvorni_sadrzaj>
    <derivirana_varijabla naziv="DomainObject.Predmet.OstaliListFormatedWithAdress_1">
      <item>Veljko Čudić, Krežmina 6, 10000 Zagreb</item>
      <item>Jasminka Linić, Jaruščica 9b, 10000 Zagreb</item>
      <item>ODVJETNIKO DRUŠTVO BABIĆ &amp; BABIĆ j. t. d., Duga 6, 32100 Vinkovci</item>
    </derivirana_varijabla>
  </DomainObject.Predmet.OstaliListFormatedWithAdress>
  <DomainObject.Predmet.OstaliListFormatedWithAdressOIB>
    <izvorni_sadrzaj>
      <item>Veljko Čudić, OIB 93372371109, Krežmina 6, 10000 Zagreb</item>
      <item>Jasminka Linić, OIB 36558543668, Jaruščica 9b, 10000 Zagreb</item>
      <item>ODVJETNIKO DRUŠTVO BABIĆ &amp; BABIĆ j. t. d., Duga 6, 32100 Vinkovci</item>
    </izvorni_sadrzaj>
    <derivirana_varijabla naziv="DomainObject.Predmet.OstaliListFormatedWithAdressOIB_1">
      <item>Veljko Čudić, OIB 93372371109, Krežmina 6, 10000 Zagreb</item>
      <item>Jasminka Linić, OIB 36558543668, Jaruščica 9b, 10000 Zagreb</item>
      <item>ODVJETNIKO DRUŠTVO BABIĆ &amp; BABIĆ j. t. d., Duga 6, 32100 Vinkovci</item>
    </derivirana_varijabla>
  </DomainObject.Predmet.OstaliListFormatedWithAdressOIB>
  <DomainObject.Predmet.OstaliListNazivFormated>
    <izvorni_sadrzaj>
      <item>Veljko Čudić</item>
      <item>Jasminka Linić</item>
      <item>ODVJETNIKO DRUŠTVO BABIĆ &amp; BABIĆ j. t. d.</item>
    </izvorni_sadrzaj>
    <derivirana_varijabla naziv="DomainObject.Predmet.OstaliListNazivFormated_1">
      <item>Veljko Čudić</item>
      <item>Jasminka Linić</item>
      <item>ODVJETNIKO DRUŠTVO BABIĆ &amp; BABIĆ j. t. d.</item>
    </derivirana_varijabla>
  </DomainObject.Predmet.OstaliListNazivFormated>
  <DomainObject.Predmet.OstaliListNazivFormatedOIB>
    <izvorni_sadrzaj>
      <item>Veljko Čudić, OIB 93372371109</item>
      <item>Jasminka Linić, OIB 36558543668</item>
      <item>ODVJETNIKO DRUŠTVO BABIĆ &amp; BABIĆ j. t. d.</item>
    </izvorni_sadrzaj>
    <derivirana_varijabla naziv="DomainObject.Predmet.OstaliListNazivFormatedOIB_1">
      <item>Veljko Čudić, OIB 93372371109</item>
      <item>Jasminka Linić, OIB 36558543668</item>
      <item>ODVJETNIKO DRUŠTVO BABIĆ &amp; BABIĆ j. t. 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AGENA TRADE d.o.o.</izvorni_sadrzaj>
    <derivirana_varijabla naziv="DomainObject.Predmet.ProtustrankaIDrugi_1">AGENA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AGENA TRADE d.o.o., OIB 34386697495, Siget 18/c, 10000 Zagreb</izvorni_sadrzaj>
    <derivirana_varijabla naziv="DomainObject.Predmet.ProtustrankaIDrugiAdressOIB_1">AGENA TRADE d.o.o., OIB 34386697495, Siget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AGENA TRADE d.o.o.</item>
      <item>Veljko Čudić</item>
      <item>Jasminka Linić</item>
      <item>Veljko Čudić</item>
      <item>Jasminka Linić</item>
      <item>ODVJETNIKO DRUŠTVO BABIĆ &amp; BABIĆ j. t. d.</item>
    </izvorni_sadrzaj>
    <derivirana_varijabla naziv="DomainObject.Predmet.SudioniciListNaziv_1">
      <item>FINA Regionalni centar Zagreb</item>
      <item>AGENA TRADE d.o.o.</item>
      <item>Veljko Čudić</item>
      <item>Jasminka Linić</item>
      <item>Veljko Čudić</item>
      <item>Jasminka Linić</item>
      <item>ODVJETNIKO DRUŠTVO BABIĆ &amp; BABIĆ j. t. d.</item>
    </derivirana_varijabla>
  </DomainObject.Predmet.SudioniciListNaziv>
  <DomainObject.Predmet.SudioniciListAdressOIB>
    <izvorni_sadrzaj>
      <item>FINA Regionalni centar Zagreb, OIB 85821130368, Trg svibanjskih žrtava 1995. 1,10000 Zagreb</item>
      <item>AGENA TRADE d.o.o., OIB 34386697495, Siget 18/c,10000 Zagreb</item>
      <item>Veljko Čudić, OIB 93372371109, Krežmina 6,10000 Zagreb</item>
      <item>Jasminka Linić, OIB 36558543668, Jaruščica 9b,10000 Zagreb</item>
      <item>Veljko Čudić, OIB 93372371109, Krežmina 6,10000 Zagreb</item>
      <item>Jasminka Linić, OIB 36558543668, Jaruščica 9b,10000 Zagreb</item>
      <item>ODVJETNIKO DRUŠTVO BABIĆ &amp; BABIĆ j. t. d., Duga 6,32100 Vinkovci</item>
    </izvorni_sadrzaj>
    <derivirana_varijabla naziv="DomainObject.Predmet.SudioniciListAdressOIB_1">
      <item>FINA Regionalni centar Zagreb, OIB 85821130368, Trg svibanjskih žrtava 1995. 1,10000 Zagreb</item>
      <item>AGENA TRADE d.o.o., OIB 34386697495, Siget 18/c,10000 Zagreb</item>
      <item>Veljko Čudić, OIB 93372371109, Krežmina 6,10000 Zagreb</item>
      <item>Jasminka Linić, OIB 36558543668, Jaruščica 9b,10000 Zagreb</item>
      <item>Veljko Čudić, OIB 93372371109, Krežmina 6,10000 Zagreb</item>
      <item>Jasminka Linić, OIB 36558543668, Jaruščica 9b,10000 Zagreb</item>
      <item>ODVJETNIKO DRUŠTVO BABIĆ &amp; BABIĆ j. t. d., Duga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34386697495</item>
      <item>, OIB 93372371109</item>
      <item>, OIB 36558543668</item>
      <item>, OIB 93372371109</item>
      <item>, OIB 36558543668</item>
      <item>, OIB null</item>
    </izvorni_sadrzaj>
    <derivirana_varijabla naziv="DomainObject.Predmet.SudioniciListNazivOIB_1">
      <item>, OIB 85821130368</item>
      <item>, OIB 34386697495</item>
      <item>, OIB 93372371109</item>
      <item>, OIB 36558543668</item>
      <item>, OIB 93372371109</item>
      <item>, OIB 36558543668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344A6-B1CD-437D-A0E4-9F9575C90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692</properties:Words>
  <properties:Characters>3738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2017-04-20T08:16:00Z</dcterms:created>
  <dc:creator>Višnja Svečak</dc:creator>
  <cp:lastModifiedBy>Višnja Svečak</cp:lastModifiedBy>
  <cp:lastPrinted>2017-04-20T08:16:00Z</cp:lastPrinted>
  <dcterms:modified xmlns:xsi="http://www.w3.org/2001/XMLSchema-instance" xsi:type="dcterms:W3CDTF">2017-04-20T08:18:00Z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