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f58a" w14:paraId="c02f58a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0F4C51">
        <w:t>6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0F4C51">
        <w:t>21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0F4C51" w:rsidRPr="00B5606F">
        <w:t>PEŠI d.o.o., Šibenik, Stjepana Radića 61, OIB: 21930511888</w:t>
      </w:r>
      <w:r w:rsidR="00F37EDE">
        <w:t>,</w:t>
      </w:r>
      <w:r w:rsidR="00EA47D6">
        <w:t xml:space="preserve"> </w:t>
      </w:r>
      <w:r w:rsidR="00CC47CA">
        <w:t xml:space="preserve"> </w:t>
      </w:r>
      <w:r w:rsidR="00C8097F">
        <w:t>27</w:t>
      </w:r>
      <w:r w:rsidR="006F5F41">
        <w:t>.</w:t>
      </w:r>
      <w:r w:rsidR="0048705D">
        <w:t xml:space="preserve"> </w:t>
      </w:r>
      <w:r w:rsidR="000F4C51">
        <w:t>veljače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0F4C51" w:rsidRPr="00B5606F">
        <w:t>PEŠI d.o.o., Šibenik, Stjepana Radića 61, OIB: 21930511888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0F4C51">
        <w:t>19</w:t>
      </w:r>
      <w:r w:rsidR="00085A08" w:rsidRPr="005F5CEF">
        <w:t>.</w:t>
      </w:r>
      <w:r w:rsidR="000F4C51">
        <w:t>0</w:t>
      </w:r>
      <w:r w:rsidR="00E477D1">
        <w:t>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F4C51">
        <w:t>6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>
        <w:t>309.628,46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>
        <w:t>19</w:t>
      </w:r>
      <w:r w:rsidRPr="005F5CEF">
        <w:t>.</w:t>
      </w:r>
      <w:r>
        <w:t>000</w:t>
      </w:r>
      <w:r w:rsidRPr="005F5CEF">
        <w:t>,</w:t>
      </w:r>
      <w:r>
        <w:t>00</w:t>
      </w:r>
      <w:r w:rsidRPr="005F5CEF">
        <w:t xml:space="preserve"> </w:t>
      </w:r>
      <w:r w:rsidRPr="0053479F">
        <w:t xml:space="preserve">kuna, a koji se sastoji od </w:t>
      </w:r>
      <w:r>
        <w:t xml:space="preserve">troška otvaranja i zatvaranja računa i naknade banci u iznosu od 500,00 kuna, troškova </w:t>
      </w:r>
      <w:r>
        <w:lastRenderedPageBreak/>
        <w:t xml:space="preserve">sređivanja i arhiviranja dokumentacije u iznosu od 2.500,00 kuna, nagrade stečajnom upravitelju u iznosu od 3.000,00 kuna, uredski troškovi i izdaci za materijal i usluge u iznosu od 1.000,00 kuna, troškovi knjigovodstva u iznosu od 12.000,00 kuna. 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C8097F">
        <w:t>27</w:t>
      </w:r>
      <w:r w:rsidR="006F5F41">
        <w:t>.</w:t>
      </w:r>
      <w:r>
        <w:t xml:space="preserve"> </w:t>
      </w:r>
      <w:r w:rsidR="000F4C51">
        <w:t>veljače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04666D" w:rsidP="002444DB" w:rsidR="00EF4552" w:rsidRPr="00C07369">
      <w:r>
        <w:tab/>
      </w:r>
      <w:r>
        <w:tab/>
      </w:r>
      <w:r w:rsidR="000F4C51">
        <w:tab/>
      </w:r>
      <w:r w:rsidR="000F4C51">
        <w:tab/>
      </w:r>
      <w:r w:rsidR="000F4C51">
        <w:tab/>
      </w:r>
      <w:r w:rsidR="000F4C51">
        <w:tab/>
      </w:r>
      <w:r w:rsidR="000F4C51">
        <w:tab/>
      </w:r>
      <w:r w:rsidR="00C1521B">
        <w:tab/>
      </w:r>
      <w:r w:rsidR="00C1521B">
        <w:tab/>
      </w:r>
      <w:r w:rsidR="00C1521B">
        <w:tab/>
      </w:r>
      <w:r w:rsidR="00E477D1">
        <w:t>Sutkinja</w:t>
      </w:r>
    </w:p>
    <w:p w:rsidRDefault="002444DB" w:rsidP="002444DB" w:rsidR="00EF4552" w:rsidRPr="00C073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66D">
        <w:tab/>
      </w:r>
      <w:r w:rsidR="000F4C51">
        <w:tab/>
      </w:r>
      <w:r w:rsidR="00EF4552" w:rsidRPr="00C07369">
        <w:t>Ardena Bajlo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C8097F">
      <w:t>6</w:t>
    </w:r>
    <w:r w:rsidR="00604571">
      <w:t>/2017-</w:t>
    </w:r>
    <w:r w:rsidR="00C8097F">
      <w:t>21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A5DD4"/>
    <w:rsid w:val="00DD6E03"/>
    <w:rsid w:val="00DE6466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za dostavu popisa imovine</izvorni_sadrzaj>
    <derivirana_varijabla naziv="DomainObject.Predmet.PrimjedbaSuca_1">- istekao rok za dostavu popisa imovine</derivirana_varijabla>
  </DomainObject.Predmet.PrimjedbaSuca>
  <DomainObject.Predmet.ProtustrankaFormated>
    <izvorni_sadrzaj>  PEŠI d.o.o. za trgovinu i frizerske usluge</izvorni_sadrzaj>
    <derivirana_varijabla naziv="DomainObject.Predmet.ProtustrankaFormated_1">  PEŠI d.o.o. za trgovinu i frizerske usluge</derivirana_varijabla>
  </DomainObject.Predmet.ProtustrankaFormated>
  <DomainObject.Predmet.ProtustrankaFormatedOIB>
    <izvorni_sadrzaj>  PEŠI d.o.o. za trgovinu i frizerske usluge, OIB 21930511888</izvorni_sadrzaj>
    <derivirana_varijabla naziv="DomainObject.Predmet.ProtustrankaFormatedOIB_1">  PEŠI d.o.o. za trgovinu i frizerske usluge, OIB 21930511888</derivirana_varijabla>
  </DomainObject.Predmet.ProtustrankaFormatedOIB>
  <DomainObject.Predmet.ProtustrankaFormatedWithAdress>
    <izvorni_sadrzaj> PEŠI d.o.o. za trgovinu i frizerske usluge, Stjepana Radića 61 , 22000 Šibenik</izvorni_sadrzaj>
    <derivirana_varijabla naziv="DomainObject.Predmet.ProtustrankaFormatedWithAdress_1"> PEŠI d.o.o. za trgovinu i frizerske usluge, Stjepana Radića 61 , 22000 Šibenik</derivirana_varijabla>
  </DomainObject.Predmet.ProtustrankaFormatedWithAdress>
  <DomainObject.Predmet.ProtustrankaFormatedWithAdressOIB>
    <izvorni_sadrzaj> PEŠI d.o.o. za trgovinu i frizerske usluge, OIB 21930511888, Stjepana Radića 61 , 22000 Šibenik</izvorni_sadrzaj>
    <derivirana_varijabla naziv="DomainObject.Predmet.ProtustrankaFormatedWithAdressOIB_1"> PEŠI d.o.o. za trgovinu i frizerske usluge, OIB 21930511888, Stjepana Radića 61 , 22000 Šibenik</derivirana_varijabla>
  </DomainObject.Predmet.ProtustrankaFormatedWithAdressOIB>
  <DomainObject.Predmet.ProtustrankaWithAdress>
    <izvorni_sadrzaj>PEŠI d.o.o. za trgovinu i frizerske usluge Stjepana Radića 61 , 22000 Šibenik</izvorni_sadrzaj>
    <derivirana_varijabla naziv="DomainObject.Predmet.ProtustrankaWithAdress_1">PEŠI d.o.o. za trgovinu i frizerske usluge Stjepana Radića 61 , 22000 Šibenik</derivirana_varijabla>
  </DomainObject.Predmet.ProtustrankaWithAdress>
  <DomainObject.Predmet.ProtustrankaWithAdressOIB>
    <izvorni_sadrzaj>PEŠI d.o.o. za trgovinu i frizerske usluge, OIB 21930511888, Stjepana Radića 61 , 22000 Šibenik</izvorni_sadrzaj>
    <derivirana_varijabla naziv="DomainObject.Predmet.ProtustrankaWithAdressOIB_1">PEŠI d.o.o. za trgovinu i frizerske usluge, OIB 21930511888, Stjepana Radića 61 , 22000 Šibenik</derivirana_varijabla>
  </DomainObject.Predmet.ProtustrankaWithAdressOIB>
  <DomainObject.Predmet.ProtustrankaNazivFormated>
    <izvorni_sadrzaj>PEŠI d.o.o. za trgovinu i frizerske usluge</izvorni_sadrzaj>
    <derivirana_varijabla naziv="DomainObject.Predmet.ProtustrankaNazivFormated_1">PEŠI d.o.o. za trgovinu i frizerske usluge</derivirana_varijabla>
  </DomainObject.Predmet.ProtustrankaNazivFormated>
  <DomainObject.Predmet.ProtustrankaNazivFormatedOIB>
    <izvorni_sadrzaj>PEŠI d.o.o. za trgovinu i frizerske usluge, OIB 21930511888</izvorni_sadrzaj>
    <derivirana_varijabla naziv="DomainObject.Predmet.ProtustrankaNazivFormatedOIB_1">PEŠI d.o.o. za trgovinu i frizerske usluge, OIB 21930511888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PEŠI d.o.o. za trgovinu i frizerske usluge</item>
    </izvorni_sadrzaj>
    <derivirana_varijabla naziv="DomainObject.Predmet.ProtuStrankaListFormated_1">
      <item>PEŠI d.o.o. za trgovinu i frizerske usluge</item>
    </derivirana_varijabla>
  </DomainObject.Predmet.ProtuStrankaListFormated>
  <DomainObject.Predmet.ProtuStrankaListFormatedOIB>
    <izvorni_sadrzaj>
      <item>PEŠI d.o.o. za trgovinu i frizerske usluge, OIB 21930511888</item>
    </izvorni_sadrzaj>
    <derivirana_varijabla naziv="DomainObject.Predmet.ProtuStrankaListFormatedOIB_1">
      <item>PEŠI d.o.o. za trgovinu i frizerske usluge, OIB 21930511888</item>
    </derivirana_varijabla>
  </DomainObject.Predmet.ProtuStrankaListFormatedOIB>
  <DomainObject.Predmet.ProtuStrankaListFormatedWithAdress>
    <izvorni_sadrzaj>
      <item>PEŠI d.o.o. za trgovinu i frizerske usluge, Stjepana Radića 61 , 22000 Šibenik</item>
    </izvorni_sadrzaj>
    <derivirana_varijabla naziv="DomainObject.Predmet.ProtuStrankaListFormatedWithAdress_1">
      <item>PEŠI d.o.o. za trgovinu i frizerske usluge, Stjepana Radića 61 , 22000 Šibenik</item>
    </derivirana_varijabla>
  </DomainObject.Predmet.ProtuStrankaListFormatedWithAdress>
  <DomainObject.Predmet.ProtuStrankaListFormatedWithAdressOIB>
    <izvorni_sadrzaj>
      <item>PEŠI d.o.o. za trgovinu i frizerske usluge, OIB 21930511888, Stjepana Radića 61 , 22000 Šibenik</item>
    </izvorni_sadrzaj>
    <derivirana_varijabla naziv="DomainObject.Predmet.ProtuStrankaListFormatedWithAdressOIB_1">
      <item>PEŠI d.o.o. za trgovinu i frizerske usluge, OIB 21930511888, Stjepana Radića 61 , 22000 Šibenik</item>
    </derivirana_varijabla>
  </DomainObject.Predmet.ProtuStrankaListFormatedWithAdressOIB>
  <DomainObject.Predmet.ProtuStrankaListNazivFormated>
    <izvorni_sadrzaj>
      <item>PEŠI d.o.o. za trgovinu i frizerske usluge</item>
    </izvorni_sadrzaj>
    <derivirana_varijabla naziv="DomainObject.Predmet.ProtuStrankaListNazivFormated_1">
      <item>PEŠI d.o.o. za trgovinu i frizerske usluge</item>
    </derivirana_varijabla>
  </DomainObject.Predmet.ProtuStrankaListNazivFormated>
  <DomainObject.Predmet.ProtuStrankaListNazivFormatedOIB>
    <izvorni_sadrzaj>
      <item>PEŠI d.o.o. za trgovinu i frizerske usluge, OIB 21930511888</item>
    </izvorni_sadrzaj>
    <derivirana_varijabla naziv="DomainObject.Predmet.ProtuStrankaListNazivFormatedOIB_1">
      <item>PEŠI d.o.o. za trgovinu i frizerske usluge, OIB 21930511888</item>
    </derivirana_varijabla>
  </DomainObject.Predmet.ProtuStrankaListNazivFormatedOIB>
  <DomainObject.Predmet.OstaliListFormated>
    <izvorni_sadrzaj>
      <item>Ivana Višnjić</item>
    </izvorni_sadrzaj>
    <derivirana_varijabla naziv="DomainObject.Predmet.OstaliListFormated_1">
      <item>Ivana Višnjić</item>
    </derivirana_varijabla>
  </DomainObject.Predmet.OstaliListFormated>
  <DomainObject.Predmet.OstaliListFormatedOIB>
    <izvorni_sadrzaj>
      <item>Ivana Višnjić, OIB 56808688323</item>
    </izvorni_sadrzaj>
    <derivirana_varijabla naziv="DomainObject.Predmet.OstaliListFormatedOIB_1">
      <item>Ivana Višnjić, OIB 56808688323</item>
    </derivirana_varijabla>
  </DomainObject.Predmet.OstaliListFormatedOIB>
  <DomainObject.Predmet.OstaliListFormatedWithAdress>
    <izvorni_sadrzaj>
      <item>Ivana Višnjić</item>
    </izvorni_sadrzaj>
    <derivirana_varijabla naziv="DomainObject.Predmet.OstaliListFormatedWithAdress_1">
      <item>Ivana Višnjić</item>
    </derivirana_varijabla>
  </DomainObject.Predmet.OstaliListFormatedWithAdress>
  <DomainObject.Predmet.OstaliListFormatedWithAdressOIB>
    <izvorni_sadrzaj>
      <item>Ivana Višnjić, OIB 56808688323</item>
    </izvorni_sadrzaj>
    <derivirana_varijabla naziv="DomainObject.Predmet.OstaliListFormatedWithAdressOIB_1">
      <item>Ivana Višnjić, OIB 56808688323</item>
    </derivirana_varijabla>
  </DomainObject.Predmet.OstaliListFormatedWithAdressOIB>
  <DomainObject.Predmet.OstaliListNazivFormated>
    <izvorni_sadrzaj>
      <item>Ivana Višnjić</item>
    </izvorni_sadrzaj>
    <derivirana_varijabla naziv="DomainObject.Predmet.OstaliListNazivFormated_1">
      <item>Ivana Višnjić</item>
    </derivirana_varijabla>
  </DomainObject.Predmet.OstaliListNazivFormated>
  <DomainObject.Predmet.OstaliListNazivFormatedOIB>
    <izvorni_sadrzaj>
      <item>Ivana Višnjić, OIB 56808688323</item>
    </izvorni_sadrzaj>
    <derivirana_varijabla naziv="DomainObject.Predmet.OstaliListNazivFormatedOIB_1">
      <item>Ivana Višnjić, OIB 56808688323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PEŠI d.o.o. za trgovinu i frizerske usluge</izvorni_sadrzaj>
    <derivirana_varijabla naziv="DomainObject.Predmet.ProtustrankaIDrugi_1">PEŠI d.o.o. za trgovinu i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PEŠI d.o.o. za trgovinu i frizerske usluge, OIB 21930511888, Stjepana Radića 61 , 22000 Šibenik</izvorni_sadrzaj>
    <derivirana_varijabla naziv="DomainObject.Predmet.ProtustrankaIDrugiAdressOIB_1">PEŠI d.o.o. za trgovinu i frizerske usluge, OIB 21930511888, Stjepana Radića 61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PEŠI d.o.o. za trgovinu i frizerske usluge</item>
      <item>Ivana Višnjić</item>
    </izvorni_sadrzaj>
    <derivirana_varijabla naziv="DomainObject.Predmet.SudioniciListNaziv_1">
      <item>FINA - Podružnica Šibenik</item>
      <item>PEŠI d.o.o. za trgovinu i frizerske usluge</item>
      <item>Ivana Višnjić</item>
    </derivirana_varijabla>
  </DomainObject.Predmet.SudioniciListNaziv>
  <DomainObject.Predmet.SudioniciListAdressOIB>
    <izvorni_sadrzaj>
      <item>FINA - Podružnica Šibenik, OIB 85821130368, Perivoj L. Marune 1,22000 Šibenik</item>
      <item>PEŠI d.o.o. za trgovinu i frizerske usluge, OIB 21930511888, Stjepana Radića 61 ,22000 Šibenik</item>
      <item>Ivana Višnjić, OIB 56808688323</item>
    </izvorni_sadrzaj>
    <derivirana_varijabla naziv="DomainObject.Predmet.SudioniciListAdressOIB_1">
      <item>FINA - Podružnica Šibenik, OIB 85821130368, Perivoj L. Marune 1,22000 Šibenik</item>
      <item>PEŠI d.o.o. za trgovinu i frizerske usluge, OIB 21930511888, Stjepana Radića 61 ,22000 Šibenik</item>
      <item>Ivana Višnjić, OIB 56808688323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21930511888</item>
      <item>, OIB 56808688323</item>
    </izvorni_sadrzaj>
    <derivirana_varijabla naziv="DomainObject.Predmet.SudioniciListNazivOIB_1">
      <item>, OIB 85821130368</item>
      <item>, OIB 21930511888</item>
      <item>, OIB 56808688323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01A30-D67C-4041-8E45-A45210B35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456</properties:Words>
  <properties:Characters>2322</properties:Characters>
  <properties:Lines>86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2018-02-27T08:05:00Z</dcterms:created>
  <dc:creator>Ardena Bajlo</dc:creator>
  <cp:lastModifiedBy>Ante Rubelj</cp:lastModifiedBy>
  <cp:lastPrinted>2014-11-21T08:47:00Z</cp:lastPrinted>
  <dcterms:modified xmlns:xsi="http://www.w3.org/2001/XMLSchema-instance" xsi:type="dcterms:W3CDTF">2018-02-27T10:54:00Z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st-6-17 -21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