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c1f4" w14:paraId="20dc1f4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</w:t>
      </w:r>
      <w:r w:rsidR="00036815">
        <w:t xml:space="preserve">     </w:t>
      </w:r>
      <w:r w:rsidR="00443A5B">
        <w:t xml:space="preserve">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9C62E8">
        <w:t>5622</w:t>
      </w:r>
      <w:r w:rsidR="00221A67">
        <w:t>/</w:t>
      </w:r>
      <w:r w:rsidRPr="00E6050A">
        <w:t>1</w:t>
      </w:r>
      <w:r w:rsidR="00443A5B">
        <w:t>6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9C62E8" w:rsidP="0029051A" w:rsidR="00481874" w:rsidRPr="0029051A">
      <w:pPr>
        <w:ind w:firstLine="720"/>
        <w:jc w:val="both"/>
      </w:pPr>
      <w:r w:rsidRPr="009C62E8">
        <w:t>Trgovački sud u Zagrebu po sucu pojedincu Mislavu Kolakušiću kao stečajnom sucu u stečajnom postupku povodom prijedloga FINA, Podružnica Zareb, Trg Svibanjskih žrtava 1995. 1, Zagreb, za otvaranje stečajnog postupka nad dužnikom CARPE DIEM MODA d.o.o. za trgovinu i usluge, Zaprešić, Baltazara-Adama Krčelića 19, MBS: 020045739, OIB: 69120873123</w:t>
      </w:r>
      <w:r w:rsidR="00BC5677" w:rsidRPr="00BC5677">
        <w:t xml:space="preserve">, </w:t>
      </w:r>
      <w:r w:rsidR="006606C8">
        <w:t>4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9C62E8" w:rsidRPr="009C62E8">
        <w:t>CARPE DIEM MODA d.o.o. za trgovinu i usluge, Zaprešić, Baltazara-Adama Krčelića 19, MBS: 020045739, OIB: 69120873123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9C62E8" w:rsidRPr="009C62E8">
        <w:t>VIDONIJA MILETIĆ PLUKAVEC, Zagreb, Pirovec gornji 24, OIB:05863527189</w:t>
      </w:r>
      <w:r w:rsidR="00D4390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9C62E8" w:rsidRPr="009C62E8">
        <w:t>CARPE DIEM MODA d.o.o. za trgovinu i usluge, Zaprešić, Baltazara-Adama Krčelića 19, MBS: 020045739, OIB: 69120873123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9C62E8" w:rsidP="009C62E8" w:rsidR="009C62E8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FINA RC Zagreb, Podružnica Zagreb je 17. kolovoza 2016. temeljem odredbe članka 110. stavak 1. Stečajnog zakona (NN 71/15 – dalje SZ) podnijela prijedlog za provedbu stečajnog postupka s obzirom da je dužnik na dan 15. kolovoza 2016. u Očevidniku redoslijeda osnova za plaćanje imao evidentirane neizvršene osnove za plaćanje u iznosu od 239.462,22 kn u razdoblju duljem od 120 dana.</w:t>
      </w:r>
    </w:p>
    <w:p w:rsidRDefault="009C62E8" w:rsidP="009C62E8" w:rsidR="009C62E8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9C62E8" w:rsidP="009C62E8" w:rsidR="009C62E8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</w:t>
      </w:r>
      <w:r>
        <w:rPr>
          <w:noProof w:val="false"/>
        </w:rPr>
        <w:lastRenderedPageBreak/>
        <w:t>FINA podnese prijedlog za otvaranje stečajnog postupka u skladu s člankom 110. stavak 1. SZ-a.</w:t>
      </w:r>
    </w:p>
    <w:p w:rsidRDefault="009C62E8" w:rsidP="009C62E8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Na ročištu radi rasprave o uvjetima za otvaranje stečajnog postupka nad dužnikom održanom 18. travnja 2017. zastupnica po zakonu izjavila je da se ne protivi otvaranju stečajnog postupka nad dužnikom te da dužnik u vlasništvu nema nekretnine ni vrjednije pokretnine.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9C62E8">
        <w:t>5622</w:t>
      </w:r>
      <w:r w:rsidR="004E3A3B">
        <w:t>/</w:t>
      </w:r>
      <w:r>
        <w:t>1</w:t>
      </w:r>
      <w:r w:rsidR="00443A5B">
        <w:t>6</w:t>
      </w:r>
      <w:r>
        <w:t xml:space="preserve"> </w:t>
      </w:r>
      <w:r w:rsidRPr="00CB1210">
        <w:t xml:space="preserve">od </w:t>
      </w:r>
      <w:r w:rsidR="009C62E8">
        <w:t>18</w:t>
      </w:r>
      <w:r w:rsidR="00667B0F" w:rsidRPr="00667B0F">
        <w:t xml:space="preserve">. </w:t>
      </w:r>
      <w:r w:rsidR="00EC4D95">
        <w:t xml:space="preserve">travnja </w:t>
      </w:r>
      <w:r w:rsidR="00667B0F" w:rsidRPr="00667B0F">
        <w:t>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9C62E8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6606C8">
        <w:rPr>
          <w:noProof w:val="false"/>
        </w:rPr>
        <w:t>4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44C86" w:rsidP="00944C86" w:rsidR="00944C86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SUDAC:</w:t>
      </w:r>
    </w:p>
    <w:p w:rsidRDefault="00944C86" w:rsidP="00944C86" w:rsidR="00944C86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 v.r.</w:t>
      </w:r>
    </w:p>
    <w:p w:rsidRDefault="00944C86" w:rsidP="00944C86" w:rsidR="00944C86">
      <w:pPr>
        <w:overflowPunct w:val="false"/>
        <w:ind w:firstLine="708" w:left="4248"/>
        <w:jc w:val="center"/>
        <w:rPr>
          <w:noProof w:val="false"/>
        </w:rPr>
      </w:pPr>
    </w:p>
    <w:p w:rsidRDefault="00944C86" w:rsidP="00944C86" w:rsidR="00944C86">
      <w:pPr>
        <w:overflowPunct w:val="false"/>
        <w:ind w:firstLine="708" w:left="4248"/>
        <w:jc w:val="center"/>
      </w:pPr>
    </w:p>
    <w:p w:rsidRDefault="00944C86" w:rsidP="00944C86" w:rsidR="00944C86">
      <w:r>
        <w:t>Uputa o pravnom lijeku:</w:t>
      </w:r>
    </w:p>
    <w:p w:rsidRDefault="00944C86" w:rsidP="00944C86" w:rsidR="00944C86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944C86" w:rsidP="00944C86" w:rsidR="00944C86">
      <w:pPr>
        <w:jc w:val="both"/>
      </w:pPr>
    </w:p>
    <w:p w:rsidRDefault="00944C86" w:rsidP="00944C86" w:rsidR="00944C86">
      <w:pPr>
        <w:jc w:val="both"/>
      </w:pPr>
    </w:p>
    <w:p w:rsidRDefault="00944C86" w:rsidP="00944C86" w:rsidR="00944C86">
      <w:pPr>
        <w:ind w:left="720"/>
      </w:pPr>
      <w:r>
        <w:tab/>
      </w:r>
      <w:r>
        <w:tab/>
      </w:r>
      <w:r>
        <w:tab/>
      </w:r>
      <w:r>
        <w:tab/>
      </w:r>
      <w:r>
        <w:tab/>
        <w:t>Za točnost otpravka - ovlašteni službenik</w:t>
      </w:r>
    </w:p>
    <w:p w:rsidRDefault="00944C86" w:rsidP="00944C86" w:rsidR="00944C86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Ivana Stampf</w:t>
      </w:r>
    </w:p>
    <w:p w:rsidRDefault="001F1245" w:rsidP="00944C86" w:rsidR="001F1245" w:rsidRPr="009D23EC">
      <w:pPr>
        <w:overflowPunct w:val="false"/>
        <w:ind w:firstLine="720" w:left="5040"/>
        <w:jc w:val="both"/>
      </w:pPr>
    </w:p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4C86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9C62E8">
      <w:t>5622</w:t>
    </w:r>
    <w:r w:rsidR="00956E4C">
      <w:t>/1</w:t>
    </w:r>
    <w:r w:rsidR="00443A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75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3DF"/>
    <w:rsid w:val="0001579A"/>
    <w:rsid w:val="000162FF"/>
    <w:rsid w:val="000169D0"/>
    <w:rsid w:val="00016B1B"/>
    <w:rsid w:val="000171C0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347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4DF9"/>
    <w:rsid w:val="000764BE"/>
    <w:rsid w:val="00077877"/>
    <w:rsid w:val="00077F95"/>
    <w:rsid w:val="00081721"/>
    <w:rsid w:val="00081F4E"/>
    <w:rsid w:val="0008264D"/>
    <w:rsid w:val="000834D9"/>
    <w:rsid w:val="00085FE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2A65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D7C8E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0669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194D"/>
    <w:rsid w:val="002727E7"/>
    <w:rsid w:val="00272A1F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2BC1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47D3A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817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32CEC"/>
    <w:rsid w:val="00436053"/>
    <w:rsid w:val="00442BB7"/>
    <w:rsid w:val="00443A5B"/>
    <w:rsid w:val="00445456"/>
    <w:rsid w:val="00447313"/>
    <w:rsid w:val="00447C41"/>
    <w:rsid w:val="004501B8"/>
    <w:rsid w:val="00450E1C"/>
    <w:rsid w:val="00451C36"/>
    <w:rsid w:val="00452A3A"/>
    <w:rsid w:val="0045446F"/>
    <w:rsid w:val="00454684"/>
    <w:rsid w:val="004552EE"/>
    <w:rsid w:val="00457AB1"/>
    <w:rsid w:val="00457D0B"/>
    <w:rsid w:val="00463ECB"/>
    <w:rsid w:val="004649CB"/>
    <w:rsid w:val="00464D23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7A8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5BCD"/>
    <w:rsid w:val="00517F32"/>
    <w:rsid w:val="0052020C"/>
    <w:rsid w:val="00520734"/>
    <w:rsid w:val="00521916"/>
    <w:rsid w:val="00521DB4"/>
    <w:rsid w:val="00522ADE"/>
    <w:rsid w:val="00526FA5"/>
    <w:rsid w:val="005320F4"/>
    <w:rsid w:val="005324B0"/>
    <w:rsid w:val="0053342B"/>
    <w:rsid w:val="0053347C"/>
    <w:rsid w:val="005338D0"/>
    <w:rsid w:val="00536FB8"/>
    <w:rsid w:val="0054028F"/>
    <w:rsid w:val="005408B7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276"/>
    <w:rsid w:val="00582DF8"/>
    <w:rsid w:val="00585388"/>
    <w:rsid w:val="005853AA"/>
    <w:rsid w:val="005853AB"/>
    <w:rsid w:val="005862C4"/>
    <w:rsid w:val="00591199"/>
    <w:rsid w:val="00592CCC"/>
    <w:rsid w:val="005941FA"/>
    <w:rsid w:val="005947E7"/>
    <w:rsid w:val="00594BCA"/>
    <w:rsid w:val="00596047"/>
    <w:rsid w:val="00597D80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4355"/>
    <w:rsid w:val="0064548C"/>
    <w:rsid w:val="00645ABF"/>
    <w:rsid w:val="006463E4"/>
    <w:rsid w:val="006479DA"/>
    <w:rsid w:val="00650025"/>
    <w:rsid w:val="00650683"/>
    <w:rsid w:val="00650A9D"/>
    <w:rsid w:val="00652B23"/>
    <w:rsid w:val="00653980"/>
    <w:rsid w:val="00653CC1"/>
    <w:rsid w:val="006550CD"/>
    <w:rsid w:val="006575E1"/>
    <w:rsid w:val="006606C8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06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67CEA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5E23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44C86"/>
    <w:rsid w:val="00951654"/>
    <w:rsid w:val="00951BEB"/>
    <w:rsid w:val="00953D49"/>
    <w:rsid w:val="00955070"/>
    <w:rsid w:val="00956B49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64EE1"/>
    <w:rsid w:val="009717AF"/>
    <w:rsid w:val="00972BBA"/>
    <w:rsid w:val="009732F6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62E8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4A38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1F5D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2534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2C97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21C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A7939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0D9"/>
    <w:rsid w:val="00C451BA"/>
    <w:rsid w:val="00C458FB"/>
    <w:rsid w:val="00C4591B"/>
    <w:rsid w:val="00C45A77"/>
    <w:rsid w:val="00C46AA1"/>
    <w:rsid w:val="00C46B9F"/>
    <w:rsid w:val="00C500F1"/>
    <w:rsid w:val="00C51F3F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63FF5"/>
    <w:rsid w:val="00C70A84"/>
    <w:rsid w:val="00C71B98"/>
    <w:rsid w:val="00C746E7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7F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3908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03BC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01DD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711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0F2E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D95"/>
    <w:rsid w:val="00EC4EF3"/>
    <w:rsid w:val="00EC561A"/>
    <w:rsid w:val="00EC6A80"/>
    <w:rsid w:val="00ED0C4A"/>
    <w:rsid w:val="00ED3387"/>
    <w:rsid w:val="00ED36CE"/>
    <w:rsid w:val="00ED42A2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6F80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6E32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44C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C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C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C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C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44C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C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C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C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C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389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5622</izvorni_sadrzaj>
    <derivirana_varijabla naziv="DomainObject.Predmet.Broj_1">5622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St-5622/2016</izvorni_sadrzaj>
    <derivirana_varijabla naziv="DomainObject.Predmet.OznakaBroj_1">St-5622/2016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CARPE DIEM MODA d.o.o.</izvorni_sadrzaj>
    <derivirana_varijabla naziv="DomainObject.Predmet.ProtustrankaFormated_1">  CARPE DIEM MODA d.o.o.</derivirana_varijabla>
  </DomainObject.Predmet.ProtustrankaFormated>
  <DomainObject.Predmet.ProtustrankaFormatedOIB>
    <izvorni_sadrzaj>  CARPE DIEM MODA d.o.o., OIB 69120873123</izvorni_sadrzaj>
    <derivirana_varijabla naziv="DomainObject.Predmet.ProtustrankaFormatedOIB_1">  CARPE DIEM MODA d.o.o., OIB 69120873123</derivirana_varijabla>
  </DomainObject.Predmet.ProtustrankaFormatedOIB>
  <DomainObject.Predmet.ProtustrankaFormatedWithAdress>
    <izvorni_sadrzaj> CARPE DIEM MODA d.o.o., Baltazara-Adama Krčelića 19, 10290 Zaprešić</izvorni_sadrzaj>
    <derivirana_varijabla naziv="DomainObject.Predmet.ProtustrankaFormatedWithAdress_1"> CARPE DIEM MODA d.o.o., Baltazara-Adama Krčelića 19, 10290 Zaprešić</derivirana_varijabla>
  </DomainObject.Predmet.ProtustrankaFormatedWithAdress>
  <DomainObject.Predmet.ProtustrankaFormatedWithAdressOIB>
    <izvorni_sadrzaj> CARPE DIEM MODA d.o.o., OIB 69120873123, Baltazara-Adama Krčelića 19, 10290 Zaprešić</izvorni_sadrzaj>
    <derivirana_varijabla naziv="DomainObject.Predmet.ProtustrankaFormatedWithAdressOIB_1"> CARPE DIEM MODA d.o.o., OIB 69120873123, Baltazara-Adama Krčelića 19, 10290 Zaprešić</derivirana_varijabla>
  </DomainObject.Predmet.ProtustrankaFormatedWithAdressOIB>
  <DomainObject.Predmet.ProtustrankaWithAdress>
    <izvorni_sadrzaj>CARPE DIEM MODA d.o.o. Baltazara-Adama Krčelića 19, 10290 Zaprešić</izvorni_sadrzaj>
    <derivirana_varijabla naziv="DomainObject.Predmet.ProtustrankaWithAdress_1">CARPE DIEM MODA d.o.o. Baltazara-Adama Krčelića 19, 10290 Zaprešić</derivirana_varijabla>
  </DomainObject.Predmet.ProtustrankaWithAdress>
  <DomainObject.Predmet.ProtustrankaWithAdressOIB>
    <izvorni_sadrzaj>CARPE DIEM MODA d.o.o., OIB 69120873123, Baltazara-Adama Krčelića 19, 10290 Zaprešić</izvorni_sadrzaj>
    <derivirana_varijabla naziv="DomainObject.Predmet.ProtustrankaWithAdressOIB_1">CARPE DIEM MODA d.o.o., OIB 69120873123, Baltazara-Adama Krčelića 19, 10290 Zaprešić</derivirana_varijabla>
  </DomainObject.Predmet.ProtustrankaWithAdressOIB>
  <DomainObject.Predmet.ProtustrankaNazivFormated>
    <izvorni_sadrzaj>CARPE DIEM MODA d.o.o.</izvorni_sadrzaj>
    <derivirana_varijabla naziv="DomainObject.Predmet.ProtustrankaNazivFormated_1">CARPE DIEM MODA d.o.o.</derivirana_varijabla>
  </DomainObject.Predmet.ProtustrankaNazivFormated>
  <DomainObject.Predmet.ProtustrankaNazivFormatedOIB>
    <izvorni_sadrzaj>CARPE DIEM MODA d.o.o., OIB 69120873123</izvorni_sadrzaj>
    <derivirana_varijabla naziv="DomainObject.Predmet.ProtustrankaNazivFormatedOIB_1">CARPE DIEM MODA d.o.o., OIB 69120873123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CARPE DIEM MODA d.o.o.</item>
    </izvorni_sadrzaj>
    <derivirana_varijabla naziv="DomainObject.Predmet.ProtuStrankaListFormated_1">
      <item>CARPE DIEM MODA d.o.o.</item>
    </derivirana_varijabla>
  </DomainObject.Predmet.ProtuStrankaListFormated>
  <DomainObject.Predmet.ProtuStrankaListFormatedOIB>
    <izvorni_sadrzaj>
      <item>CARPE DIEM MODA d.o.o., OIB 69120873123</item>
    </izvorni_sadrzaj>
    <derivirana_varijabla naziv="DomainObject.Predmet.ProtuStrankaListFormatedOIB_1">
      <item>CARPE DIEM MODA d.o.o., OIB 69120873123</item>
    </derivirana_varijabla>
  </DomainObject.Predmet.ProtuStrankaListFormatedOIB>
  <DomainObject.Predmet.ProtuStrankaListFormatedWithAdress>
    <izvorni_sadrzaj>
      <item>CARPE DIEM MODA d.o.o., Baltazara-Adama Krčelića 19, 10290 Zaprešić</item>
    </izvorni_sadrzaj>
    <derivirana_varijabla naziv="DomainObject.Predmet.ProtuStrankaListFormatedWithAdress_1">
      <item>CARPE DIEM MODA d.o.o., Baltazara-Adama Krčelića 19, 10290 Zaprešić</item>
    </derivirana_varijabla>
  </DomainObject.Predmet.ProtuStrankaListFormatedWithAdress>
  <DomainObject.Predmet.ProtuStrankaListFormatedWithAdressOIB>
    <izvorni_sadrzaj>
      <item>CARPE DIEM MODA d.o.o., OIB 69120873123, Baltazara-Adama Krčelića 19, 10290 Zaprešić</item>
    </izvorni_sadrzaj>
    <derivirana_varijabla naziv="DomainObject.Predmet.ProtuStrankaListFormatedWithAdressOIB_1">
      <item>CARPE DIEM MODA d.o.o., OIB 69120873123, Baltazara-Adama Krčelića 19, 10290 Zaprešić</item>
    </derivirana_varijabla>
  </DomainObject.Predmet.ProtuStrankaListFormatedWithAdressOIB>
  <DomainObject.Predmet.ProtuStrankaListNazivFormated>
    <izvorni_sadrzaj>
      <item>CARPE DIEM MODA d.o.o.</item>
    </izvorni_sadrzaj>
    <derivirana_varijabla naziv="DomainObject.Predmet.ProtuStrankaListNazivFormated_1">
      <item>CARPE DIEM MODA d.o.o.</item>
    </derivirana_varijabla>
  </DomainObject.Predmet.ProtuStrankaListNazivFormated>
  <DomainObject.Predmet.ProtuStrankaListNazivFormatedOIB>
    <izvorni_sadrzaj>
      <item>CARPE DIEM MODA d.o.o., OIB 69120873123</item>
    </izvorni_sadrzaj>
    <derivirana_varijabla naziv="DomainObject.Predmet.ProtuStrankaListNazivFormatedOIB_1">
      <item>CARPE DIEM MODA d.o.o., OIB 69120873123</item>
    </derivirana_varijabla>
  </DomainObject.Predmet.ProtuStrankaListNazivFormatedOIB>
  <DomainObject.Predmet.OstaliListFormated>
    <izvorni_sadrzaj>
      <item>Suzana Grabar</item>
    </izvorni_sadrzaj>
    <derivirana_varijabla naziv="DomainObject.Predmet.OstaliListFormated_1">
      <item>Suzana Grabar</item>
    </derivirana_varijabla>
  </DomainObject.Predmet.OstaliListFormated>
  <DomainObject.Predmet.OstaliListFormatedOIB>
    <izvorni_sadrzaj>
      <item>Suzana Grabar, OIB 62465023383</item>
    </izvorni_sadrzaj>
    <derivirana_varijabla naziv="DomainObject.Predmet.OstaliListFormatedOIB_1">
      <item>Suzana Grabar, OIB 62465023383</item>
    </derivirana_varijabla>
  </DomainObject.Predmet.OstaliListFormatedOIB>
  <DomainObject.Predmet.OstaliListFormatedWithAdress>
    <izvorni_sadrzaj>
      <item>Suzana Grabar, Ulica Baltazara-adama Krčelića 19, 10290 Zaprešić</item>
    </izvorni_sadrzaj>
    <derivirana_varijabla naziv="DomainObject.Predmet.OstaliListFormatedWithAdress_1">
      <item>Suzana Grabar, Ulica Baltazara-adama Krčelića 19, 10290 Zaprešić</item>
    </derivirana_varijabla>
  </DomainObject.Predmet.OstaliListFormatedWithAdress>
  <DomainObject.Predmet.OstaliListFormatedWithAdressOIB>
    <izvorni_sadrzaj>
      <item>Suzana Grabar, OIB 62465023383, Ulica Baltazara-adama Krčelića 19, 10290 Zaprešić</item>
    </izvorni_sadrzaj>
    <derivirana_varijabla naziv="DomainObject.Predmet.OstaliListFormatedWithAdressOIB_1">
      <item>Suzana Grabar, OIB 62465023383, Ulica Baltazara-adama Krčelića 19, 10290 Zaprešić</item>
    </derivirana_varijabla>
  </DomainObject.Predmet.OstaliListFormatedWithAdressOIB>
  <DomainObject.Predmet.OstaliListNazivFormated>
    <izvorni_sadrzaj>
      <item>Suzana Grabar</item>
    </izvorni_sadrzaj>
    <derivirana_varijabla naziv="DomainObject.Predmet.OstaliListNazivFormated_1">
      <item>Suzana Grabar</item>
    </derivirana_varijabla>
  </DomainObject.Predmet.OstaliListNazivFormated>
  <DomainObject.Predmet.OstaliListNazivFormatedOIB>
    <izvorni_sadrzaj>
      <item>Suzana Grabar, OIB 62465023383</item>
    </izvorni_sadrzaj>
    <derivirana_varijabla naziv="DomainObject.Predmet.OstaliListNazivFormatedOIB_1">
      <item>Suzana Grabar, OIB 62465023383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CARPE DIEM MODA d.o.o.</izvorni_sadrzaj>
    <derivirana_varijabla naziv="DomainObject.Predmet.ProtustrankaIDrugi_1">CARPE DIEM MODA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CARPE DIEM MODA d.o.o., OIB 69120873123, Baltazara-Adama Krčelića 19, 10290 Zaprešić</izvorni_sadrzaj>
    <derivirana_varijabla naziv="DomainObject.Predmet.ProtustrankaIDrugiAdressOIB_1">CARPE DIEM MODA d.o.o., OIB 69120873123, Baltazara-Adama Krčelića 19,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CARPE DIEM MODA d.o.o.</item>
      <item>Suzana Grabar</item>
      <item>VJEROVNICI</item>
    </izvorni_sadrzaj>
    <derivirana_varijabla naziv="DomainObject.Predmet.SudioniciListNaziv_1">
      <item>FINA Regionalni centar Zagreb</item>
      <item>CARPE DIEM MODA d.o.o.</item>
      <item>Suzana Grabar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CARPE DIEM MODA d.o.o., OIB 69120873123, Baltazara-Adama Krčelića 19,10290 Zaprešić</item>
      <item>Suzana Grabar, OIB 62465023383, Ulica Baltazara-adama Krčelića 19,10290 Zaprešić</item>
      <item>VJEROVNICI</item>
    </izvorni_sadrzaj>
    <derivirana_varijabla naziv="DomainObject.Predmet.SudioniciListAdressOIB_1">
      <item>FINA Regionalni centar Zagreb, OIB 85821130368, Trg svibanjskih žrtava 1995. br. 1,10000 Zagreb</item>
      <item>CARPE DIEM MODA d.o.o., OIB 69120873123, Baltazara-Adama Krčelića 19,10290 Zaprešić</item>
      <item>Suzana Grabar, OIB 62465023383, Ulica Baltazara-adama Krčelića 19,10290 Zaprešić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69120873123</item>
      <item>, OIB 62465023383</item>
      <item>, OIB null</item>
    </izvorni_sadrzaj>
    <derivirana_varijabla naziv="DomainObject.Predmet.SudioniciListNazivOIB_1">
      <item>, OIB 85821130368</item>
      <item>, OIB 69120873123</item>
      <item>, OIB 62465023383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660</properties:Words>
  <properties:Characters>3549</properties:Characters>
  <properties:Lines>82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2018-01-04T08:51:00Z</dcterms:created>
  <dc:creator>novakb</dc:creator>
  <cp:lastModifiedBy>Mislav Kolakušić</cp:lastModifiedBy>
  <cp:lastPrinted>2013-08-26T14:50:00Z</cp:lastPrinted>
  <dcterms:modified xmlns:xsi="http://www.w3.org/2001/XMLSchema-instance" xsi:type="dcterms:W3CDTF">2018-01-04T11:14:00Z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