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d99b" w14:paraId="ffbd99b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956F21">
        <w:t>1732</w:t>
      </w:r>
      <w:r w:rsidR="006D3CB6">
        <w:t>/16</w:t>
      </w:r>
      <w:r w:rsidR="00A9215B">
        <w:t>-</w:t>
      </w:r>
      <w:r w:rsidR="00956F21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956F21">
        <w:t>PR – MREŽA jednostavno društvo s ograničenom odgovornošću za usluge</w:t>
      </w:r>
      <w:r w:rsidR="00956F21" w:rsidRPr="009F0717">
        <w:t xml:space="preserve">, </w:t>
      </w:r>
      <w:r w:rsidR="00956F21">
        <w:t>Valpovo</w:t>
      </w:r>
      <w:r w:rsidR="00956F21" w:rsidRPr="009F0717">
        <w:t xml:space="preserve">, </w:t>
      </w:r>
      <w:r w:rsidR="00956F21">
        <w:t>Vijenac 107. brigade HV 2</w:t>
      </w:r>
      <w:r w:rsidR="00956F21" w:rsidRPr="009F0717">
        <w:t xml:space="preserve">, OIB: </w:t>
      </w:r>
      <w:r w:rsidR="00956F21">
        <w:t>45775631478,</w:t>
      </w:r>
      <w:r w:rsidR="00956F21" w:rsidRPr="009F0717">
        <w:t xml:space="preserve"> MBS: </w:t>
      </w:r>
      <w:r w:rsidR="00956F21">
        <w:t>030131821</w:t>
      </w:r>
      <w:r w:rsidR="00686ACA">
        <w:t xml:space="preserve">, </w:t>
      </w:r>
      <w:r w:rsidR="003B4C28">
        <w:t xml:space="preserve">dana </w:t>
      </w:r>
      <w:r w:rsidR="00956F21">
        <w:t>6</w:t>
      </w:r>
      <w:r w:rsidR="008F2EFA">
        <w:t xml:space="preserve">. </w:t>
      </w:r>
      <w:r w:rsidR="0038090A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3A2741">
        <w:t xml:space="preserve">Radomir Padežanin, OIB: 48043772916,  Valpovo, Ulica Ante Starčevića 96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956F21">
        <w:t>3</w:t>
      </w:r>
      <w:r w:rsidR="006E7865">
        <w:t>.</w:t>
      </w:r>
      <w:r w:rsidR="00956F21">
        <w:t>5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956F21">
        <w:t>1732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956F21">
        <w:t>PR – MREŽA jednostavno društvo s ograničenom odgovornošću za usluge</w:t>
      </w:r>
      <w:r w:rsidR="00956F21" w:rsidRPr="009F0717">
        <w:t xml:space="preserve">, </w:t>
      </w:r>
      <w:r w:rsidR="00956F21">
        <w:t>Valpovo</w:t>
      </w:r>
      <w:r w:rsidR="00956F21" w:rsidRPr="009F0717">
        <w:t xml:space="preserve">, </w:t>
      </w:r>
      <w:r w:rsidR="00956F21">
        <w:t>Vijenac 107. brigade HV 2</w:t>
      </w:r>
      <w:r w:rsidR="00956F21" w:rsidRPr="009F0717">
        <w:t xml:space="preserve">, OIB: </w:t>
      </w:r>
      <w:r w:rsidR="00956F21">
        <w:t>45775631478,</w:t>
      </w:r>
      <w:r w:rsidR="00956F21" w:rsidRPr="009F0717">
        <w:t xml:space="preserve"> MBS: </w:t>
      </w:r>
      <w:r w:rsidR="00956F21">
        <w:t>030131821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3A2741">
        <w:t>Radomir Padežanin, OIB: 48043772916,  Valpovo, Ulica Ante Starčevića 96</w:t>
      </w:r>
      <w:r w:rsidR="00F37D9C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56F21">
        <w:t>6</w:t>
      </w:r>
      <w:r w:rsidR="00E74BCA">
        <w:t xml:space="preserve">. </w:t>
      </w:r>
      <w:r w:rsidR="0038090A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956F21">
        <w:t>6</w:t>
      </w:r>
      <w:r w:rsidR="00E74BCA">
        <w:t>.</w:t>
      </w:r>
      <w:r w:rsidR="0038090A">
        <w:t>4</w:t>
      </w:r>
      <w:r w:rsidR="00537E4E">
        <w:t>.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8090A"/>
    <w:rsid w:val="003A2741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6503"/>
    <w:rsid w:val="00857D02"/>
    <w:rsid w:val="008737C5"/>
    <w:rsid w:val="008763AA"/>
    <w:rsid w:val="0088689D"/>
    <w:rsid w:val="008A0787"/>
    <w:rsid w:val="008B025F"/>
    <w:rsid w:val="008B63B0"/>
    <w:rsid w:val="008E4E04"/>
    <w:rsid w:val="008F2EFA"/>
    <w:rsid w:val="009001D6"/>
    <w:rsid w:val="0093450C"/>
    <w:rsid w:val="00935547"/>
    <w:rsid w:val="00956F21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93D50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6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56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 - MREŽA jednostavno društvo s ograničenom odgovornošću za usluge</izvorni_sadrzaj>
    <derivirana_varijabla naziv="DomainObject.Predmet.ProtustrankaFormated_1">  PR - MREŽA jednostavno društvo s ograničenom odgovornošću za usluge</derivirana_varijabla>
  </DomainObject.Predmet.ProtustrankaFormated>
  <DomainObject.Predmet.ProtustrankaFormatedOIB>
    <izvorni_sadrzaj>  PR - MREŽA jednostavno društvo s ograničenom odgovornošću za usluge, OIB 45775631478</izvorni_sadrzaj>
    <derivirana_varijabla naziv="DomainObject.Predmet.ProtustrankaFormatedOIB_1">  PR - MREŽA jednostavno društvo s ograničenom odgovornošću za usluge, OIB 45775631478</derivirana_varijabla>
  </DomainObject.Predmet.ProtustrankaFormatedOIB>
  <DomainObject.Predmet.ProtustrankaFormatedWithAdress>
    <izvorni_sadrzaj> PR - MREŽA jednostavno društvo s ograničenom odgovornošću za usluge, Vijenac 107. brigade HV 2, 31550 Valpovo</izvorni_sadrzaj>
    <derivirana_varijabla naziv="DomainObject.Predmet.ProtustrankaFormatedWithAdress_1"> PR - MREŽA jednostavno društvo s ograničenom odgovornošću za usluge, Vijenac 107. brigade HV 2, 31550 Valpovo</derivirana_varijabla>
  </DomainObject.Predmet.ProtustrankaFormatedWithAdress>
  <DomainObject.Predmet.ProtustrankaFormatedWithAdressOIB>
    <izvorni_sadrzaj> PR - MREŽA jednostavno društvo s ograničenom odgovornošću za usluge, OIB 45775631478, Vijenac 107. brigade HV 2, 31550 Valpovo</izvorni_sadrzaj>
    <derivirana_varijabla naziv="DomainObject.Predmet.ProtustrankaFormatedWithAdressOIB_1"> PR - MREŽA jednostavno društvo s ograničenom odgovornošću za usluge, OIB 45775631478, Vijenac 107. brigade HV 2, 31550 Valpovo</derivirana_varijabla>
  </DomainObject.Predmet.ProtustrankaFormatedWithAdressOIB>
  <DomainObject.Predmet.ProtustrankaWithAdress>
    <izvorni_sadrzaj>PR - MREŽA jednostavno društvo s ograničenom odgovornošću za usluge Vijenac 107. brigade HV 2, 31550 Valpovo</izvorni_sadrzaj>
    <derivirana_varijabla naziv="DomainObject.Predmet.ProtustrankaWithAdress_1">PR - MREŽA jednostavno društvo s ograničenom odgovornošću za usluge Vijenac 107. brigade HV 2, 31550 Valpovo</derivirana_varijabla>
  </DomainObject.Predmet.ProtustrankaWithAdress>
  <DomainObject.Predmet.ProtustrankaWithAdressOIB>
    <izvorni_sadrzaj>PR - MREŽA jednostavno društvo s ograničenom odgovornošću za usluge, OIB 45775631478, Vijenac 107. brigade HV 2, 31550 Valpovo</izvorni_sadrzaj>
    <derivirana_varijabla naziv="DomainObject.Predmet.ProtustrankaWithAdressOIB_1">PR - MREŽA jednostavno društvo s ograničenom odgovornošću za usluge, OIB 45775631478, Vijenac 107. brigade HV 2, 31550 Valpovo</derivirana_varijabla>
  </DomainObject.Predmet.ProtustrankaWithAdressOIB>
  <DomainObject.Predmet.ProtustrankaNazivFormated>
    <izvorni_sadrzaj>PR - MREŽA jednostavno društvo s ograničenom odgovornošću za usluge</izvorni_sadrzaj>
    <derivirana_varijabla naziv="DomainObject.Predmet.ProtustrankaNazivFormated_1">PR - MREŽA jednostavno društvo s ograničenom odgovornošću za usluge</derivirana_varijabla>
  </DomainObject.Predmet.ProtustrankaNazivFormated>
  <DomainObject.Predmet.ProtustrankaNazivFormatedOIB>
    <izvorni_sadrzaj>PR - MREŽA jednostavno društvo s ograničenom odgovornošću za usluge, OIB 45775631478</izvorni_sadrzaj>
    <derivirana_varijabla naziv="DomainObject.Predmet.ProtustrankaNazivFormatedOIB_1">PR - MREŽA jednostavno društvo s ograničenom odgovornošću za usluge, OIB 45775631478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 - MREŽA jednostavno društvo s ograničenom odgovornošću za usluge</item>
    </izvorni_sadrzaj>
    <derivirana_varijabla naziv="DomainObject.Predmet.ProtuStrankaListFormated_1">
      <item>PR - MREŽA jednostavno društvo s ograničenom odgovornošću za usluge</item>
    </derivirana_varijabla>
  </DomainObject.Predmet.ProtuStrankaListFormated>
  <DomainObject.Predmet.ProtuStrankaListFormatedOIB>
    <izvorni_sadrzaj>
      <item>PR - MREŽA jednostavno društvo s ograničenom odgovornošću za usluge, OIB 45775631478</item>
    </izvorni_sadrzaj>
    <derivirana_varijabla naziv="DomainObject.Predmet.ProtuStrankaListFormatedOIB_1">
      <item>PR - MREŽA jednostavno društvo s ograničenom odgovornošću za usluge, OIB 45775631478</item>
    </derivirana_varijabla>
  </DomainObject.Predmet.ProtuStrankaListFormatedOIB>
  <DomainObject.Predmet.ProtuStrankaListFormatedWithAdress>
    <izvorni_sadrzaj>
      <item>PR - MREŽA jednostavno društvo s ograničenom odgovornošću za usluge, Vijenac 107. brigade HV 2, 31550 Valpovo</item>
    </izvorni_sadrzaj>
    <derivirana_varijabla naziv="DomainObject.Predmet.ProtuStrankaListFormatedWithAdress_1">
      <item>PR - MREŽA jednostavno društvo s ograničenom odgovornošću za usluge, Vijenac 107. brigade HV 2, 31550 Valpovo</item>
    </derivirana_varijabla>
  </DomainObject.Predmet.ProtuStrankaListFormatedWithAdress>
  <DomainObject.Predmet.ProtuStrankaListFormatedWithAdressOIB>
    <izvorni_sadrzaj>
      <item>PR - MREŽA jednostavno društvo s ograničenom odgovornošću za usluge, OIB 45775631478, Vijenac 107. brigade HV 2, 31550 Valpovo</item>
    </izvorni_sadrzaj>
    <derivirana_varijabla naziv="DomainObject.Predmet.ProtuStrankaListFormatedWithAdressOIB_1">
      <item>PR - MREŽA jednostavno društvo s ograničenom odgovornošću za usluge, OIB 45775631478, Vijenac 107. brigade HV 2, 31550 Valpovo</item>
    </derivirana_varijabla>
  </DomainObject.Predmet.ProtuStrankaListFormatedWithAdressOIB>
  <DomainObject.Predmet.ProtuStrankaListNazivFormated>
    <izvorni_sadrzaj>
      <item>PR - MREŽA jednostavno društvo s ograničenom odgovornošću za usluge</item>
    </izvorni_sadrzaj>
    <derivirana_varijabla naziv="DomainObject.Predmet.ProtuStrankaListNazivFormated_1">
      <item>PR - MREŽA jednostavno društvo s ograničenom odgovornošću za usluge</item>
    </derivirana_varijabla>
  </DomainObject.Predmet.ProtuStrankaListNazivFormated>
  <DomainObject.Predmet.ProtuStrankaListNazivFormatedOIB>
    <izvorni_sadrzaj>
      <item>PR - MREŽA jednostavno društvo s ograničenom odgovornošću za usluge, OIB 45775631478</item>
    </izvorni_sadrzaj>
    <derivirana_varijabla naziv="DomainObject.Predmet.ProtuStrankaListNazivFormatedOIB_1">
      <item>PR - MREŽA jednostavno društvo s ograničenom odgovornošću za usluge, OIB 45775631478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 - MREŽA jednostavno društvo s ograničenom odgovornošću za usluge</izvorni_sadrzaj>
    <derivirana_varijabla naziv="DomainObject.Predmet.ProtustrankaIDrugi_1">PR - MREŽA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 - MREŽA jednostavno društvo s ograničenom odgovornošću za usluge, OIB 45775631478, Vijenac 107. brigade HV 2, 31550 Valpovo</izvorni_sadrzaj>
    <derivirana_varijabla naziv="DomainObject.Predmet.ProtustrankaIDrugiAdressOIB_1">PR - MREŽA jednostavno društvo s ograničenom odgovornošću za usluge, OIB 45775631478, Vijenac 107. brigade HV 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 - MREŽA jednostavno društvo s ograničenom odgovornošću za usluge</item>
    </izvorni_sadrzaj>
    <derivirana_varijabla naziv="DomainObject.Predmet.SudioniciListNaziv_1">
      <item>FINA RC OSIJEK</item>
      <item>PR - MREŽA jednostavno društvo s ograničenom odgovornošću za usluge</item>
    </derivirana_varijabla>
  </DomainObject.Predmet.SudioniciListNaziv>
  <DomainObject.Predmet.SudioniciListAdressOIB>
    <izvorni_sadrzaj>
      <item>FINA RC OSIJEK, OIB 85821130368</item>
      <item>PR - MREŽA jednostavno društvo s ograničenom odgovornošću za usluge, OIB 45775631478, Vijenac 107. brigade HV 2,31550 Valpovo</item>
    </izvorni_sadrzaj>
    <derivirana_varijabla naziv="DomainObject.Predmet.SudioniciListAdressOIB_1">
      <item>FINA RC OSIJEK, OIB 85821130368</item>
      <item>PR - MREŽA jednostavno društvo s ograničenom odgovornošću za usluge, OIB 45775631478, Vijenac 107. brigade HV 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45775631478</item>
    </izvorni_sadrzaj>
    <derivirana_varijabla naziv="DomainObject.Predmet.SudioniciListNazivOIB_1">
      <item>, OIB 85821130368</item>
      <item>, OIB 45775631478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65DBD-6F03-476B-949B-E0002477A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263</properties:Words>
  <properties:Characters>1346</properties:Characters>
  <properties:Lines>46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2017-03-06T07:34:00Z</dcterms:created>
  <dc:creator>hermanj</dc:creator>
  <cp:lastModifiedBy>Maja Videnović</cp:lastModifiedBy>
  <cp:lastPrinted>2017-03-06T07:34:00Z</cp:lastPrinted>
  <dcterms:modified xmlns:xsi="http://www.w3.org/2001/XMLSchema-instance" xsi:type="dcterms:W3CDTF">2017-03-06T07:40:00Z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