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247C2" w:rsidR="00A73429" w:rsidRPr="008247C2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3a50c1" w14:paraId="f3a50c1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8F7195">
        <w:rPr>
          <w:rFonts w:cs="Times New Roman" w:hAnsi="Times New Roman" w:ascii="Times New Roman"/>
          <w:sz w:val="24"/>
          <w:szCs w:val="24"/>
        </w:rPr>
        <w:t>70/12</w:t>
      </w:r>
      <w:r w:rsidR="008247C2">
        <w:rPr>
          <w:rFonts w:cs="Times New Roman" w:hAnsi="Times New Roman" w:ascii="Times New Roman"/>
          <w:sz w:val="24"/>
          <w:szCs w:val="24"/>
        </w:rPr>
        <w:t>-92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="008F7195">
        <w:rPr>
          <w:rFonts w:cs="Times New Roman" w:hAnsi="Times New Roman" w:ascii="Times New Roman"/>
          <w:sz w:val="24"/>
          <w:szCs w:val="24"/>
        </w:rPr>
        <w:t xml:space="preserve"> </w:t>
      </w:r>
      <w:r w:rsidR="008F7195" w:rsidRPr="008F7195">
        <w:rPr>
          <w:rFonts w:cs="Times New Roman" w:hAnsi="Times New Roman" w:ascii="Times New Roman"/>
          <w:sz w:val="24"/>
          <w:szCs w:val="24"/>
        </w:rPr>
        <w:t xml:space="preserve">SMUĐ-INVEST d.o.o. </w:t>
      </w:r>
      <w:r w:rsidR="008F7195">
        <w:rPr>
          <w:rFonts w:cs="Times New Roman" w:hAnsi="Times New Roman" w:ascii="Times New Roman"/>
          <w:sz w:val="24"/>
          <w:szCs w:val="24"/>
        </w:rPr>
        <w:t xml:space="preserve">u stečaju, MBS: </w:t>
      </w:r>
      <w:r w:rsidR="008F7195" w:rsidRPr="008F7195">
        <w:rPr>
          <w:rFonts w:cs="Times New Roman" w:hAnsi="Times New Roman" w:ascii="Times New Roman"/>
          <w:sz w:val="24"/>
          <w:szCs w:val="24"/>
        </w:rPr>
        <w:t>080205199</w:t>
      </w:r>
      <w:r w:rsidR="008F7195">
        <w:rPr>
          <w:rFonts w:cs="Times New Roman" w:hAnsi="Times New Roman" w:ascii="Times New Roman"/>
          <w:sz w:val="24"/>
          <w:szCs w:val="24"/>
        </w:rPr>
        <w:t>, (stari OIB:</w:t>
      </w:r>
      <w:r w:rsidR="008F7195" w:rsidRPr="008F7195">
        <w:rPr>
          <w:rFonts w:cs="Arial" w:hAnsi="Arial" w:ascii="Arial"/>
          <w:color w:val="003366"/>
          <w:sz w:val="18"/>
          <w:szCs w:val="18"/>
        </w:rPr>
        <w:t xml:space="preserve"> </w:t>
      </w:r>
      <w:r w:rsidR="008F7195">
        <w:rPr>
          <w:rFonts w:cs="Times New Roman" w:hAnsi="Times New Roman" w:ascii="Times New Roman"/>
          <w:sz w:val="24"/>
          <w:szCs w:val="24"/>
        </w:rPr>
        <w:t xml:space="preserve">20893499456), </w:t>
      </w:r>
      <w:r w:rsidR="000D7C9C">
        <w:rPr>
          <w:rFonts w:cs="Times New Roman" w:hAnsi="Times New Roman" w:ascii="Times New Roman"/>
          <w:sz w:val="24"/>
          <w:szCs w:val="24"/>
        </w:rPr>
        <w:t>koju zastupa stečajni upravitelj</w:t>
      </w:r>
      <w:r w:rsidR="008F7195">
        <w:rPr>
          <w:rFonts w:cs="Times New Roman" w:hAnsi="Times New Roman" w:ascii="Times New Roman"/>
          <w:sz w:val="24"/>
          <w:szCs w:val="24"/>
        </w:rPr>
        <w:t xml:space="preserve"> Branko Petanjek iz Tribunja, Ulica Podvornice 34, 5. listopada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dužnika </w:t>
      </w:r>
      <w:r w:rsidR="00DB709E">
        <w:rPr>
          <w:rFonts w:cs="Times New Roman" w:hAnsi="Times New Roman" w:ascii="Times New Roman"/>
          <w:sz w:val="24"/>
          <w:szCs w:val="24"/>
        </w:rPr>
        <w:t xml:space="preserve"> </w:t>
      </w:r>
      <w:r w:rsidR="008F7195" w:rsidRPr="008F7195">
        <w:rPr>
          <w:rFonts w:cs="Times New Roman" w:hAnsi="Times New Roman" w:ascii="Times New Roman"/>
          <w:sz w:val="24"/>
          <w:szCs w:val="24"/>
        </w:rPr>
        <w:t xml:space="preserve">SMUĐ-INVEST d.o.o. </w:t>
      </w:r>
      <w:r w:rsidR="008F7195">
        <w:rPr>
          <w:rFonts w:cs="Times New Roman" w:hAnsi="Times New Roman" w:ascii="Times New Roman"/>
          <w:sz w:val="24"/>
          <w:szCs w:val="24"/>
        </w:rPr>
        <w:t xml:space="preserve">u stečaju, MBS: </w:t>
      </w:r>
      <w:r w:rsidR="008F7195" w:rsidRPr="008F7195">
        <w:rPr>
          <w:rFonts w:cs="Times New Roman" w:hAnsi="Times New Roman" w:ascii="Times New Roman"/>
          <w:sz w:val="24"/>
          <w:szCs w:val="24"/>
        </w:rPr>
        <w:t>080205199</w:t>
      </w:r>
      <w:r w:rsidR="008F7195">
        <w:rPr>
          <w:rFonts w:cs="Times New Roman" w:hAnsi="Times New Roman" w:ascii="Times New Roman"/>
          <w:sz w:val="24"/>
          <w:szCs w:val="24"/>
        </w:rPr>
        <w:t xml:space="preserve">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</w:t>
      </w:r>
      <w:r w:rsidR="008F7195">
        <w:rPr>
          <w:rFonts w:cs="Times New Roman" w:hAnsi="Times New Roman" w:ascii="Times New Roman"/>
          <w:sz w:val="24"/>
          <w:szCs w:val="24"/>
        </w:rPr>
        <w:t>: Tribunj, Ulica Podvornice 34.</w:t>
      </w:r>
      <w:r w:rsidRPr="000D7C9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Stečajni upravitelj stečajne mase predložio je da se sukladno odredbama Stečajnog zakona, stečajna masa upiše u sudski registar ovoga suda radi određivanja i dodjele osobnog identifikacijskog broja od strane Ministarstvo financija – Porezne uprave, koja OIB dodjeljuje po službenoj dužnosti.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izreci. </w:t>
      </w: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>Zagrebu,</w:t>
      </w:r>
      <w:r w:rsidR="008F7195">
        <w:rPr>
          <w:rFonts w:cs="Times New Roman" w:hAnsi="Times New Roman" w:ascii="Times New Roman"/>
          <w:sz w:val="24"/>
          <w:szCs w:val="24"/>
        </w:rPr>
        <w:t xml:space="preserve"> 5. listopada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8247C2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247C2" w:rsidR="008247C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247C2" w:rsidR="008247C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247C2" w:rsidR="008247C2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8247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8247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8247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8247C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8247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8247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8247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8247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DB709E" w:rsidP="00730631" w:rsidR="00DB709E" w:rsidRPr="008247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8247C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247C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</w:t>
      </w:r>
    </w:p>
    <w:sectPr w:rsidSect="00FB64FF" w:rsidR="00953072" w:rsidRPr="008247C2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115" w:rsidR="000B5115">
      <w:r>
        <w:separator/>
      </w:r>
    </w:p>
  </w:endnote>
  <w:endnote w:id="0" w:type="continuationSeparator">
    <w:p w:rsidRDefault="000B5115" w:rsidR="000B5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115" w:rsidR="000B5115">
      <w:r>
        <w:separator/>
      </w:r>
    </w:p>
  </w:footnote>
  <w:footnote w:id="0" w:type="continuationSeparator">
    <w:p w:rsidRDefault="000B5115" w:rsidR="000B5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0A7793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532672">
      <w:rPr>
        <w:rFonts w:cs="Times New Roman" w:hAnsi="Times New Roman" w:ascii="Times New Roman"/>
      </w:rPr>
      <w:t>70/12</w:t>
    </w:r>
    <w:r w:rsidR="008247C2">
      <w:rPr>
        <w:rFonts w:cs="Times New Roman" w:hAnsi="Times New Roman" w:ascii="Times New Roman"/>
      </w:rPr>
      <w:t>-92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195"/>
    <w:rsid w:val="00012E75"/>
    <w:rsid w:val="00020BA4"/>
    <w:rsid w:val="00022889"/>
    <w:rsid w:val="00032919"/>
    <w:rsid w:val="0006417A"/>
    <w:rsid w:val="0006505A"/>
    <w:rsid w:val="00071D41"/>
    <w:rsid w:val="00082920"/>
    <w:rsid w:val="000A7793"/>
    <w:rsid w:val="000B5115"/>
    <w:rsid w:val="000D43A7"/>
    <w:rsid w:val="000D7C9C"/>
    <w:rsid w:val="000F17DB"/>
    <w:rsid w:val="000F5299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32672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247C2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8F7195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3687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A7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7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A7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7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2014.</izvorni_sadrzaj>
    <derivirana_varijabla naziv="DomainObject.Predmet.DatumRjesavanja_1">7.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St-70/2012</izvorni_sadrzaj>
    <derivirana_varijabla naziv="DomainObject.Predmet.OznakaBroj_1">St-70/2012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Veza: St-1/10 obustava</izvorni_sadrzaj>
    <derivirana_varijabla naziv="DomainObject.Predmet.PrimjedbaSuca_1">Veza: St-1/10 obustava</derivirana_varijabla>
  </DomainObject.Predmet.PrimjedbaSuca>
  <DomainObject.Predmet.ProtustrankaFormated>
    <izvorni_sadrzaj>  SMUĐ-INVEST društvo s ograničenom odgovornošću za proizvodnju, građevinarstvo, prijevoz, vanjsku i unutarnju trgovinu i ug</izvorni_sadrzaj>
    <derivirana_varijabla naziv="DomainObject.Predmet.ProtustrankaFormated_1">  SMUĐ-INVEST društvo s ograničenom odgovornošću za proizvodnju, građevinarstvo, prijevoz, vanjsku i unutarnju trgovinu i ug</derivirana_varijabla>
  </DomainObject.Predmet.ProtustrankaFormated>
  <DomainObject.Predmet.ProtustrankaFormatedOIB>
    <izvorni_sadrzaj>  SMUĐ-INVEST društvo s ograničenom odgovornošću za proizvodnju, građevinarstvo, prijevoz, vanjsku i unutarnju trgovinu i ug, OIB 20893499456</izvorni_sadrzaj>
    <derivirana_varijabla naziv="DomainObject.Predmet.ProtustrankaFormatedOIB_1">  SMUĐ-INVEST društvo s ograničenom odgovornošću za proizvodnju, građevinarstvo, prijevoz, vanjsku i unutarnju trgovinu i ug, OIB 20893499456</derivirana_varijabla>
  </DomainObject.Predmet.ProtustrankaFormatedOIB>
  <DomainObject.Predmet.ProtustrankaFormatedWithAdress>
    <izvorni_sadrzaj> SMUĐ-INVEST društvo s ograničenom odgovornošću za proizvodnju, građevinarstvo, prijevoz, vanjsku i unutarnju trgovinu i ug, Radićeva 222, 44320 Kutina</izvorni_sadrzaj>
    <derivirana_varijabla naziv="DomainObject.Predmet.ProtustrankaFormatedWithAdress_1"> SMUĐ-INVEST društvo s ograničenom odgovornošću za proizvodnju, građevinarstvo, prijevoz, vanjsku i unutarnju trgovinu i ug, Radićeva 222, 44320 Kutina</derivirana_varijabla>
  </DomainObject.Predmet.ProtustrankaFormatedWithAdress>
  <DomainObject.Predmet.ProtustrankaFormatedWithAdressOIB>
    <izvorni_sadrzaj> SMUĐ-INVEST društvo s ograničenom odgovornošću za proizvodnju, građevinarstvo, prijevoz, vanjsku i unutarnju trgovinu i ug, OIB 20893499456, Radićeva 222, 44320 Kutina</izvorni_sadrzaj>
    <derivirana_varijabla naziv="DomainObject.Predmet.ProtustrankaFormatedWithAdressOIB_1"> SMUĐ-INVEST društvo s ograničenom odgovornošću za proizvodnju, građevinarstvo, prijevoz, vanjsku i unutarnju trgovinu i ug, OIB 20893499456, Radićeva 222, 44320 Kutina</derivirana_varijabla>
  </DomainObject.Predmet.ProtustrankaFormatedWithAdressOIB>
  <DomainObject.Predmet.ProtustrankaWithAdress>
    <izvorni_sadrzaj>SMUĐ-INVEST društvo s ograničenom odgovornošću za proizvodnju, građevinarstvo, prijevoz, vanjsku i unutarnju trgovinu i ug Radićeva 222, 44320 Kutina</izvorni_sadrzaj>
    <derivirana_varijabla naziv="DomainObject.Predmet.ProtustrankaWithAdress_1">SMUĐ-INVEST društvo s ograničenom odgovornošću za proizvodnju, građevinarstvo, prijevoz, vanjsku i unutarnju trgovinu i ug Radićeva 222, 44320 Kutina</derivirana_varijabla>
  </DomainObject.Predmet.ProtustrankaWithAdress>
  <DomainObject.Predmet.ProtustrankaWithAdressOIB>
    <izvorni_sadrzaj>SMUĐ-INVEST društvo s ograničenom odgovornošću za proizvodnju, građevinarstvo, prijevoz, vanjsku i unutarnju trgovinu i ug, OIB 20893499456, Radićeva 222, 44320 Kutina</izvorni_sadrzaj>
    <derivirana_varijabla naziv="DomainObject.Predmet.ProtustrankaWithAdressOIB_1">SMUĐ-INVEST društvo s ograničenom odgovornošću za proizvodnju, građevinarstvo, prijevoz, vanjsku i unutarnju trgovinu i ug, OIB 20893499456, Radićeva 222, 44320 Kutina</derivirana_varijabla>
  </DomainObject.Predmet.ProtustrankaWithAdressOIB>
  <DomainObject.Predmet.ProtustrankaNazivFormated>
    <izvorni_sadrzaj>SMUĐ-INVEST društvo s ograničenom odgovornošću za proizvodnju, građevinarstvo, prijevoz, vanjsku i unutarnju trgovinu i ug</izvorni_sadrzaj>
    <derivirana_varijabla naziv="DomainObject.Predmet.ProtustrankaNazivFormated_1">SMUĐ-INVEST društvo s ograničenom odgovornošću za proizvodnju, građevinarstvo, prijevoz, vanjsku i unutarnju trgovinu i ug</derivirana_varijabla>
  </DomainObject.Predmet.ProtustrankaNazivFormated>
  <DomainObject.Predmet.ProtustrankaNazivFormatedOIB>
    <izvorni_sadrzaj>SMUĐ-INVEST društvo s ograničenom odgovornošću za proizvodnju, građevinarstvo, prijevoz, vanjsku i unutarnju trgovinu i ug, OIB 20893499456</izvorni_sadrzaj>
    <derivirana_varijabla naziv="DomainObject.Predmet.ProtustrankaNazivFormatedOIB_1">SMUĐ-INVEST društvo s ograničenom odgovornošću za proizvodnju, građevinarstvo, prijevoz, vanjsku i unutarnju trgovinu i ug, OIB 20893499456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</izvorni_sadrzaj>
    <derivirana_varijabla naziv="DomainObject.Predmet.StrankaFormated_1">  RH, MF, Porezna uprava Sisak zastupanog po punomoćniku ŽUPANIJSKO DRŽAVNO ODVJETNIŠTVO U SISKU</derivirana_varijabla>
  </DomainObject.Predmet.StrankaFormated>
  <DomainObject.Predmet.StrankaFormatedOIB>
    <izvorni_sadrzaj>  RH, MF, Porezna uprava Sisak zastupanog po punomoćniku ŽUPANIJSKO DRŽAVNO ODVJETNIŠTVO U SISKU</izvorni_sadrzaj>
    <derivirana_varijabla naziv="DomainObject.Predmet.StrankaFormatedOIB_1">  RH, MF, Porezna uprava Sisak zastupanog po punomoćniku ŽUPANIJSKO DRŽAVNO ODVJETNIŠTVO U SISKU</derivirana_varijabla>
  </DomainObject.Predmet.StrankaFormatedOIB>
  <DomainObject.Predmet.StrankaFormatedWithAdress>
    <izvorni_sadrzaj> RH, MF, Porezna uprava Sisak, Sisak zastupanog po punomoćniku ŽUPANIJSKO DRŽAVNO ODVJETNIŠTVO U SISKU</izvorni_sadrzaj>
    <derivirana_varijabla naziv="DomainObject.Predmet.StrankaFormatedWithAdress_1"> RH, MF, Porezna uprava Sisak, Sisak zastupanog po punomoćniku ŽUPANIJSKO DRŽAVNO ODVJETNIŠTVO U SISKU</derivirana_varijabla>
  </DomainObject.Predmet.StrankaFormatedWithAdress>
  <DomainObject.Predmet.StrankaFormatedWithAdressOIB>
    <izvorni_sadrzaj> RH, MF, Porezna uprava Sisak, Sisak zastupanog po punomoćniku ŽUPANIJSKO DRŽAVNO ODVJETNIŠTVO U SISKU</izvorni_sadrzaj>
    <derivirana_varijabla naziv="DomainObject.Predmet.StrankaFormatedWithAdressOIB_1"> RH, MF, Porezna uprava Sisak, Sisak zastupanog po punomoćniku ŽUPANIJSKO DRŽAVNO ODVJETNIŠTVO U SISKU</derivirana_varijabla>
  </DomainObject.Predmet.StrankaFormatedWithAdressOIB>
  <DomainObject.Predmet.StrankaWithAdress>
    <izvorni_sadrzaj>RH, MF, Porezna uprava Sisak Sisak</izvorni_sadrzaj>
    <derivirana_varijabla naziv="DomainObject.Predmet.StrankaWithAdress_1">RH, MF, Porezna uprava Sisak Sisak</derivirana_varijabla>
  </DomainObject.Predmet.StrankaWithAdress>
  <DomainObject.Predmet.StrankaWithAdressOIB>
    <izvorni_sadrzaj>RH, MF, Porezna uprava Sisak, Sisak</izvorni_sadrzaj>
    <derivirana_varijabla naziv="DomainObject.Predmet.StrankaWithAdressOIB_1">RH, MF, Porezna uprava Sisak, Sisak</derivirana_varijabla>
  </DomainObject.Predmet.StrankaWithAdressOIB>
  <DomainObject.Predmet.StrankaNazivFormated>
    <izvorni_sadrzaj>RH, MF, Porezna uprava Sisak</izvorni_sadrzaj>
    <derivirana_varijabla naziv="DomainObject.Predmet.StrankaNazivFormated_1">RH, MF, Porezna uprava Sisak</derivirana_varijabla>
  </DomainObject.Predmet.StrankaNazivFormated>
  <DomainObject.Predmet.StrankaNazivFormatedOIB>
    <izvorni_sadrzaj>RH, MF, Porezna uprava Sisak</izvorni_sadrzaj>
    <derivirana_varijabla naziv="DomainObject.Predmet.StrankaNazivFormatedOIB_1">RH, MF, Porezna uprava Sisak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 zastupanog po punomoćniku ŽUPANIJSKO DRŽAVNO ODVJETNIŠTVO U SISKU</item>
    </izvorni_sadrzaj>
    <derivirana_varijabla naziv="DomainObject.Predmet.StrankaListFormated_1">
      <item>RH, MF, Porezna uprava Sisak zastupanog po punomoćniku ŽUPANIJSKO DRŽAVNO ODVJETNIŠTVO U SISKU</item>
    </derivirana_varijabla>
  </DomainObject.Predmet.StrankaListFormated>
  <DomainObject.Predmet.StrankaListFormatedOIB>
    <izvorni_sadrzaj>
      <item>RH, MF, Porezna uprava Sisak zastupanog po punomoćniku ŽUPANIJSKO DRŽAVNO ODVJETNIŠTVO U SISKU</item>
    </izvorni_sadrzaj>
    <derivirana_varijabla naziv="DomainObject.Predmet.StrankaListFormatedOIB_1">
      <item>RH, MF, Porezna uprava Sisak zastupanog po punomoćniku ŽUPANIJSKO DRŽAVNO ODVJETNIŠTVO U SISKU</item>
    </derivirana_varijabla>
  </DomainObject.Predmet.StrankaListFormatedOIB>
  <DomainObject.Predmet.StrankaListFormatedWithAdress>
    <izvorni_sadrzaj>
      <item>RH, MF, Porezna uprava Sisak, Sisak zastupanog po punomoćniku ŽUPANIJSKO DRŽAVNO ODVJETNIŠTVO U SISKU</item>
    </izvorni_sadrzaj>
    <derivirana_varijabla naziv="DomainObject.Predmet.StrankaListFormatedWithAdress_1">
      <item>RH, MF, Porezna uprava Sisak, Sisak zastupanog po punomoćniku ŽUPANIJSKO DRŽAVNO ODVJETNIŠTVO U SISKU</item>
    </derivirana_varijabla>
  </DomainObject.Predmet.StrankaListFormatedWithAdress>
  <DomainObject.Predmet.StrankaListFormatedWithAdressOIB>
    <izvorni_sadrzaj>
      <item>RH, MF, Porezna uprava Sisak, Sisak zastupanog po punomoćniku ŽUPANIJSKO DRŽAVNO ODVJETNIŠTVO U SISKU</item>
    </izvorni_sadrzaj>
    <derivirana_varijabla naziv="DomainObject.Predmet.StrankaListFormatedWithAdressOIB_1">
      <item>RH, MF, Porezna uprava Sisak, Sisak zastupanog po punomoćniku ŽUPANIJSKO DRŽAVNO ODVJETNIŠTVO U SISKU</item>
    </derivirana_varijabla>
  </DomainObject.Predmet.StrankaListFormatedWithAdressOIB>
  <DomainObject.Predmet.StrankaListNazivFormated>
    <izvorni_sadrzaj>
      <item>RH, MF, Porezna uprava Sisak</item>
    </izvorni_sadrzaj>
    <derivirana_varijabla naziv="DomainObject.Predmet.StrankaListNazivFormated_1">
      <item>RH, MF, Porezna uprava Sisak</item>
    </derivirana_varijabla>
  </DomainObject.Predmet.StrankaListNazivFormated>
  <DomainObject.Predmet.StrankaListNazivFormatedOIB>
    <izvorni_sadrzaj>
      <item>RH, MF, Porezna uprava Sisak</item>
    </izvorni_sadrzaj>
    <derivirana_varijabla naziv="DomainObject.Predmet.StrankaListNazivFormatedOIB_1">
      <item>RH, MF, Porezna uprava Sisak</item>
    </derivirana_varijabla>
  </DomainObject.Predmet.StrankaListNazivFormatedOIB>
  <DomainObject.Predmet.ProtuStrankaListFormated>
    <izvorni_sadrzaj>
      <item>SMUĐ-INVEST društvo s ograničenom odgovornošću za proizvodnju, građevinarstvo, prijevoz, vanjsku i unutarnju trgovinu i ug</item>
    </izvorni_sadrzaj>
    <derivirana_varijabla naziv="DomainObject.Predmet.ProtuStrankaListFormated_1">
      <item>SMUĐ-INVEST društvo s ograničenom odgovornošću za proizvodnju, građevinarstvo, prijevoz, vanjsku i unutarnju trgovinu i ug</item>
    </derivirana_varijabla>
  </DomainObject.Predmet.ProtuStrankaListFormated>
  <DomainObject.Predmet.ProtuStrankaListFormatedOIB>
    <izvorni_sadrzaj>
      <item>SMUĐ-INVEST društvo s ograničenom odgovornošću za proizvodnju, građevinarstvo, prijevoz, vanjsku i unutarnju trgovinu i ug, OIB 20893499456</item>
    </izvorni_sadrzaj>
    <derivirana_varijabla naziv="DomainObject.Predmet.ProtuStrankaListFormatedOIB_1">
      <item>SMUĐ-INVEST društvo s ograničenom odgovornošću za proizvodnju, građevinarstvo, prijevoz, vanjsku i unutarnju trgovinu i ug, OIB 20893499456</item>
    </derivirana_varijabla>
  </DomainObject.Predmet.ProtuStrankaListFormatedOIB>
  <DomainObject.Predmet.ProtuStrankaListFormatedWithAdress>
    <izvorni_sadrzaj>
      <item>SMUĐ-INVEST društvo s ograničenom odgovornošću za proizvodnju, građevinarstvo, prijevoz, vanjsku i unutarnju trgovinu i ug, Radićeva 222, 44320 Kutina</item>
    </izvorni_sadrzaj>
    <derivirana_varijabla naziv="DomainObject.Predmet.ProtuStrankaListFormatedWithAdress_1">
      <item>SMUĐ-INVEST društvo s ograničenom odgovornošću za proizvodnju, građevinarstvo, prijevoz, vanjsku i unutarnju trgovinu i ug, Radićeva 222, 44320 Kutina</item>
    </derivirana_varijabla>
  </DomainObject.Predmet.ProtuStrankaListFormatedWithAdress>
  <DomainObject.Predmet.ProtuStrankaListFormatedWithAdressOIB>
    <izvorni_sadrzaj>
      <item>SMUĐ-INVEST društvo s ograničenom odgovornošću za proizvodnju, građevinarstvo, prijevoz, vanjsku i unutarnju trgovinu i ug, OIB 20893499456, Radićeva 222, 44320 Kutina</item>
    </izvorni_sadrzaj>
    <derivirana_varijabla naziv="DomainObject.Predmet.ProtuStrankaListFormatedWithAdressOIB_1">
      <item>SMUĐ-INVEST društvo s ograničenom odgovornošću za proizvodnju, građevinarstvo, prijevoz, vanjsku i unutarnju trgovinu i ug, OIB 20893499456, Radićeva 222, 44320 Kutina</item>
    </derivirana_varijabla>
  </DomainObject.Predmet.ProtuStrankaListFormatedWithAdressOIB>
  <DomainObject.Predmet.ProtuStrankaListNazivFormated>
    <izvorni_sadrzaj>
      <item>SMUĐ-INVEST društvo s ograničenom odgovornošću za proizvodnju, građevinarstvo, prijevoz, vanjsku i unutarnju trgovinu i ug</item>
    </izvorni_sadrzaj>
    <derivirana_varijabla naziv="DomainObject.Predmet.ProtuStrankaListNazivFormated_1">
      <item>SMUĐ-INVEST društvo s ograničenom odgovornošću za proizvodnju, građevinarstvo, prijevoz, vanjsku i unutarnju trgovinu i ug</item>
    </derivirana_varijabla>
  </DomainObject.Predmet.ProtuStrankaListNazivFormated>
  <DomainObject.Predmet.ProtuStrankaListNazivFormatedOIB>
    <izvorni_sadrzaj>
      <item>SMUĐ-INVEST društvo s ograničenom odgovornošću za proizvodnju, građevinarstvo, prijevoz, vanjsku i unutarnju trgovinu i ug, OIB 20893499456</item>
    </izvorni_sadrzaj>
    <derivirana_varijabla naziv="DomainObject.Predmet.ProtuStrankaListNazivFormatedOIB_1">
      <item>SMUĐ-INVEST društvo s ograničenom odgovornošću za proizvodnju, građevinarstvo, prijevoz, vanjsku i unutarnju trgovinu i ug, OIB 20893499456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OstaliListFormated_1">
      <item>ŽUPANIJSKO DRŽAVNO ODVJETNIŠTVO U SISKU punomoćnik sudionika u postupku RH, MF, Porezna uprava Sisak</item>
      <item>Branko Petanjek</item>
      <item>Branko Petanjek</item>
      <item>Mladen Rade, vl. obrta Građevinski radovi i prijevoz USLUGA</item>
      <item>Ivan Bošnjak, pun. Mladena Rade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Branko Petanjek, OIB 65439233259</item>
      <item>Branko Petanjek, OIB 65439233259</item>
      <item>Mladen Rade, vl. obrta Građevinski radovi i prijevoz USLUGA</item>
      <item>Ivan Bošnjak, pun. Mladena Rade</item>
    </izvorni_sadrzaj>
    <derivirana_varijabla naziv="DomainObject.Predmet.OstaliListFormatedOIB_1">
      <item>ŽUPANIJSKO DRŽAVNO ODVJETNIŠTVO U SISKU punomoćnik sudionika u postupku RH, MF, Porezna uprava Sisak</item>
      <item>Branko Petanjek, OIB 65439233259</item>
      <item>Branko Petanjek, OIB 65439233259</item>
      <item>Mladen Rade, vl. obrta Građevinski radovi i prijevoz USLUGA</item>
      <item>Ivan Bošnjak, pun. Mladena Rade</item>
    </derivirana_varijabla>
  </DomainObject.Predmet.OstaliListFormatedOIB>
  <DomainObject.Predmet.OstaliListFormatedWithAdress>
    <izvorni_sadrzaj>
      <item>ŽUPANIJSKO DRŽAVNO ODVJETNIŠTVO U SISKU, Sisak punomoćnik sudionika u postupku RH, MF, Porezna uprava Sisak</item>
      <item>Branko Petanjek, Zemljakova 13, 10000 Zagreb</item>
      <item>Branko Petanjek, Zemljakova 13, 10000 Zagreb</item>
      <item>Mladen Rade, vl. obrta Građevinski radovi i prijevoz USLUGA, Fumićeva 5, 44319 Repušnica</item>
      <item>Ivan Bošnjak, pun. Mladena Rade, Hrvatskih branitelja 4/I, 44320 Kutina</item>
    </izvorni_sadrzaj>
    <derivirana_varijabla naziv="DomainObject.Predmet.OstaliListFormatedWithAdress_1">
      <item>ŽUPANIJSKO DRŽAVNO ODVJETNIŠTVO U SISKU, Sisak punomoćnik sudionika u postupku RH, MF, Porezna uprava Sisak</item>
      <item>Branko Petanjek, Zemljakova 13, 10000 Zagreb</item>
      <item>Branko Petanjek, Zemljakova 13, 10000 Zagreb</item>
      <item>Mladen Rade, vl. obrta Građevinski radovi i prijevoz USLUGA, Fumićeva 5, 44319 Repušnica</item>
      <item>Ivan Bošnjak, pun. Mladena Rade, Hrvatskih branitelja 4/I, 44320 Kutina</item>
    </derivirana_varijabla>
  </DomainObject.Predmet.OstaliListFormatedWithAdress>
  <DomainObject.Predmet.OstaliListFormatedWithAdressOIB>
    <izvorni_sadrzaj>
      <item>ŽUPANIJSKO DRŽAVNO ODVJETNIŠTVO U SISKU, Sisak punomoćnik sudionika u postupku RH, MF, Porezna uprava Sisak</item>
      <item>Branko Petanjek, OIB 65439233259, Zemljakova 13, 10000 Zagreb</item>
      <item>Branko Petanjek, OIB 65439233259, Zemljakova 13, 10000 Zagreb</item>
      <item>Mladen Rade, vl. obrta Građevinski radovi i prijevoz USLUGA, Fumićeva 5, 44319 Repušnica</item>
      <item>Ivan Bošnjak, pun. Mladena Rade, Hrvatskih branitelja 4/I, 44320 Kutina</item>
    </izvorni_sadrzaj>
    <derivirana_varijabla naziv="DomainObject.Predmet.OstaliListFormatedWithAdressOIB_1">
      <item>ŽUPANIJSKO DRŽAVNO ODVJETNIŠTVO U SISKU, Sisak punomoćnik sudionika u postupku RH, MF, Porezna uprava Sisak</item>
      <item>Branko Petanjek, OIB 65439233259, Zemljakova 13, 10000 Zagreb</item>
      <item>Branko Petanjek, OIB 65439233259, Zemljakova 13, 10000 Zagreb</item>
      <item>Mladen Rade, vl. obrta Građevinski radovi i prijevoz USLUGA, Fumićeva 5, 44319 Repušnica</item>
      <item>Ivan Bošnjak, pun. Mladena Rade, Hrvatskih branitelja 4/I, 44320 Kutina</item>
    </derivirana_varijabla>
  </DomainObject.Predmet.OstaliListFormatedWithAdressOIB>
  <DomainObject.Predmet.OstaliListNazivFormated>
    <izvorni_sadrzaj>
      <item>ŽUPANIJSKO DRŽAVNO ODVJETNIŠTVO U SISKU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OstaliListNazivFormated_1">
      <item>ŽUPANIJSKO DRŽAVNO ODVJETNIŠTVO U SISKU</item>
      <item>Branko Petanjek</item>
      <item>Branko Petanjek</item>
      <item>Mladen Rade, vl. obrta Građevinski radovi i prijevoz USLUGA</item>
      <item>Ivan Bošnjak, pun. Mladena Rade</item>
    </derivirana_varijabla>
  </DomainObject.Predmet.OstaliListNazivFormated>
  <DomainObject.Predmet.OstaliListNazivFormatedOIB>
    <izvorni_sadrzaj>
      <item>ŽUPANIJSKO DRŽAVNO ODVJETNIŠTVO U SISKU</item>
      <item>Branko Petanjek, OIB 65439233259</item>
      <item>Branko Petanjek, OIB 65439233259</item>
      <item>Mladen Rade, vl. obrta Građevinski radovi i prijevoz USLUGA</item>
      <item>Ivan Bošnjak, pun. Mladena Rade</item>
    </izvorni_sadrzaj>
    <derivirana_varijabla naziv="DomainObject.Predmet.OstaliListNazivFormatedOIB_1">
      <item>ŽUPANIJSKO DRŽAVNO ODVJETNIŠTVO U SISKU</item>
      <item>Branko Petanjek, OIB 65439233259</item>
      <item>Branko Petanjek, OIB 65439233259</item>
      <item>Mladen Rade, vl. obrta Građevinski radovi i prijevoz USLUGA</item>
      <item>Ivan Bošnjak, pun. Mladena Rade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</izvorni_sadrzaj>
    <derivirana_varijabla naziv="DomainObject.Predmet.StrankaIDrugi_1">RH, MF, Porezna uprava Sisak</derivirana_varijabla>
  </DomainObject.Predmet.StrankaIDrugi>
  <DomainObject.Predmet.ProtustrankaIDrugi>
    <izvorni_sadrzaj>SMUĐ-INVEST društvo s ograničenom odgovornošću za proizvodnju, građevinarstvo, prijevoz, vanjsku i unutarnju trgovinu i ug</izvorni_sadrzaj>
    <derivirana_varijabla naziv="DomainObject.Predmet.ProtustrankaIDrugi_1">SMUĐ-INVEST društvo s ograničenom odgovornošću za proizvodnju, građevinarstvo, prijevoz, vanjsku i unutarnju trgovinu i ug</derivirana_varijabla>
  </DomainObject.Predmet.ProtustrankaIDrugi>
  <DomainObject.Predmet.StrankaIDrugiAdressOIB>
    <izvorni_sadrzaj>RH, MF, Porezna uprava Sisak, Sisak</izvorni_sadrzaj>
    <derivirana_varijabla naziv="DomainObject.Predmet.StrankaIDrugiAdressOIB_1">RH, MF, Porezna uprava Sisak, Sisak</derivirana_varijabla>
  </DomainObject.Predmet.StrankaIDrugiAdressOIB>
  <DomainObject.Predmet.ProtustrankaIDrugiAdressOIB>
    <izvorni_sadrzaj>SMUĐ-INVEST društvo s ograničenom odgovornošću za proizvodnju, građevinarstvo, prijevoz, vanjsku i unutarnju trgovinu i ug, OIB 20893499456, Radićeva 222, 44320 Kutina</izvorni_sadrzaj>
    <derivirana_varijabla naziv="DomainObject.Predmet.ProtustrankaIDrugiAdressOIB_1">SMUĐ-INVEST društvo s ograničenom odgovornošću za proizvodnju, građevinarstvo, prijevoz, vanjsku i unutarnju trgovinu i ug, OIB 20893499456, Radićeva 222,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2014.</izvorni_sadrzaj>
    <derivirana_varijabla naziv="DomainObject.Predmet.OdlukaRjesenje.DatumDonosenjaOdluke_1">6. listopada 2014.</derivirana_varijabla>
  </DomainObject.Predmet.OdlukaRjesenje.DatumDonosenjaOdluke>
  <DomainObject.Predmet.OdlukaRjesenje.DatumPravomocnosti>
    <izvorni_sadrzaj>3. studenog 2014.</izvorni_sadrzaj>
    <derivirana_varijabla naziv="DomainObject.Predmet.OdlukaRjesenje.DatumPravomocnosti_1">3. studenog 2014.</derivirana_varijabla>
  </DomainObject.Predmet.OdlukaRjesenje.DatumPravomocnosti>
  <DomainObject.Predmet.OdlukaRjesenje.Oznaka>
    <izvorni_sadrzaj>St-70/2012-71</izvorni_sadrzaj>
    <derivirana_varijabla naziv="DomainObject.Predmet.OdlukaRjesenje.Oznaka_1">St-70/2012-71</derivirana_varijabla>
  </DomainObject.Predmet.OdlukaRjesenje.Oznaka>
  <DomainObject.Predmet.SudioniciListNaziv>
    <izvorni_sadrzaj>
      <item>SMUĐ-INVEST društvo s ograničenom odgovornošću za proizvodnju, građevinarstvo, prijevoz, vanjsku i unutarnju trgovinu i ug</item>
      <item>ŽUPANIJSKO DRŽAVNO ODVJETNIŠTVO U SISKU</item>
      <item>RH, MF, Porezna uprava Sisak</item>
      <item>Branko Petanjek</item>
      <item>Branko Petanjek</item>
      <item>Mladen Rade, vl. obrta Građevinski radovi i prijevoz USLUGA</item>
      <item>Ivan Bošnjak, pun. Mladena Rade</item>
    </izvorni_sadrzaj>
    <derivirana_varijabla naziv="DomainObject.Predmet.SudioniciListNaziv_1">
      <item>SMUĐ-INVEST društvo s ograničenom odgovornošću za proizvodnju, građevinarstvo, prijevoz, vanjsku i unutarnju trgovinu i ug</item>
      <item>ŽUPANIJSKO DRŽAVNO ODVJETNIŠTVO U SISKU</item>
      <item>RH, MF, Porezna uprava Sisak</item>
      <item>Branko Petanjek</item>
      <item>Branko Petanjek</item>
      <item>Mladen Rade, vl. obrta Građevinski radovi i prijevoz USLUGA</item>
      <item>Ivan Bošnjak, pun. Mladena Rade</item>
    </derivirana_varijabla>
  </DomainObject.Predmet.SudioniciListNaziv>
  <DomainObject.Predmet.SudioniciListAdressOIB>
    <izvorni_sadrzaj>
      <item>SMUĐ-INVEST društvo s ograničenom odgovornošću za proizvodnju, građevinarstvo, prijevoz, vanjsku i unutarnju trgovinu i ug, OIB 20893499456, Radićeva 222,44320 Kutina</item>
      <item>ŽUPANIJSKO DRŽAVNO ODVJETNIŠTVO U SISKU, Sisak</item>
      <item>RH, MF, Porezna uprava Sisak, Sisak</item>
      <item>Branko Petanjek, OIB 65439233259, Zemljakova 13,10000 Zagreb</item>
      <item>Branko Petanjek, OIB 65439233259, Zemljakova 13,10000 Zagreb</item>
      <item>Mladen Rade, vl. obrta Građevinski radovi i prijevoz USLUGA, Fumićeva 5,44319 Repušnica</item>
      <item>Ivan Bošnjak, pun. Mladena Rade, Hrvatskih branitelja 4/I,44320 Kutina</item>
    </izvorni_sadrzaj>
    <derivirana_varijabla naziv="DomainObject.Predmet.SudioniciListAdressOIB_1">
      <item>SMUĐ-INVEST društvo s ograničenom odgovornošću za proizvodnju, građevinarstvo, prijevoz, vanjsku i unutarnju trgovinu i ug, OIB 20893499456, Radićeva 222,44320 Kutina</item>
      <item>ŽUPANIJSKO DRŽAVNO ODVJETNIŠTVO U SISKU, Sisak</item>
      <item>RH, MF, Porezna uprava Sisak, Sisak</item>
      <item>Branko Petanjek, OIB 65439233259, Zemljakova 13,10000 Zagreb</item>
      <item>Branko Petanjek, OIB 65439233259, Zemljakova 13,10000 Zagreb</item>
      <item>Mladen Rade, vl. obrta Građevinski radovi i prijevoz USLUGA, Fumićeva 5,44319 Repušnica</item>
      <item>Ivan Bošnjak, pun. Mladena Rade, Hrvatskih branitelja 4/I,44320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20893499456</item>
      <item>, OIB null</item>
      <item>, OIB null</item>
      <item>, OIB 65439233259</item>
      <item>, OIB 65439233259</item>
      <item>, OIB null</item>
      <item>, OIB null</item>
    </izvorni_sadrzaj>
    <derivirana_varijabla naziv="DomainObject.Predmet.SudioniciListNazivOIB_1">
      <item>, OIB 20893499456</item>
      <item>, OIB null</item>
      <item>, OIB null</item>
      <item>, OIB 65439233259</item>
      <item>, OIB 65439233259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260</properties:Words>
  <properties:Characters>1292</properties:Characters>
  <properties:Lines>56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2017-10-05T08:37:00Z</dcterms:created>
  <dc:creator>MK</dc:creator>
  <cp:lastModifiedBy>Sonja Pilić</cp:lastModifiedBy>
  <cp:lastPrinted>2017-10-05T08:42:00Z</cp:lastPrinted>
  <dcterms:modified xmlns:xsi="http://www.w3.org/2001/XMLSchema-instance" xsi:type="dcterms:W3CDTF">2017-10-05T08:44:00Z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