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fea5" w14:paraId="0bafea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DE5F77">
        <w:t>547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DE5F77">
        <w:t>16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DE5F77">
        <w:t>POPOVAČKI BRODOGRADNJA</w:t>
      </w:r>
      <w:r w:rsidR="00130908">
        <w:t xml:space="preserve"> </w:t>
      </w:r>
      <w:r w:rsidR="00ED24DF">
        <w:t xml:space="preserve"> j.</w:t>
      </w:r>
      <w:r w:rsidR="003621A7">
        <w:t xml:space="preserve">d.o.o., </w:t>
      </w:r>
      <w:r w:rsidR="00ED24DF">
        <w:t xml:space="preserve">Zadar, </w:t>
      </w:r>
      <w:r w:rsidR="00DE5F77">
        <w:t>Miljenka Stančića 1</w:t>
      </w:r>
      <w:r w:rsidR="003621A7">
        <w:t xml:space="preserve">, OIB: </w:t>
      </w:r>
      <w:r w:rsidR="00DE5F77">
        <w:t>93628565669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E5F77">
        <w:t>POPOVAČKI BRODOGRADNJA  j.d.o.o., Zadar, Miljenka Stančića 1, OIB: 93628565669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B368A7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54D3D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882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D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D3D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D3D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D3D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D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D3D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D3D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D3D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POPOVAČKI BRODOGRADNJA j.d.o.o. za preinake i popravak brodova</izvorni_sadrzaj>
    <derivirana_varijabla naziv="DomainObject.Predmet.ProtustrankaFormated_1">  POPOVAČKI BRODOGRADNJA j.d.o.o. za preinake i popravak brodova</derivirana_varijabla>
  </DomainObject.Predmet.ProtustrankaFormated>
  <DomainObject.Predmet.ProtustrankaFormatedOIB>
    <izvorni_sadrzaj>  POPOVAČKI BRODOGRADNJA j.d.o.o. za preinake i popravak brodova, OIB 93628565669</izvorni_sadrzaj>
    <derivirana_varijabla naziv="DomainObject.Predmet.ProtustrankaFormatedOIB_1">  POPOVAČKI BRODOGRADNJA j.d.o.o. za preinake i popravak brodova, OIB 93628565669</derivirana_varijabla>
  </DomainObject.Predmet.ProtustrankaFormatedOIB>
  <DomainObject.Predmet.ProtustrankaFormatedWithAdress>
    <izvorni_sadrzaj> POPOVAČKI BRODOGRADNJA j.d.o.o. za preinake i popravak brodova, Miljenka Stančića 1, 23000 Zadar</izvorni_sadrzaj>
    <derivirana_varijabla naziv="DomainObject.Predmet.ProtustrankaFormatedWithAdress_1"> POPOVAČKI BRODOGRADNJA j.d.o.o. za preinake i popravak brodova, Miljenka Stančića 1, 23000 Zadar</derivirana_varijabla>
  </DomainObject.Predmet.ProtustrankaFormatedWithAdress>
  <DomainObject.Predmet.ProtustrankaFormatedWithAdressOIB>
    <izvorni_sadrzaj> POPOVAČKI BRODOGRADNJA j.d.o.o. za preinake i popravak brodova, OIB 93628565669, Miljenka Stančića 1, 23000 Zadar</izvorni_sadrzaj>
    <derivirana_varijabla naziv="DomainObject.Predmet.ProtustrankaFormatedWithAdressOIB_1"> POPOVAČKI BRODOGRADNJA j.d.o.o. za preinake i popravak brodova, OIB 93628565669, Miljenka Stančića 1, 23000 Zadar</derivirana_varijabla>
  </DomainObject.Predmet.ProtustrankaFormatedWithAdressOIB>
  <DomainObject.Predmet.ProtustrankaWithAdress>
    <izvorni_sadrzaj>POPOVAČKI BRODOGRADNJA j.d.o.o. za preinake i popravak brodova Miljenka Stančića 1, 23000 Zadar</izvorni_sadrzaj>
    <derivirana_varijabla naziv="DomainObject.Predmet.ProtustrankaWithAdress_1">POPOVAČKI BRODOGRADNJA j.d.o.o. za preinake i popravak brodova Miljenka Stančića 1, 23000 Zadar</derivirana_varijabla>
  </DomainObject.Predmet.ProtustrankaWithAdress>
  <DomainObject.Predmet.ProtustrankaWithAdressOIB>
    <izvorni_sadrzaj>POPOVAČKI BRODOGRADNJA j.d.o.o. za preinake i popravak brodova, OIB 93628565669, Miljenka Stančića 1, 23000 Zadar</izvorni_sadrzaj>
    <derivirana_varijabla naziv="DomainObject.Predmet.ProtustrankaWithAdressOIB_1">POPOVAČKI BRODOGRADNJA j.d.o.o. za preinake i popravak brodova, OIB 93628565669, Miljenka Stančića 1, 23000 Zadar</derivirana_varijabla>
  </DomainObject.Predmet.ProtustrankaWithAdressOIB>
  <DomainObject.Predmet.ProtustrankaNazivFormated>
    <izvorni_sadrzaj>POPOVAČKI BRODOGRADNJA j.d.o.o. za preinake i popravak brodova</izvorni_sadrzaj>
    <derivirana_varijabla naziv="DomainObject.Predmet.ProtustrankaNazivFormated_1">POPOVAČKI BRODOGRADNJA j.d.o.o. za preinake i popravak brodova</derivirana_varijabla>
  </DomainObject.Predmet.ProtustrankaNazivFormated>
  <DomainObject.Predmet.ProtustrankaNazivFormatedOIB>
    <izvorni_sadrzaj>POPOVAČKI BRODOGRADNJA j.d.o.o. za preinake i popravak brodova, OIB 93628565669</izvorni_sadrzaj>
    <derivirana_varijabla naziv="DomainObject.Predmet.ProtustrankaNazivFormatedOIB_1">POPOVAČKI BRODOGRADNJA j.d.o.o. za preinake i popravak brodova, OIB 93628565669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31944.96</izvorni_sadrzaj>
    <derivirana_varijabla naziv="DomainObject.Predmet.TrenutnaVrijednost_1">31944.96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POPOVAČKI BRODOGRADNJA j.d.o.o. za preinake i popravak brodova</item>
    </izvorni_sadrzaj>
    <derivirana_varijabla naziv="DomainObject.Predmet.ProtuStrankaListFormated_1">
      <item>POPOVAČKI BRODOGRADNJA j.d.o.o. za preinake i popravak brodova</item>
    </derivirana_varijabla>
  </DomainObject.Predmet.ProtuStrankaListFormated>
  <DomainObject.Predmet.ProtuStrankaListFormatedOIB>
    <izvorni_sadrzaj>
      <item>POPOVAČKI BRODOGRADNJA j.d.o.o. za preinake i popravak brodova, OIB 93628565669</item>
    </izvorni_sadrzaj>
    <derivirana_varijabla naziv="DomainObject.Predmet.ProtuStrankaListFormatedOIB_1">
      <item>POPOVAČKI BRODOGRADNJA j.d.o.o. za preinake i popravak brodova, OIB 93628565669</item>
    </derivirana_varijabla>
  </DomainObject.Predmet.ProtuStrankaListFormatedOIB>
  <DomainObject.Predmet.ProtuStrankaListFormatedWithAdress>
    <izvorni_sadrzaj>
      <item>POPOVAČKI BRODOGRADNJA j.d.o.o. za preinake i popravak brodova, Miljenka Stančića 1, 23000 Zadar</item>
    </izvorni_sadrzaj>
    <derivirana_varijabla naziv="DomainObject.Predmet.ProtuStrankaListFormatedWithAdress_1">
      <item>POPOVAČKI BRODOGRADNJA j.d.o.o. za preinake i popravak brodova, Miljenka Stančića 1, 23000 Zadar</item>
    </derivirana_varijabla>
  </DomainObject.Predmet.ProtuStrankaListFormatedWithAdress>
  <DomainObject.Predmet.ProtuStrankaListFormatedWithAdressOIB>
    <izvorni_sadrzaj>
      <item>POPOVAČKI BRODOGRADNJA j.d.o.o. za preinake i popravak brodova, OIB 93628565669, Miljenka Stančića 1, 23000 Zadar</item>
    </izvorni_sadrzaj>
    <derivirana_varijabla naziv="DomainObject.Predmet.ProtuStrankaListFormatedWithAdressOIB_1">
      <item>POPOVAČKI BRODOGRADNJA j.d.o.o. za preinake i popravak brodova, OIB 93628565669, Miljenka Stančića 1, 23000 Zadar</item>
    </derivirana_varijabla>
  </DomainObject.Predmet.ProtuStrankaListFormatedWithAdressOIB>
  <DomainObject.Predmet.ProtuStrankaListNazivFormated>
    <izvorni_sadrzaj>
      <item>POPOVAČKI BRODOGRADNJA j.d.o.o. za preinake i popravak brodova</item>
    </izvorni_sadrzaj>
    <derivirana_varijabla naziv="DomainObject.Predmet.ProtuStrankaListNazivFormated_1">
      <item>POPOVAČKI BRODOGRADNJA j.d.o.o. za preinake i popravak brodova</item>
    </derivirana_varijabla>
  </DomainObject.Predmet.ProtuStrankaListNazivFormated>
  <DomainObject.Predmet.ProtuStrankaListNazivFormatedOIB>
    <izvorni_sadrzaj>
      <item>POPOVAČKI BRODOGRADNJA j.d.o.o. za preinake i popravak brodova, OIB 93628565669</item>
    </izvorni_sadrzaj>
    <derivirana_varijabla naziv="DomainObject.Predmet.ProtuStrankaListNazivFormatedOIB_1">
      <item>POPOVAČKI BRODOGRADNJA j.d.o.o. za preinake i popravak brodova, OIB 93628565669</item>
    </derivirana_varijabla>
  </DomainObject.Predmet.ProtuStrankaListNazivFormatedOIB>
  <DomainObject.Predmet.OstaliListFormated>
    <izvorni_sadrzaj>
      <item>Robert Popovački</item>
    </izvorni_sadrzaj>
    <derivirana_varijabla naziv="DomainObject.Predmet.OstaliListFormated_1">
      <item>Robert Popovački</item>
    </derivirana_varijabla>
  </DomainObject.Predmet.OstaliListFormated>
  <DomainObject.Predmet.OstaliListFormatedOIB>
    <izvorni_sadrzaj>
      <item>Robert Popovački, OIB 28330099836</item>
    </izvorni_sadrzaj>
    <derivirana_varijabla naziv="DomainObject.Predmet.OstaliListFormatedOIB_1">
      <item>Robert Popovački, OIB 28330099836</item>
    </derivirana_varijabla>
  </DomainObject.Predmet.OstaliListFormatedOIB>
  <DomainObject.Predmet.OstaliListFormatedWithAdress>
    <izvorni_sadrzaj>
      <item>Robert Popovački, Ulica Sv. Duha 3, 23242 Posedarje</item>
    </izvorni_sadrzaj>
    <derivirana_varijabla naziv="DomainObject.Predmet.OstaliListFormatedWithAdress_1">
      <item>Robert Popovački, Ulica Sv. Duha 3, 23242 Posedarje</item>
    </derivirana_varijabla>
  </DomainObject.Predmet.OstaliListFormatedWithAdress>
  <DomainObject.Predmet.OstaliListFormatedWithAdressOIB>
    <izvorni_sadrzaj>
      <item>Robert Popovački, OIB 28330099836, Ulica Sv. Duha 3, 23242 Posedarje</item>
    </izvorni_sadrzaj>
    <derivirana_varijabla naziv="DomainObject.Predmet.OstaliListFormatedWithAdressOIB_1">
      <item>Robert Popovački, OIB 28330099836, Ulica Sv. Duha 3, 23242 Posedarje</item>
    </derivirana_varijabla>
  </DomainObject.Predmet.OstaliListFormatedWithAdressOIB>
  <DomainObject.Predmet.OstaliListNazivFormated>
    <izvorni_sadrzaj>
      <item>Robert Popovački</item>
    </izvorni_sadrzaj>
    <derivirana_varijabla naziv="DomainObject.Predmet.OstaliListNazivFormated_1">
      <item>Robert Popovački</item>
    </derivirana_varijabla>
  </DomainObject.Predmet.OstaliListNazivFormated>
  <DomainObject.Predmet.OstaliListNazivFormatedOIB>
    <izvorni_sadrzaj>
      <item>Robert Popovački, OIB 28330099836</item>
    </izvorni_sadrzaj>
    <derivirana_varijabla naziv="DomainObject.Predmet.OstaliListNazivFormatedOIB_1">
      <item>Robert Popovački, OIB 28330099836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POPOVAČKI BRODOGRADNJA j.d.o.o. za preinake i popravak brodova</izvorni_sadrzaj>
    <derivirana_varijabla naziv="DomainObject.Predmet.ProtustrankaIDrugi_1">POPOVAČKI BRODOGRADNJA j.d.o.o. za preinake i popravak brodova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POPOVAČKI BRODOGRADNJA j.d.o.o. za preinake i popravak brodova, OIB 93628565669, Miljenka Stančića 1, 23000 Zadar</izvorni_sadrzaj>
    <derivirana_varijabla naziv="DomainObject.Predmet.ProtustrankaIDrugiAdressOIB_1">POPOVAČKI BRODOGRADNJA j.d.o.o. za preinake i popravak brodova, OIB 93628565669, Miljenka Stančića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POPOVAČKI BRODOGRADNJA j.d.o.o. za preinake i popravak brodova</item>
      <item>Robert Popovački</item>
    </izvorni_sadrzaj>
    <derivirana_varijabla naziv="DomainObject.Predmet.SudioniciListNaziv_1">
      <item>Financijska agencija</item>
      <item>POPOVAČKI BRODOGRADNJA j.d.o.o. za preinake i popravak brodova</item>
      <item>Robert Popovački</item>
    </derivirana_varijabla>
  </DomainObject.Predmet.SudioniciListNaziv>
  <DomainObject.Predmet.SudioniciListAdressOIB>
    <izvorni_sadrzaj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izvorni_sadrzaj>
    <derivirana_varijabla naziv="DomainObject.Predmet.SudioniciListAdressOIB_1"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93628565669</item>
      <item>, OIB 28330099836</item>
    </izvorni_sadrzaj>
    <derivirana_varijabla naziv="DomainObject.Predmet.SudioniciListNazivOIB_1">
      <item>, OIB 85821130368</item>
      <item>, OIB 93628565669</item>
      <item>, OIB 28330099836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537</properties:Characters>
  <properties:Lines>38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2017-06-13T08:23:00Z</dcterms:created>
  <dc:creator>Administrator</dc:creator>
  <cp:lastModifiedBy>Nena Mužanović</cp:lastModifiedBy>
  <cp:lastPrinted>2017-06-13T08:19:00Z</cp:lastPrinted>
  <dcterms:modified xmlns:xsi="http://www.w3.org/2001/XMLSchema-instance" xsi:type="dcterms:W3CDTF">2017-06-13T08:27:00Z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