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813e" w14:paraId="e20813e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773A0A">
        <w:t>03</w:t>
      </w:r>
      <w:r>
        <w:t xml:space="preserve">. </w:t>
      </w:r>
      <w:r w:rsidR="00773A0A">
        <w:t>prosinca</w:t>
      </w:r>
      <w:r>
        <w:t xml:space="preserve"> 201</w:t>
      </w:r>
      <w:r w:rsidR="004501D6">
        <w:t>5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FF2AD9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z</w:t>
      </w:r>
      <w:r w:rsidR="002802E2">
        <w:rPr>
          <w:b/>
          <w:bCs/>
        </w:rPr>
        <w:t xml:space="preserve"> a k </w:t>
      </w:r>
      <w:proofErr w:type="spellStart"/>
      <w:r w:rsidR="002802E2">
        <w:rPr>
          <w:b/>
          <w:bCs/>
        </w:rPr>
        <w:t>lj</w:t>
      </w:r>
      <w:proofErr w:type="spellEnd"/>
      <w:r w:rsidR="002802E2">
        <w:rPr>
          <w:b/>
          <w:bCs/>
        </w:rPr>
        <w:t xml:space="preserve">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 w:rsidR="00BB088F">
        <w:t xml:space="preserve">ZPM TEHNO d.o.o.   za graditeljstvo i trgovinu, Zagreb, Grobnička 24, MBS:080720391, OIB:15892401304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proofErr w:type="spellStart"/>
      <w:r w:rsidR="00E06AA2">
        <w:t>A</w:t>
      </w:r>
      <w:r w:rsidR="00BB088F">
        <w:t>mruševa</w:t>
      </w:r>
      <w:proofErr w:type="spellEnd"/>
      <w:r w:rsidR="00BB088F">
        <w:t xml:space="preserve">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773A0A" w:rsidRPr="00773A0A">
        <w:rPr>
          <w:b/>
        </w:rPr>
        <w:t>14</w:t>
      </w:r>
      <w:r w:rsidRPr="00E60F74">
        <w:rPr>
          <w:b/>
        </w:rPr>
        <w:t>.</w:t>
      </w:r>
      <w:r w:rsidRPr="006100EF">
        <w:rPr>
          <w:b/>
        </w:rPr>
        <w:t xml:space="preserve"> </w:t>
      </w:r>
      <w:r w:rsidR="00773A0A">
        <w:rPr>
          <w:b/>
        </w:rPr>
        <w:t>siječnja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773A0A">
        <w:rPr>
          <w:b/>
        </w:rPr>
        <w:t>6</w:t>
      </w:r>
      <w:r w:rsidRPr="006100EF">
        <w:rPr>
          <w:b/>
        </w:rPr>
        <w:t xml:space="preserve">. godine u </w:t>
      </w:r>
      <w:r w:rsidR="00473233">
        <w:rPr>
          <w:b/>
        </w:rPr>
        <w:t>09</w:t>
      </w:r>
      <w:r w:rsidRPr="006100EF">
        <w:rPr>
          <w:b/>
        </w:rPr>
        <w:t>,</w:t>
      </w:r>
      <w:r w:rsidR="00473233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773A0A">
        <w:t>3</w:t>
      </w:r>
      <w:r w:rsidR="00B46D25">
        <w:t>.</w:t>
      </w:r>
      <w:r w:rsidR="00773A0A">
        <w:t>5</w:t>
      </w:r>
      <w:r w:rsidR="00B46D25">
        <w:t>0</w:t>
      </w:r>
      <w:r w:rsidR="0012590B">
        <w:t>0.000,00</w:t>
      </w:r>
      <w:r>
        <w:t xml:space="preserve">  (</w:t>
      </w:r>
      <w:proofErr w:type="spellStart"/>
      <w:r w:rsidR="00FF2AD9">
        <w:t>tri</w:t>
      </w:r>
      <w:r w:rsidR="00B46D25">
        <w:t>miliona</w:t>
      </w:r>
      <w:r w:rsidR="00FF2AD9">
        <w:t>petstotisuća</w:t>
      </w:r>
      <w:r w:rsidR="00B46D25">
        <w:t>kn</w:t>
      </w:r>
      <w:proofErr w:type="spellEnd"/>
      <w:r w:rsidR="00B46D25">
        <w:t xml:space="preserve">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 xml:space="preserve">, 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>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773A0A">
        <w:t>35</w:t>
      </w:r>
      <w:r w:rsidR="00B46D25">
        <w:t>0</w:t>
      </w:r>
      <w:r w:rsidR="0012590B">
        <w:t>.000</w:t>
      </w:r>
      <w:r>
        <w:t xml:space="preserve">,00 kuna </w:t>
      </w:r>
      <w:r w:rsidRPr="00743B9D">
        <w:t xml:space="preserve">do </w:t>
      </w:r>
      <w:r w:rsidR="00773A0A">
        <w:t>12</w:t>
      </w:r>
      <w:r w:rsidRPr="00743B9D">
        <w:t xml:space="preserve">. </w:t>
      </w:r>
      <w:r w:rsidR="00773A0A">
        <w:t>siječnja</w:t>
      </w:r>
      <w:r>
        <w:t xml:space="preserve"> 20</w:t>
      </w:r>
      <w:r w:rsidRPr="00743B9D">
        <w:t>1</w:t>
      </w:r>
      <w:r w:rsidR="00773A0A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</w:t>
      </w:r>
      <w:r>
        <w:rPr>
          <w:shd w:fill="FFFFFF" w:color="auto" w:val="clear"/>
        </w:rPr>
        <w:t xml:space="preserve">a je predmet prodaje može se vidjeti uz najavu i prema rasporedu  stečajnog upravitelja , </w:t>
      </w:r>
      <w:proofErr w:type="spellStart"/>
      <w:r>
        <w:rPr>
          <w:shd w:fill="FFFFFF" w:color="auto" w:val="clear"/>
        </w:rPr>
        <w:t>Anamaria</w:t>
      </w:r>
      <w:proofErr w:type="spellEnd"/>
      <w:r>
        <w:rPr>
          <w:shd w:fill="FFFFFF" w:color="auto" w:val="clear"/>
        </w:rPr>
        <w:t xml:space="preserve"> Ivanković , Zagreb, Bri</w:t>
      </w:r>
      <w:r w:rsidR="00B064C9">
        <w:rPr>
          <w:shd w:fill="FFFFFF" w:color="auto" w:val="clear"/>
        </w:rPr>
        <w:t xml:space="preserve">tanski trg 10., </w:t>
      </w:r>
      <w:proofErr w:type="spellStart"/>
      <w:r w:rsidR="00B064C9">
        <w:rPr>
          <w:shd w:fill="FFFFFF" w:color="auto" w:val="clear"/>
        </w:rPr>
        <w:t>tel</w:t>
      </w:r>
      <w:proofErr w:type="spellEnd"/>
      <w:r w:rsidR="00B064C9">
        <w:rPr>
          <w:shd w:fill="FFFFFF" w:color="auto" w:val="clear"/>
        </w:rPr>
        <w:t>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773A0A">
        <w:t>03.prosinca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A941CF">
        <w:t>5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</w:t>
      </w:r>
      <w:r w:rsidR="00CD0DAC">
        <w:t>v.r.</w:t>
      </w:r>
      <w:r>
        <w:t xml:space="preserve"> 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27126B" w:rsidP="00625E7C" w:rsidR="00A941CF">
      <w:r>
        <w:t xml:space="preserve">                  </w:t>
      </w:r>
    </w:p>
    <w:p w:rsidRDefault="00A941CF" w:rsidR="002808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083D">
        <w:t xml:space="preserve">     Za točnost </w:t>
      </w:r>
      <w:proofErr w:type="spellStart"/>
      <w:r w:rsidR="0028083D">
        <w:t>otpravka</w:t>
      </w:r>
      <w:proofErr w:type="spellEnd"/>
      <w:r w:rsidR="0028083D">
        <w:t xml:space="preserve">: </w:t>
      </w:r>
    </w:p>
    <w:p w:rsidRDefault="0028083D" w:rsidR="0028083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Tatjana Slaviček </w:t>
      </w:r>
    </w:p>
    <w:p w:rsidRDefault="00A941CF" w:rsidP="00A941CF" w:rsidR="00A941CF"/>
    <w:p w:rsidRDefault="00A941CF" w:rsidP="00625E7C" w:rsidR="0027126B">
      <w:r>
        <w:t xml:space="preserve"> </w:t>
      </w:r>
      <w:r w:rsidR="0027126B">
        <w:t xml:space="preserve"> </w:t>
      </w:r>
    </w:p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/>
    <w:p w:rsidRDefault="0028083D" w:rsidP="00625E7C" w:rsidR="0028083D" w:rsidRPr="00E06AA2"/>
    <w:sectPr w:rsidR="0028083D" w:rsidRPr="00E06A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83D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1D1C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3A0A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57E5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1CF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3F28"/>
    <w:rsid w:val="00D74A50"/>
    <w:rsid w:val="00D766F7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10F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OIB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OIB>
  <DomainObject.Predmet.StrankaWithAdress>
    <izvorni_sadrzaj>MARKO RAVLIJA KREŠTELOVAC 45,,ERNI DOBRI KREŠTELOVAC 66,,VENCL SAKAČ ULJANIK 41,,JURICA NJEGOVEC SOKOLOVAC 49,</izvorni_sadrzaj>
    <derivirana_varijabla naziv="DomainObject.Predmet.StrankaWithAdress_1">MARKO RAVLIJA KREŠTELOVAC 45,,ERNI DOBRI KREŠTELOVAC 66,,VENCL SAKAČ ULJANIK 41,,JURICA NJEGOVEC SOKOLOVAC 49,</derivirana_varijabla>
  </DomainObject.Predmet.StrankaWithAdress>
  <DomainObject.Predmet.StrankaWithAdressOIB>
    <izvorni_sadrzaj>MARKO RAVLIJA, KREŠTELOVAC 45,,ERNI DOBRI, KREŠTELOVAC 66,,VENCL SAKAČ, ULJANIK 41,,JURICA NJEGOVEC, SOKOLOVAC 49,</izvorni_sadrzaj>
    <derivirana_varijabla naziv="DomainObject.Predmet.StrankaWithAdressOIB_1">MARKO RAVLIJA, KREŠTELOVAC 45,,ERNI DOBRI, KREŠTELOVAC 66,,VENCL SAKAČ, ULJANIK 41,,JURICA NJEGOVEC, SOKOLOVAC 49,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DOBRI,VENCL SAKAČ,JURICA NJEGOVEC</izvorni_sadrzaj>
    <derivirana_varijabla naziv="DomainObject.Predmet.StrankaNazivFormatedOIB_1">MARKO RAVLIJA,ERNI DOBRI,VENCL SAKAČ,JURICA NJEGOVEC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</item>
      <item>VENCL SAKAČ</item>
      <item>JURICA NJEGOVEC</item>
    </izvorni_sadrzaj>
    <derivirana_varijabla naziv="DomainObject.Predmet.StrankaListNazivFormatedOIB_1">
      <item>MARKO RAVLIJA</item>
      <item>ERNI DOBRI</item>
      <item>VENCL SAKAČ</item>
      <item>JURICA NJEGOVEC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ULJANIK 41,  i dr.</izvorni_sadrzaj>
    <derivirana_varijabla naziv="DomainObject.Predmet.StrankaIDrugiAdressOIB_1">VENCL SAKAČ, ULJANIK 41, 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null</item>
      <item>, OIB null</item>
      <item>, OIB null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null</item>
      <item>, OIB null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E1B98-D071-4EF7-B0DB-42DB13B3E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542</properties:Words>
  <properties:Characters>2954</properties:Characters>
  <properties:Lines>95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2015-12-04T09:08:00Z</dcterms:created>
  <dc:creator>radicn</dc:creator>
  <cp:lastModifiedBy>Tatjana Slaviček</cp:lastModifiedBy>
  <cp:lastPrinted>2015-12-04T08:33:00Z</cp:lastPrinted>
  <dcterms:modified xmlns:xsi="http://www.w3.org/2001/XMLSchema-instance" xsi:type="dcterms:W3CDTF">2015-12-04T12:19:00Z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