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a474" w14:paraId="490a474" w:rsidRDefault="004F7E68" w:rsidP="00325398" w:rsidR="00325398" w:rsidRPr="00B50DD3">
      <w:pPr>
        <w15:collapsed w:val="false"/>
      </w:pPr>
      <w:bookmarkStart w:name="_GoBack" w:id="0"/>
      <w:bookmarkEnd w:id="0"/>
      <w:r>
        <w:t xml:space="preserve">  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B50DD3">
      <w:pPr>
        <w:tabs>
          <w:tab w:pos="7020" w:val="left"/>
        </w:tabs>
        <w:rPr>
          <w:b/>
        </w:rPr>
      </w:pPr>
    </w:p>
    <w:p w:rsidRDefault="004F7E68" w:rsidP="004F7E68" w:rsidR="004F7E68">
      <w:pPr>
        <w:tabs>
          <w:tab w:pos="7020" w:val="left"/>
        </w:tabs>
      </w:pPr>
      <w:r>
        <w:t xml:space="preserve">REPUBLIKA HRVATSKA </w:t>
      </w:r>
    </w:p>
    <w:p w:rsidRDefault="004F7E68" w:rsidP="004F7E68" w:rsidR="004F7E68">
      <w:r>
        <w:t>Trgovački sud u Zagrebu</w:t>
      </w:r>
    </w:p>
    <w:p w:rsidRDefault="004F7E68" w:rsidP="004F7E68" w:rsidR="004F7E68">
      <w:r>
        <w:t xml:space="preserve">Zagreb, </w:t>
      </w:r>
      <w:proofErr w:type="spellStart"/>
      <w:r>
        <w:t>Amruševa</w:t>
      </w:r>
      <w:proofErr w:type="spellEnd"/>
      <w:r>
        <w:t xml:space="preserve"> 2/II desno p.p. 455</w:t>
      </w:r>
    </w:p>
    <w:p w:rsidRDefault="004F7E68" w:rsidP="00325398" w:rsidR="005632E0" w:rsidRPr="00B50DD3">
      <w:r>
        <w:t xml:space="preserve"> </w:t>
      </w:r>
    </w:p>
    <w:p w:rsidRDefault="00325398" w:rsidP="009419D8" w:rsidR="004F7E68">
      <w:pPr>
        <w:jc w:val="both"/>
      </w:pPr>
      <w:r w:rsidRPr="00B50DD3">
        <w:t xml:space="preserve"> </w:t>
      </w:r>
      <w:r w:rsidR="00ED6AA8" w:rsidRPr="00B50DD3">
        <w:tab/>
      </w:r>
    </w:p>
    <w:p w:rsidRDefault="004F7E68" w:rsidP="009419D8" w:rsidR="004F7E68">
      <w:pPr>
        <w:jc w:val="both"/>
      </w:pPr>
    </w:p>
    <w:p w:rsidRDefault="00325398" w:rsidP="009419D8" w:rsidR="00325398" w:rsidRPr="00B50DD3">
      <w:pPr>
        <w:jc w:val="both"/>
      </w:pP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B06D24">
        <w:t>5040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B06D24" w:rsidRPr="00B06D24">
        <w:rPr>
          <w:b/>
        </w:rPr>
        <w:t>VEHID GRAĐENJE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7546FE">
        <w:t xml:space="preserve">Zagreb, </w:t>
      </w:r>
      <w:proofErr w:type="spellStart"/>
      <w:r w:rsidR="00B06D24">
        <w:t>Palinovečka</w:t>
      </w:r>
      <w:proofErr w:type="spellEnd"/>
      <w:r w:rsidR="00B06D24">
        <w:t xml:space="preserve"> 19 e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B06D24">
        <w:t>57419252444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B06D24">
        <w:t>271.737,38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06D24">
      <w:rPr>
        <w:b/>
      </w:rPr>
      <w:t>5040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017E3"/>
    <w:rsid w:val="00114EAD"/>
    <w:rsid w:val="0012380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4F7E68"/>
    <w:rsid w:val="0053446F"/>
    <w:rsid w:val="00545DC3"/>
    <w:rsid w:val="005632E0"/>
    <w:rsid w:val="005709E7"/>
    <w:rsid w:val="00572798"/>
    <w:rsid w:val="00580E12"/>
    <w:rsid w:val="00590AEF"/>
    <w:rsid w:val="00591994"/>
    <w:rsid w:val="005A0039"/>
    <w:rsid w:val="005B51B3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94201B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06D24"/>
    <w:rsid w:val="00B205C8"/>
    <w:rsid w:val="00B50DD3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6AA8"/>
    <w:rsid w:val="00EF2719"/>
    <w:rsid w:val="00F034D3"/>
    <w:rsid w:val="00F72D08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5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D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D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D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D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5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D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D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D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D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568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5040</izvorni_sadrzaj>
    <derivirana_varijabla naziv="DomainObject.Predmet.Broj_1">5040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St-5040/2015</izvorni_sadrzaj>
    <derivirana_varijabla naziv="DomainObject.Predmet.OznakaBroj_1">St-5040/2015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VEHID GRAĐENJE d.o.o. zastupanog po punomoćniku Vahid Bijelić; Elvedin Sikirić</izvorni_sadrzaj>
    <derivirana_varijabla naziv="DomainObject.Predmet.ProtustrankaFormated_1">  VEHID GRAĐENJE d.o.o. zastupanog po punomoćniku Vahid Bijelić; Elvedin Sikirić</derivirana_varijabla>
  </DomainObject.Predmet.ProtustrankaFormated>
  <DomainObject.Predmet.ProtustrankaFormatedOIB>
    <izvorni_sadrzaj>  VEHID GRAĐENJE d.o.o., OIB 57419252444 zastupanog po punomoćniku Vahid Bijelić; Elvedin Sikirić</izvorni_sadrzaj>
    <derivirana_varijabla naziv="DomainObject.Predmet.ProtustrankaFormatedOIB_1">  VEHID GRAĐENJE d.o.o., OIB 57419252444 zastupanog po punomoćniku Vahid Bijelić; Elvedin Sikirić</derivirana_varijabla>
  </DomainObject.Predmet.ProtustrankaFormatedOIB>
  <DomainObject.Predmet.ProtustrankaFormatedWithAdress>
    <izvorni_sadrzaj> VEHID GRAĐENJE d.o.o., Palinovečka 19/e, 10000 Zagreb zastupanog po punomoćniku Vahid Bijelić; Elvedin Sikirić</izvorni_sadrzaj>
    <derivirana_varijabla naziv="DomainObject.Predmet.ProtustrankaFormatedWithAdress_1"> VEHID GRAĐENJE d.o.o., Palinovečka 19/e, 10000 Zagreb zastupanog po punomoćniku Vahid Bijelić; Elvedin Sikirić</derivirana_varijabla>
  </DomainObject.Predmet.ProtustrankaFormatedWithAdress>
  <DomainObject.Predmet.ProtustrankaFormatedWithAdressOIB>
    <izvorni_sadrzaj> VEHID GRAĐENJE d.o.o., OIB 57419252444, Palinovečka 19/e, 10000 Zagreb zastupanog po punomoćniku Vahid Bijelić; Elvedin Sikirić</izvorni_sadrzaj>
    <derivirana_varijabla naziv="DomainObject.Predmet.ProtustrankaFormatedWithAdressOIB_1"> VEHID GRAĐENJE d.o.o., OIB 57419252444, Palinovečka 19/e, 10000 Zagreb zastupanog po punomoćniku Vahid Bijelić; Elvedin Sikirić</derivirana_varijabla>
  </DomainObject.Predmet.ProtustrankaFormatedWithAdressOIB>
  <DomainObject.Predmet.ProtustrankaWithAdress>
    <izvorni_sadrzaj>VEHID GRAĐENJE d.o.o. Palinovečka 19/e, 10000 Zagreb</izvorni_sadrzaj>
    <derivirana_varijabla naziv="DomainObject.Predmet.ProtustrankaWithAdress_1">VEHID GRAĐENJE d.o.o. Palinovečka 19/e, 10000 Zagreb</derivirana_varijabla>
  </DomainObject.Predmet.ProtustrankaWithAdress>
  <DomainObject.Predmet.ProtustrankaWithAdressOIB>
    <izvorni_sadrzaj>VEHID GRAĐENJE d.o.o., OIB 57419252444, Palinovečka 19/e, 10000 Zagreb</izvorni_sadrzaj>
    <derivirana_varijabla naziv="DomainObject.Predmet.ProtustrankaWithAdressOIB_1">VEHID GRAĐENJE d.o.o., OIB 57419252444, Palinovečka 19/e, 10000 Zagreb</derivirana_varijabla>
  </DomainObject.Predmet.ProtustrankaWithAdressOIB>
  <DomainObject.Predmet.ProtustrankaNazivFormated>
    <izvorni_sadrzaj>VEHID GRAĐENJE d.o.o.</izvorni_sadrzaj>
    <derivirana_varijabla naziv="DomainObject.Predmet.ProtustrankaNazivFormated_1">VEHID GRAĐENJE d.o.o.</derivirana_varijabla>
  </DomainObject.Predmet.ProtustrankaNazivFormated>
  <DomainObject.Predmet.ProtustrankaNazivFormatedOIB>
    <izvorni_sadrzaj>VEHID GRAĐENJE d.o.o., OIB 57419252444</izvorni_sadrzaj>
    <derivirana_varijabla naziv="DomainObject.Predmet.ProtustrankaNazivFormatedOIB_1">VEHID GRAĐENJE d.o.o., OIB 57419252444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VEHID GRAĐENJE d.o.o. zastupanog po punomoćniku Vahid Bijelić; Elvedin Sikirić</item>
    </izvorni_sadrzaj>
    <derivirana_varijabla naziv="DomainObject.Predmet.ProtuStrankaListFormated_1">
      <item>VEHID GRAĐENJE d.o.o. zastupanog po punomoćniku Vahid Bijelić; Elvedin Sikirić</item>
    </derivirana_varijabla>
  </DomainObject.Predmet.ProtuStrankaListFormated>
  <DomainObject.Predmet.ProtuStrankaListFormatedOIB>
    <izvorni_sadrzaj>
      <item>VEHID GRAĐENJE d.o.o., OIB 57419252444 zastupanog po punomoćniku Vahid Bijelić; Elvedin Sikirić</item>
    </izvorni_sadrzaj>
    <derivirana_varijabla naziv="DomainObject.Predmet.ProtuStrankaListFormatedOIB_1">
      <item>VEHID GRAĐENJE d.o.o., OIB 57419252444 zastupanog po punomoćniku Vahid Bijelić; Elvedin Sikirić</item>
    </derivirana_varijabla>
  </DomainObject.Predmet.ProtuStrankaListFormatedOIB>
  <DomainObject.Predmet.ProtuStrankaListFormatedWithAdress>
    <izvorni_sadrzaj>
      <item>VEHID GRAĐENJE d.o.o., Palinovečka 19/e, 10000 Zagreb zastupanog po punomoćniku Vahid Bijelić; Elvedin Sikirić</item>
    </izvorni_sadrzaj>
    <derivirana_varijabla naziv="DomainObject.Predmet.ProtuStrankaListFormatedWithAdress_1">
      <item>VEHID GRAĐENJE d.o.o., Palinovečka 19/e, 10000 Zagreb zastupanog po punomoćniku Vahid Bijelić; Elvedin Sikirić</item>
    </derivirana_varijabla>
  </DomainObject.Predmet.ProtuStrankaListFormatedWithAdress>
  <DomainObject.Predmet.ProtuStrankaListFormatedWithAdressOIB>
    <izvorni_sadrzaj>
      <item>VEHID GRAĐENJE d.o.o., OIB 57419252444, Palinovečka 19/e, 10000 Zagreb zastupanog po punomoćniku Vahid Bijelić; Elvedin Sikirić</item>
    </izvorni_sadrzaj>
    <derivirana_varijabla naziv="DomainObject.Predmet.ProtuStrankaListFormatedWithAdressOIB_1">
      <item>VEHID GRAĐENJE d.o.o., OIB 57419252444, Palinovečka 19/e, 10000 Zagreb zastupanog po punomoćniku Vahid Bijelić; Elvedin Sikirić</item>
    </derivirana_varijabla>
  </DomainObject.Predmet.ProtuStrankaListFormatedWithAdressOIB>
  <DomainObject.Predmet.ProtuStrankaListNazivFormated>
    <izvorni_sadrzaj>
      <item>VEHID GRAĐENJE d.o.o.</item>
    </izvorni_sadrzaj>
    <derivirana_varijabla naziv="DomainObject.Predmet.ProtuStrankaListNazivFormated_1">
      <item>VEHID GRAĐENJE d.o.o.</item>
    </derivirana_varijabla>
  </DomainObject.Predmet.ProtuStrankaListNazivFormated>
  <DomainObject.Predmet.ProtuStrankaListNazivFormatedOIB>
    <izvorni_sadrzaj>
      <item>VEHID GRAĐENJE d.o.o., OIB 57419252444</item>
    </izvorni_sadrzaj>
    <derivirana_varijabla naziv="DomainObject.Predmet.ProtuStrankaListNazivFormatedOIB_1">
      <item>VEHID GRAĐENJE d.o.o., OIB 57419252444</item>
    </derivirana_varijabla>
  </DomainObject.Predmet.ProtuStrankaListNazivFormatedOIB>
  <DomainObject.Predmet.OstaliListFormated>
    <izvorni_sadrzaj>
      <item>Vahid Bijelić punomoćnik sudionika u postupku VEHID GRAĐENJE d.o.o.</item>
      <item>Elvedin Sikirić punomoćnik sudionika u postupku VEHID GRAĐENJE d.o.o.</item>
    </izvorni_sadrzaj>
    <derivirana_varijabla naziv="DomainObject.Predmet.OstaliListFormated_1">
      <item>Vahid Bijelić punomoćnik sudionika u postupku VEHID GRAĐENJE d.o.o.</item>
      <item>Elvedin Sikirić punomoćnik sudionika u postupku VEHID GRAĐENJE d.o.o.</item>
    </derivirana_varijabla>
  </DomainObject.Predmet.OstaliListFormated>
  <DomainObject.Predmet.OstaliListFormatedOIB>
    <izvorni_sadrzaj>
      <item>Vahid Bijelić punomoćnik sudionika u postupku VEHID GRAĐENJE d.o.o.</item>
      <item>Elvedin Sikirić, OIB 80679165183 punomoćnik sudionika u postupku VEHID GRAĐENJE d.o.o.</item>
    </izvorni_sadrzaj>
    <derivirana_varijabla naziv="DomainObject.Predmet.OstaliListFormatedOIB_1">
      <item>Vahid Bijelić punomoćnik sudionika u postupku VEHID GRAĐENJE d.o.o.</item>
      <item>Elvedin Sikirić, OIB 80679165183 punomoćnik sudionika u postupku VEHID GRAĐENJE d.o.o.</item>
    </derivirana_varijabla>
  </DomainObject.Predmet.OstaliListFormatedOIB>
  <DomainObject.Predmet.OstaliListFormatedWithAdress>
    <izvorni_sadrzaj>
      <item>Vahid Bijelić, Vučkovci bb, Gradačac punomoćnik sudionika u postupku VEHID GRAĐENJE d.o.o.</item>
      <item>Elvedin Sikirić, 2. Poljski put 27 b, 10000 Zagreb punomoćnik sudionika u postupku VEHID GRAĐENJE d.o.o.</item>
    </izvorni_sadrzaj>
    <derivirana_varijabla naziv="DomainObject.Predmet.OstaliListFormatedWithAdress_1">
      <item>Vahid Bijelić, Vučkovci bb, Gradačac punomoćnik sudionika u postupku VEHID GRAĐENJE d.o.o.</item>
      <item>Elvedin Sikirić, 2. Poljski put 27 b, 10000 Zagreb punomoćnik sudionika u postupku VEHID GRAĐENJE d.o.o.</item>
    </derivirana_varijabla>
  </DomainObject.Predmet.OstaliListFormatedWithAdress>
  <DomainObject.Predmet.OstaliListFormatedWithAdressOIB>
    <izvorni_sadrzaj>
      <item>Vahid Bijelić, Vučkovci bb, Gradačac punomoćnik sudionika u postupku VEHID GRAĐENJE d.o.o.</item>
      <item>Elvedin Sikirić, OIB 80679165183, 2. Poljski put 27 b, 10000 Zagreb punomoćnik sudionika u postupku VEHID GRAĐENJE d.o.o.</item>
    </izvorni_sadrzaj>
    <derivirana_varijabla naziv="DomainObject.Predmet.OstaliListFormatedWithAdressOIB_1">
      <item>Vahid Bijelić, Vučkovci bb, Gradačac punomoćnik sudionika u postupku VEHID GRAĐENJE d.o.o.</item>
      <item>Elvedin Sikirić, OIB 80679165183, 2. Poljski put 27 b, 10000 Zagreb punomoćnik sudionika u postupku VEHID GRAĐENJE d.o.o.</item>
    </derivirana_varijabla>
  </DomainObject.Predmet.OstaliListFormatedWithAdressOIB>
  <DomainObject.Predmet.OstaliListNazivFormated>
    <izvorni_sadrzaj>
      <item>Vahid Bijelić</item>
      <item>Elvedin Sikirić</item>
    </izvorni_sadrzaj>
    <derivirana_varijabla naziv="DomainObject.Predmet.OstaliListNazivFormated_1">
      <item>Vahid Bijelić</item>
      <item>Elvedin Sikirić</item>
    </derivirana_varijabla>
  </DomainObject.Predmet.OstaliListNazivFormated>
  <DomainObject.Predmet.OstaliListNazivFormatedOIB>
    <izvorni_sadrzaj>
      <item>Vahid Bijelić</item>
      <item>Elvedin Sikirić, OIB 80679165183</item>
    </izvorni_sadrzaj>
    <derivirana_varijabla naziv="DomainObject.Predmet.OstaliListNazivFormatedOIB_1">
      <item>Vahid Bijelić</item>
      <item>Elvedin Sikirić, OIB 80679165183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VEHID GRAĐENJE d.o.o.</izvorni_sadrzaj>
    <derivirana_varijabla naziv="DomainObject.Predmet.ProtustrankaIDrugi_1">VEHID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VEHID GRAĐENJE d.o.o., OIB 57419252444, Palinovečka 19/e, 10000 Zagreb</izvorni_sadrzaj>
    <derivirana_varijabla naziv="DomainObject.Predmet.ProtustrankaIDrugiAdressOIB_1">VEHID GRAĐENJE d.o.o., OIB 57419252444, Palinovečka 19/e,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VEHID GRAĐENJE d.o.o.</item>
      <item>FINA Regionalni centar Zagreb</item>
      <item>Vahid Bijelić</item>
      <item>Elvedin Sikirić</item>
    </izvorni_sadrzaj>
    <derivirana_varijabla naziv="DomainObject.Predmet.SudioniciListNaziv_1">
      <item>VEHID GRAĐENJE d.o.o.</item>
      <item>FINA Regionalni centar Zagreb</item>
      <item>Vahid Bijelić</item>
      <item>Elvedin Sikirić</item>
    </derivirana_varijabla>
  </DomainObject.Predmet.SudioniciListNaziv>
  <DomainObject.Predmet.SudioniciListAdressOIB>
    <izvorni_sadrzaj>
      <item>VEHID GRAĐENJE d.o.o., OIB 57419252444, Palinovečka 19/e,10000 Zagreb</item>
      <item>FINA Regionalni centar Zagreb, OIB 85821130368, Trg svibanjskih žrtava 1995. 1,10000 Zagreb</item>
      <item>Vahid Bijelić, Vučkovci bb,Gradačac</item>
      <item>Elvedin Sikirić, OIB 80679165183, 2. Poljski put 27 b,10000 Zagreb</item>
    </izvorni_sadrzaj>
    <derivirana_varijabla naziv="DomainObject.Predmet.SudioniciListAdressOIB_1">
      <item>VEHID GRAĐENJE d.o.o., OIB 57419252444, Palinovečka 19/e,10000 Zagreb</item>
      <item>FINA Regionalni centar Zagreb, OIB 85821130368, Trg svibanjskih žrtava 1995. 1,10000 Zagreb</item>
      <item>Vahid Bijelić, Vučkovci bb,Gradačac</item>
      <item>Elvedin Sikirić, OIB 80679165183, 2. Poljski put 27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57419252444</item>
      <item>, OIB 85821130368</item>
      <item>, OIB null</item>
      <item>, OIB 80679165183</item>
    </izvorni_sadrzaj>
    <derivirana_varijabla naziv="DomainObject.Predmet.SudioniciListNazivOIB_1">
      <item>, OIB 57419252444</item>
      <item>, OIB 85821130368</item>
      <item>, OIB null</item>
      <item>, OIB 80679165183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1328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2016-03-07T10:50:00Z</dcterms:created>
  <dc:creator>ilukac</dc:creator>
  <cp:lastModifiedBy>Irena Benko</cp:lastModifiedBy>
  <cp:lastPrinted>2016-03-07T10:49:00Z</cp:lastPrinted>
  <dcterms:modified xmlns:xsi="http://www.w3.org/2001/XMLSchema-instance" xsi:type="dcterms:W3CDTF">2016-03-15T08:14:00Z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