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4a6e" w14:paraId="0474a6e" w:rsidRDefault="00570E54" w:rsidP="000B5772" w:rsidR="00570E54">
      <w:pPr>
        <w15:collapsed w:val="false"/>
        <w:rPr>
          <w:rFonts w:eastAsia="MS Mincho"/>
        </w:rPr>
      </w:pPr>
    </w:p>
    <w:p w:rsidRDefault="00570E54" w:rsidP="000B5772" w:rsidR="00570E54">
      <w:pPr>
        <w:rPr>
          <w:rFonts w:eastAsia="MS Mincho"/>
        </w:rPr>
      </w:pPr>
    </w:p>
    <w:p w:rsidRDefault="00570E54" w:rsidP="00570E54" w:rsidR="00570E54" w:rsidRPr="00FD10DE">
      <w:r>
        <w:rPr>
          <w:noProof/>
        </w:rPr>
        <w:t xml:space="preserve">                   </w:t>
      </w:r>
      <w:r w:rsidR="005824F1">
        <w:rPr>
          <w:noProof/>
        </w:rPr>
        <w:drawing>
          <wp:inline distR="0" distL="0" distB="0" distT="0">
            <wp:extent cy="675005" cx="521335"/>
            <wp:effectExtent b="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005" cx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0DE">
        <w:t xml:space="preserve">                                                            </w:t>
      </w:r>
    </w:p>
    <w:p w:rsidRDefault="00570E54" w:rsidP="00570E54" w:rsidR="00570E54">
      <w:r w:rsidRPr="00FD10DE">
        <w:t xml:space="preserve">   </w:t>
      </w:r>
    </w:p>
    <w:p w:rsidRDefault="00570E54" w:rsidP="00570E54" w:rsidR="00570E54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570E54" w:rsidP="00570E54" w:rsidR="00570E54">
      <w:r w:rsidRPr="00FD10DE">
        <w:t xml:space="preserve"> TRGOVAČKI SUD U </w:t>
      </w:r>
      <w:r>
        <w:t xml:space="preserve">RIJECI </w:t>
      </w:r>
    </w:p>
    <w:p w:rsidRDefault="00570E54" w:rsidP="00570E54" w:rsidR="00570E54">
      <w:r>
        <w:t xml:space="preserve">                  Rijeka </w:t>
      </w:r>
    </w:p>
    <w:p w:rsidRDefault="00570E54" w:rsidP="001A65FF" w:rsidR="00570E54">
      <w:pPr>
        <w:jc w:val="both"/>
      </w:pPr>
      <w: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 xml:space="preserve">Trgovački sud u Rijeci, po </w:t>
      </w:r>
      <w:proofErr w:type="spellStart"/>
      <w:r w:rsidRPr="00F42F2A">
        <w:rPr>
          <w:rFonts w:eastAsia="MS Mincho"/>
        </w:rPr>
        <w:t>Liljani</w:t>
      </w:r>
      <w:proofErr w:type="spellEnd"/>
      <w:r w:rsidRPr="00F42F2A">
        <w:rPr>
          <w:rFonts w:eastAsia="MS Mincho"/>
        </w:rPr>
        <w:t xml:space="preserve"> Ugrin, kao stečajnom sucu, u predmetu provođenja stečajnog postupka nad stečajnom masom </w:t>
      </w:r>
      <w:r w:rsidRPr="00F42F2A">
        <w:t xml:space="preserve">Poduzeća „NOVA“ istarska trikotaža </w:t>
      </w:r>
      <w:proofErr w:type="spellStart"/>
      <w:r w:rsidRPr="00F42F2A">
        <w:t>p.o</w:t>
      </w:r>
      <w:proofErr w:type="spellEnd"/>
      <w:r w:rsidRPr="00F42F2A">
        <w:t>. u stečaju Novigrad</w:t>
      </w:r>
      <w:r w:rsidRPr="00F42F2A">
        <w:rPr>
          <w:rFonts w:eastAsia="MS Mincho"/>
        </w:rPr>
        <w:t xml:space="preserve"> dana </w:t>
      </w:r>
      <w:r w:rsidR="00570E54">
        <w:rPr>
          <w:rFonts w:eastAsia="MS Mincho"/>
        </w:rPr>
        <w:t>4. svibnja 2017</w:t>
      </w:r>
      <w:r w:rsidRPr="00F42F2A">
        <w:rPr>
          <w:rFonts w:eastAsia="MS Mincho"/>
        </w:rPr>
        <w:t xml:space="preserve">. </w:t>
      </w:r>
    </w:p>
    <w:p w:rsidRDefault="00362B27" w:rsidP="009E6FB6" w:rsidR="00362B27" w:rsidRPr="00470FA1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470FA1">
      <w:pPr>
        <w:jc w:val="both"/>
      </w:pPr>
      <w:r w:rsidRPr="00470FA1">
        <w:t>I.</w:t>
      </w:r>
      <w:r w:rsidRPr="00470FA1">
        <w:tab/>
      </w:r>
      <w:r w:rsidRPr="00470FA1">
        <w:rPr>
          <w:color w:val="000000"/>
        </w:rPr>
        <w:t>Određuje se nastavak stečajnog postupka nad</w:t>
      </w:r>
      <w:r w:rsidR="00362B27">
        <w:rPr>
          <w:color w:val="000000"/>
        </w:rPr>
        <w:t xml:space="preserve"> </w:t>
      </w:r>
      <w:r w:rsidR="009464C5" w:rsidRPr="00F42F2A">
        <w:rPr>
          <w:rFonts w:eastAsia="MS Mincho"/>
        </w:rPr>
        <w:t xml:space="preserve">stečajnom masom </w:t>
      </w:r>
      <w:r w:rsidR="009464C5" w:rsidRPr="00F42F2A">
        <w:t xml:space="preserve">Poduzeća „NOVA“ istarska trikotaža </w:t>
      </w:r>
      <w:proofErr w:type="spellStart"/>
      <w:r w:rsidR="009464C5" w:rsidRPr="00F42F2A">
        <w:t>p.o</w:t>
      </w:r>
      <w:proofErr w:type="spellEnd"/>
      <w:r w:rsidR="009464C5" w:rsidRPr="00F42F2A">
        <w:t>. u stečaju Novigrad</w:t>
      </w:r>
      <w:r w:rsidR="009464C5" w:rsidRPr="00470FA1">
        <w:rPr>
          <w:color w:val="000000"/>
        </w:rPr>
        <w:t xml:space="preserve"> </w:t>
      </w:r>
      <w:r w:rsidRPr="00470FA1">
        <w:rPr>
          <w:color w:val="000000"/>
        </w:rPr>
        <w:t>radi na</w:t>
      </w:r>
      <w:r w:rsidR="000B17A9">
        <w:rPr>
          <w:color w:val="000000"/>
        </w:rPr>
        <w:t>knad</w:t>
      </w:r>
      <w:r w:rsidRPr="00470FA1">
        <w:rPr>
          <w:color w:val="000000"/>
        </w:rPr>
        <w:t>ne diobe.</w:t>
      </w:r>
    </w:p>
    <w:p w:rsidRDefault="00800506" w:rsidP="00800506" w:rsidR="00800506" w:rsidRPr="00470FA1">
      <w:pPr>
        <w:jc w:val="both"/>
      </w:pPr>
    </w:p>
    <w:p w:rsidRDefault="00800506" w:rsidP="00363A22" w:rsidR="00800506" w:rsidRPr="00470FA1">
      <w:pPr>
        <w:jc w:val="both"/>
      </w:pPr>
      <w:r w:rsidRPr="00470FA1">
        <w:t>II.</w:t>
      </w:r>
      <w:r w:rsidRPr="00470FA1">
        <w:tab/>
      </w:r>
      <w:r w:rsidR="00240424">
        <w:t>Stečajnom upravitelju se d</w:t>
      </w:r>
      <w:r w:rsidRPr="00470FA1">
        <w:t xml:space="preserve">aje suglasnost na </w:t>
      </w:r>
      <w:r w:rsidR="00F73E75">
        <w:t xml:space="preserve">predloženu </w:t>
      </w:r>
      <w:r w:rsidRPr="00470FA1">
        <w:t>na</w:t>
      </w:r>
      <w:r w:rsidR="0078738F">
        <w:t>kna</w:t>
      </w:r>
      <w:bookmarkStart w:name="_GoBack" w:id="0"/>
      <w:bookmarkEnd w:id="0"/>
      <w:r w:rsidRPr="00470FA1">
        <w:t>dnu diobu stečajne mase</w:t>
      </w:r>
      <w:r w:rsidR="00F73E75">
        <w:t>.</w:t>
      </w:r>
      <w:r w:rsidR="00570E54">
        <w:t xml:space="preserve"> </w:t>
      </w:r>
    </w:p>
    <w:p w:rsidRDefault="00800506" w:rsidP="00800506" w:rsidR="00800506" w:rsidRPr="00470FA1">
      <w:pPr>
        <w:jc w:val="both"/>
        <w:rPr>
          <w:rFonts w:eastAsia="MS Mincho"/>
        </w:rPr>
      </w:pPr>
    </w:p>
    <w:p w:rsidRDefault="00800506" w:rsidP="009A68F4" w:rsidR="00800506">
      <w:pPr>
        <w:jc w:val="both"/>
      </w:pPr>
      <w:r w:rsidRPr="00470FA1">
        <w:rPr>
          <w:color w:val="000000"/>
        </w:rPr>
        <w:t>III.</w:t>
      </w:r>
      <w:r w:rsidR="009A68F4" w:rsidRPr="00470FA1">
        <w:rPr>
          <w:color w:val="000000"/>
        </w:rPr>
        <w:tab/>
      </w:r>
      <w:r w:rsidRPr="00470FA1">
        <w:t xml:space="preserve">Raspoloživim iznosom od </w:t>
      </w:r>
      <w:r w:rsidR="009464C5">
        <w:t>480</w:t>
      </w:r>
      <w:r w:rsidR="00362B27">
        <w:t>.000,00</w:t>
      </w:r>
      <w:r w:rsidR="000B17A9">
        <w:t xml:space="preserve"> kn</w:t>
      </w:r>
      <w:r w:rsidRPr="00470FA1">
        <w:t xml:space="preserve"> namiruju se utvrđene tražbine </w:t>
      </w:r>
      <w:r w:rsidR="009625D5">
        <w:t>vjerovnika</w:t>
      </w:r>
      <w:r w:rsidRPr="00470FA1">
        <w:t>, kako slijedi:</w:t>
      </w:r>
    </w:p>
    <w:p w:rsidRDefault="00825545" w:rsidP="009A68F4" w:rsidR="00825545" w:rsidRPr="00470FA1">
      <w:pPr>
        <w:jc w:val="both"/>
      </w:pPr>
    </w:p>
    <w:tbl>
      <w:tblPr>
        <w:tblW w:type="dxa" w:w="949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418"/>
        <w:gridCol w:w="4961"/>
        <w:gridCol w:w="1418"/>
        <w:gridCol w:w="1701"/>
      </w:tblGrid>
      <w:tr w:rsidTr="00F73E75" w:rsidR="006148DC" w:rsidRPr="006148DC">
        <w:trPr>
          <w:trHeight w:val="20"/>
        </w:trPr>
        <w:tc>
          <w:tcPr>
            <w:tcW w:type="dxa" w:w="1418"/>
            <w:shd w:fill="auto" w:color="auto" w:val="clear"/>
          </w:tcPr>
          <w:p w:rsidRDefault="00825545" w:rsidP="00FF1E73" w:rsidR="00F73E75" w:rsidRPr="006148DC">
            <w:pPr>
              <w:spacing w:lineRule="auto" w:line="276"/>
            </w:pPr>
            <w:r w:rsidRPr="006148DC">
              <w:t>broj prijave</w:t>
            </w:r>
          </w:p>
          <w:p w:rsidRDefault="00F73E75" w:rsidP="00FF1E73" w:rsidR="00825545" w:rsidRPr="006148DC">
            <w:pPr>
              <w:spacing w:lineRule="auto" w:line="276"/>
            </w:pPr>
            <w:r w:rsidRPr="006148DC">
              <w:t>tražbina</w:t>
            </w:r>
            <w:r w:rsidR="00825545" w:rsidRPr="006148DC">
              <w:t xml:space="preserve"> </w:t>
            </w:r>
          </w:p>
        </w:tc>
        <w:tc>
          <w:tcPr>
            <w:tcW w:type="dxa" w:w="4961"/>
            <w:shd w:fill="auto" w:color="auto" w:val="clear"/>
          </w:tcPr>
          <w:p w:rsidRDefault="00825545" w:rsidP="00FF1E73" w:rsidR="00825545" w:rsidRPr="006148DC">
            <w:pPr>
              <w:spacing w:lineRule="auto" w:line="276"/>
            </w:pPr>
            <w:r w:rsidRPr="006148DC">
              <w:t xml:space="preserve">naziv vjerovnika </w:t>
            </w:r>
          </w:p>
        </w:tc>
        <w:tc>
          <w:tcPr>
            <w:tcW w:type="dxa" w:w="1418"/>
            <w:shd w:fill="auto" w:color="auto" w:val="clear"/>
          </w:tcPr>
          <w:p w:rsidRDefault="006148DC" w:rsidP="00220E8F" w:rsidR="00825545" w:rsidRPr="006148DC">
            <w:pPr>
              <w:jc w:val="right"/>
              <w:rPr>
                <w:iCs/>
              </w:rPr>
            </w:pPr>
            <w:r w:rsidRPr="006148DC">
              <w:rPr>
                <w:bCs/>
                <w:iCs/>
              </w:rPr>
              <w:t>visina tražbine prema rješenju o glavnoj diobi iz 1994.</w:t>
            </w:r>
            <w:r w:rsidR="00220E8F">
              <w:rPr>
                <w:bCs/>
                <w:iCs/>
              </w:rPr>
              <w:t xml:space="preserve"> u </w:t>
            </w:r>
            <w:r w:rsidR="00A666D1">
              <w:rPr>
                <w:bCs/>
                <w:iCs/>
              </w:rPr>
              <w:t>HRD</w:t>
            </w:r>
          </w:p>
        </w:tc>
        <w:tc>
          <w:tcPr>
            <w:tcW w:type="dxa" w:w="1701"/>
            <w:shd w:fill="auto" w:color="auto" w:val="clear"/>
          </w:tcPr>
          <w:p w:rsidRDefault="00825545" w:rsidP="00FF1E73" w:rsidR="00825545" w:rsidRPr="006148DC">
            <w:pPr>
              <w:jc w:val="right"/>
            </w:pPr>
            <w:r w:rsidRPr="006148DC">
              <w:t>iznos namirenja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2., 3. i 198.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914149" w:rsidR="00914149">
            <w:pPr>
              <w:spacing w:lineRule="auto" w:line="276"/>
            </w:pPr>
            <w:r w:rsidRPr="00914149">
              <w:t>COMMERCE</w:t>
            </w:r>
            <w:r w:rsidR="00825545" w:rsidRPr="00914149">
              <w:t xml:space="preserve"> d.d.</w:t>
            </w:r>
            <w:r w:rsidR="00914149">
              <w:t xml:space="preserve"> </w:t>
            </w:r>
            <w:proofErr w:type="spellStart"/>
            <w:r w:rsidR="00825545" w:rsidRPr="00914149">
              <w:t>Mancingerjeva</w:t>
            </w:r>
            <w:proofErr w:type="spellEnd"/>
            <w:r w:rsidR="00825545" w:rsidRPr="00914149">
              <w:t xml:space="preserve"> ul. 7, </w:t>
            </w:r>
          </w:p>
          <w:p w:rsidRDefault="00825545" w:rsidP="00914149" w:rsidR="00825545" w:rsidRPr="00914149">
            <w:pPr>
              <w:spacing w:lineRule="auto" w:line="276"/>
            </w:pPr>
            <w:r w:rsidRPr="00914149">
              <w:t>Ljubljana,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4.078.444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3.068,74 </w:t>
            </w:r>
            <w:r w:rsidR="00A666D1">
              <w:t xml:space="preserve">HRD 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33229A" w:rsidRPr="00914149">
            <w:pPr>
              <w:spacing w:lineRule="auto" w:line="276"/>
            </w:pPr>
            <w:r w:rsidRPr="00914149">
              <w:t>ISTARSKI DOMOVI ZDRAVLJA</w:t>
            </w:r>
            <w:r w:rsidR="00825545" w:rsidRPr="00914149">
              <w:t xml:space="preserve">, </w:t>
            </w:r>
            <w:r>
              <w:t xml:space="preserve">Pula,  </w:t>
            </w:r>
            <w:proofErr w:type="spellStart"/>
            <w:r w:rsidR="00825545" w:rsidRPr="00914149">
              <w:t>Flanatička</w:t>
            </w:r>
            <w:proofErr w:type="spellEnd"/>
            <w:r w:rsidR="00825545" w:rsidRPr="00914149">
              <w:t xml:space="preserve"> 27, </w:t>
            </w:r>
            <w:r w:rsidR="0033229A" w:rsidRPr="00914149">
              <w:t>OIB 99092064857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28.294.128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A666D1" w:rsidR="00825545" w:rsidRPr="00914149">
            <w:pPr>
              <w:jc w:val="right"/>
            </w:pPr>
            <w:r w:rsidRPr="00914149">
              <w:t xml:space="preserve">21.289,35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11.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914149">
            <w:pPr>
              <w:spacing w:lineRule="auto" w:line="276"/>
            </w:pPr>
            <w:r w:rsidRPr="00914149">
              <w:t>GRAD OPATIJA</w:t>
            </w:r>
            <w:r w:rsidR="00825545" w:rsidRPr="00914149">
              <w:t>, Ul. M. Tita 3, Opatija</w:t>
            </w:r>
            <w:r w:rsidR="0033229A" w:rsidRPr="00914149"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lastRenderedPageBreak/>
              <w:t xml:space="preserve">OIB </w:t>
            </w:r>
            <w:r w:rsidRPr="00914149">
              <w:rPr>
                <w:shd w:fill="FFFFFF" w:color="auto" w:val="clear"/>
              </w:rPr>
              <w:t>99455464348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lastRenderedPageBreak/>
              <w:t xml:space="preserve">1.432.997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A666D1" w:rsidR="00825545" w:rsidRPr="00914149">
            <w:pPr>
              <w:jc w:val="right"/>
            </w:pPr>
            <w:r w:rsidRPr="00914149">
              <w:t xml:space="preserve">1.078,23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lastRenderedPageBreak/>
              <w:t>12.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914149">
            <w:pPr>
              <w:spacing w:lineRule="auto" w:line="276"/>
            </w:pPr>
            <w:r w:rsidRPr="00914149">
              <w:t>GRAD RIJEKA</w:t>
            </w:r>
            <w:r w:rsidR="00825545" w:rsidRPr="00914149">
              <w:t>, Korzo 16, Rijeka</w:t>
            </w:r>
            <w:r w:rsidR="0033229A" w:rsidRPr="00914149">
              <w:t xml:space="preserve">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 xml:space="preserve">OIB </w:t>
            </w:r>
            <w:r w:rsidRPr="00914149">
              <w:rPr>
                <w:shd w:fill="FFFFFF" w:color="auto" w:val="clear"/>
              </w:rPr>
              <w:t>54382731928</w:t>
            </w:r>
            <w:r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2.857.262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2.149,89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14.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825545" w:rsidRPr="00914149">
            <w:pPr>
              <w:spacing w:lineRule="auto" w:line="276"/>
            </w:pPr>
            <w:r w:rsidRPr="00914149">
              <w:t xml:space="preserve">ISTRATURIST UMAG </w:t>
            </w:r>
            <w:r w:rsidR="00825545" w:rsidRPr="00914149">
              <w:t>d.d. Umag, Jadranska 66</w:t>
            </w:r>
            <w:r w:rsidR="0033229A" w:rsidRPr="00914149">
              <w:t>, OIB 22738374612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77.967.572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58.665,15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15.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NARODNE NOVINE </w:t>
            </w:r>
            <w:r w:rsidR="00825545" w:rsidRPr="00914149">
              <w:t>d.d. Zagreb, Savski gaj XIII, put 6</w:t>
            </w:r>
            <w:r w:rsidR="00914149">
              <w:t xml:space="preserve">, </w:t>
            </w:r>
            <w:r w:rsidR="0033229A" w:rsidRPr="00914149">
              <w:t xml:space="preserve"> OIB 64546066176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2.911.944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2.191,03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ERSTE &amp; STEIERMÄRKISCHE BANK d.d. Rijeka, Jadranski trg 3a</w:t>
            </w:r>
            <w:r w:rsidR="00914149">
              <w:t>,</w:t>
            </w:r>
            <w:r w:rsidR="0033229A" w:rsidRPr="00914149">
              <w:t xml:space="preserve"> OIB</w:t>
            </w:r>
            <w:r w:rsidR="00240424" w:rsidRPr="00914149">
              <w:t xml:space="preserve"> 23057039320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89.346.380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67.226,90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18.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825545" w:rsidRPr="00914149">
            <w:pPr>
              <w:spacing w:lineRule="auto" w:line="276"/>
            </w:pPr>
            <w:r w:rsidRPr="00914149">
              <w:t xml:space="preserve">GALEB IZOLA </w:t>
            </w:r>
            <w:r w:rsidR="00825545" w:rsidRPr="00914149">
              <w:t xml:space="preserve">d.o.o. </w:t>
            </w:r>
            <w:proofErr w:type="spellStart"/>
            <w:r w:rsidR="00825545" w:rsidRPr="00914149">
              <w:t>Izola</w:t>
            </w:r>
            <w:proofErr w:type="spellEnd"/>
            <w:r w:rsidR="00825545" w:rsidRPr="00914149">
              <w:t xml:space="preserve">, Industrijska cesta 2e, Slovenija </w:t>
            </w:r>
            <w:r w:rsidR="0033229A"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6.044.591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4.548,13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20.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240424" w:rsidP="00240424" w:rsidR="00825545" w:rsidRPr="00914149">
            <w:pPr>
              <w:autoSpaceDE w:val="false"/>
              <w:autoSpaceDN w:val="false"/>
              <w:adjustRightInd w:val="false"/>
            </w:pPr>
            <w:r w:rsidRPr="00914149">
              <w:t>AMEC RIJEKATEKSTIL d.o.o. Rijeka, Jadranski trg 4, OIB 67641553147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1.567.835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1.179,69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21.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73E75" w:rsidR="00825545" w:rsidRPr="00914149">
            <w:pPr>
              <w:spacing w:lineRule="auto" w:line="276"/>
            </w:pPr>
            <w:r w:rsidRPr="00914149">
              <w:t xml:space="preserve">ZASTAVA AVTO d.o.o. – </w:t>
            </w:r>
            <w:r w:rsidR="00F73E75">
              <w:t>u</w:t>
            </w:r>
            <w:r w:rsidRPr="00914149">
              <w:t xml:space="preserve"> stečaju,</w:t>
            </w:r>
            <w:r w:rsidR="00F73E75">
              <w:t xml:space="preserve"> Ljubljana</w:t>
            </w:r>
            <w:r w:rsidRPr="00914149">
              <w:t xml:space="preserve"> </w:t>
            </w:r>
            <w:proofErr w:type="spellStart"/>
            <w:r w:rsidRPr="00914149">
              <w:t>Leskoškova</w:t>
            </w:r>
            <w:proofErr w:type="spellEnd"/>
            <w:r w:rsidRPr="00914149">
              <w:t xml:space="preserve"> cesta 2, Slovenija</w:t>
            </w:r>
            <w:r w:rsidR="0033229A"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15.100.423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11.362,01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914149" w:rsidR="00825545" w:rsidRPr="00914149">
            <w:pPr>
              <w:spacing w:lineRule="auto" w:line="276"/>
            </w:pPr>
            <w:r w:rsidRPr="00914149">
              <w:t xml:space="preserve">TEKSTIL </w:t>
            </w:r>
            <w:r w:rsidR="00825545" w:rsidRPr="00914149">
              <w:t xml:space="preserve">d.d. Ljubljana, </w:t>
            </w:r>
            <w:proofErr w:type="spellStart"/>
            <w:r w:rsidR="00825545" w:rsidRPr="00914149">
              <w:t>Letališka</w:t>
            </w:r>
            <w:proofErr w:type="spellEnd"/>
            <w:r w:rsidR="00825545" w:rsidRPr="00914149">
              <w:t xml:space="preserve"> 34, Slovenija</w:t>
            </w:r>
            <w:r w:rsidR="0033229A"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130.611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98,28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F73E75">
            <w:pPr>
              <w:spacing w:lineRule="auto" w:line="276"/>
            </w:pPr>
            <w:r w:rsidRPr="00914149">
              <w:t xml:space="preserve">VEPLAS </w:t>
            </w:r>
            <w:r w:rsidR="00825545" w:rsidRPr="00914149">
              <w:t xml:space="preserve">d.d. </w:t>
            </w:r>
            <w:proofErr w:type="spellStart"/>
            <w:r w:rsidR="00825545" w:rsidRPr="00914149">
              <w:t>Velenje</w:t>
            </w:r>
            <w:proofErr w:type="spellEnd"/>
            <w:r w:rsidR="00825545" w:rsidRPr="00914149">
              <w:t xml:space="preserve">, </w:t>
            </w:r>
          </w:p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Cesta Simona </w:t>
            </w:r>
            <w:proofErr w:type="spellStart"/>
            <w:r w:rsidRPr="00914149">
              <w:t>Blatnika</w:t>
            </w:r>
            <w:proofErr w:type="spellEnd"/>
            <w:r w:rsidR="0033229A" w:rsidRPr="00914149">
              <w:t xml:space="preserve"> </w:t>
            </w:r>
            <w:r w:rsidRPr="00914149">
              <w:t xml:space="preserve"> 11</w:t>
            </w:r>
            <w:r w:rsidR="00F73E75">
              <w:t>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52.597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39,58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32.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KMETIJSKA ZADRUGA AGRARIA KOPER d.o.o.  </w:t>
            </w:r>
            <w:proofErr w:type="spellStart"/>
            <w:r w:rsidRPr="00914149">
              <w:t>Koper</w:t>
            </w:r>
            <w:proofErr w:type="spellEnd"/>
            <w:r w:rsidRPr="00914149">
              <w:t xml:space="preserve">, Ul. 15. maja 17, Slovenija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59.337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44,65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42.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240424" w:rsidRPr="00914149">
            <w:pPr>
              <w:spacing w:lineRule="auto" w:line="276"/>
            </w:pPr>
            <w:r w:rsidRPr="00914149">
              <w:t xml:space="preserve">INA-INDUSTRIJA NAFTE d.d.  </w:t>
            </w:r>
            <w:r w:rsidR="00914149">
              <w:t xml:space="preserve">Zagreb, </w:t>
            </w:r>
            <w:r w:rsidRPr="00914149">
              <w:t xml:space="preserve">                         Avenija Većeslava Holjevca 10</w:t>
            </w:r>
            <w:r w:rsidR="0033229A" w:rsidRPr="00914149">
              <w:t xml:space="preserve">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240424" w:rsidRPr="00914149">
              <w:t xml:space="preserve"> 27759560625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445.899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335,51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43.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AVTOPREVOZ TOLMIN </w:t>
            </w:r>
            <w:r w:rsidR="00825545" w:rsidRPr="00914149">
              <w:t xml:space="preserve">d.o.o.                                      </w:t>
            </w:r>
            <w:proofErr w:type="spellStart"/>
            <w:r w:rsidR="00825545" w:rsidRPr="00914149">
              <w:t>Tolmin</w:t>
            </w:r>
            <w:proofErr w:type="spellEnd"/>
            <w:r w:rsidR="00825545" w:rsidRPr="00914149">
              <w:t xml:space="preserve">,  </w:t>
            </w:r>
            <w:proofErr w:type="spellStart"/>
            <w:r w:rsidR="00825545" w:rsidRPr="00914149">
              <w:t>Poljubinj</w:t>
            </w:r>
            <w:proofErr w:type="spellEnd"/>
            <w:r w:rsidR="00825545" w:rsidRPr="00914149">
              <w:t xml:space="preserve"> 89 F, Slovenija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248.041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186,63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49.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TIM 90 d.d. </w:t>
            </w:r>
            <w:r w:rsidR="00240424" w:rsidRPr="00914149">
              <w:t xml:space="preserve">u stečaju </w:t>
            </w:r>
            <w:r w:rsidRPr="00914149">
              <w:t>Poreč, Vukovarska 19</w:t>
            </w:r>
            <w:r w:rsidR="0033229A" w:rsidRPr="00914149">
              <w:t xml:space="preserve"> OIB</w:t>
            </w:r>
            <w:r w:rsidR="00240424" w:rsidRPr="00914149">
              <w:t xml:space="preserve"> 63062784520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2.843.536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2.139,56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53.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825545" w:rsidRPr="00914149">
            <w:pPr>
              <w:spacing w:lineRule="auto" w:line="276"/>
            </w:pPr>
            <w:r w:rsidRPr="00914149">
              <w:t xml:space="preserve">TEKSTILNA INDUSTRIJA AJDOVŠČINA </w:t>
            </w:r>
            <w:r w:rsidR="00825545" w:rsidRPr="00914149">
              <w:t xml:space="preserve">d.d. </w:t>
            </w:r>
            <w:proofErr w:type="spellStart"/>
            <w:r w:rsidR="00825545" w:rsidRPr="00914149">
              <w:t>Ajdovščina</w:t>
            </w:r>
            <w:proofErr w:type="spellEnd"/>
            <w:r w:rsidR="00825545" w:rsidRPr="00914149">
              <w:t xml:space="preserve">, </w:t>
            </w:r>
            <w:proofErr w:type="spellStart"/>
            <w:r w:rsidR="00825545" w:rsidRPr="00914149">
              <w:t>Tovariška</w:t>
            </w:r>
            <w:proofErr w:type="spellEnd"/>
            <w:r w:rsidR="00825545" w:rsidRPr="00914149">
              <w:t xml:space="preserve"> cesta 15,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905.156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681,07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86.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>TRANSADRIA</w:t>
            </w:r>
            <w:r w:rsidR="00825545" w:rsidRPr="00914149">
              <w:t xml:space="preserve"> d.d. u stečaju                                           Rijeka, Riva boduli 1</w:t>
            </w:r>
            <w:r w:rsidR="0033229A" w:rsidRPr="00914149">
              <w:t xml:space="preserve"> OIB</w:t>
            </w:r>
            <w:r w:rsidR="00240424" w:rsidRPr="00914149">
              <w:t xml:space="preserve">  47965841018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5.796.266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4.361,28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87.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>ETIKETA</w:t>
            </w:r>
            <w:r w:rsidR="00825545" w:rsidRPr="00914149">
              <w:t xml:space="preserve"> d.d. Žiri, Industrijska ul. 6,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167.508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126,04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88., 29. i 43. 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914149" w:rsidR="00914149">
            <w:pPr>
              <w:spacing w:lineRule="auto" w:line="276"/>
            </w:pPr>
            <w:r w:rsidRPr="00914149">
              <w:t xml:space="preserve">CROATIA OSIGURANJE </w:t>
            </w:r>
            <w:r w:rsidR="00825545" w:rsidRPr="00914149">
              <w:t xml:space="preserve">d.d.  Zagreb, </w:t>
            </w:r>
          </w:p>
          <w:p w:rsidRDefault="00240424" w:rsidP="00914149" w:rsidR="00825545" w:rsidRPr="00914149">
            <w:pPr>
              <w:spacing w:lineRule="auto" w:line="276"/>
            </w:pPr>
            <w:r w:rsidRPr="00914149">
              <w:t>Vatroslava Jagića 33</w:t>
            </w:r>
            <w:r w:rsidR="00825545" w:rsidRPr="00914149">
              <w:t xml:space="preserve"> </w:t>
            </w:r>
            <w:r w:rsidR="0033229A" w:rsidRPr="00914149">
              <w:t xml:space="preserve"> OIB</w:t>
            </w:r>
            <w:r w:rsidRPr="00914149">
              <w:t xml:space="preserve"> 26187994862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39.982.806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30.084.27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92.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914149">
            <w:pPr>
              <w:spacing w:lineRule="auto" w:line="276"/>
            </w:pPr>
            <w:r w:rsidRPr="00914149">
              <w:t>BRIONI</w:t>
            </w:r>
            <w:r w:rsidR="00825545" w:rsidRPr="00914149">
              <w:t xml:space="preserve"> d.d. Pula,  </w:t>
            </w:r>
            <w:proofErr w:type="spellStart"/>
            <w:r w:rsidR="00825545" w:rsidRPr="00914149">
              <w:t>Šijanska</w:t>
            </w:r>
            <w:proofErr w:type="spellEnd"/>
            <w:r w:rsidR="00825545" w:rsidRPr="00914149">
              <w:t xml:space="preserve"> cesta 4</w:t>
            </w:r>
            <w:r w:rsidR="0033229A" w:rsidRPr="00914149">
              <w:t xml:space="preserve">, 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240424" w:rsidRPr="00914149">
              <w:t xml:space="preserve"> 78706979190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983.067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739,69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99.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TIPOGRAFIJA </w:t>
            </w:r>
            <w:r w:rsidR="00825545" w:rsidRPr="00914149">
              <w:t xml:space="preserve">d.d. u stečaju, </w:t>
            </w:r>
          </w:p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Joakima </w:t>
            </w:r>
            <w:proofErr w:type="spellStart"/>
            <w:r w:rsidRPr="00914149">
              <w:t>Rakovca</w:t>
            </w:r>
            <w:proofErr w:type="spellEnd"/>
            <w:r w:rsidRPr="00914149">
              <w:t xml:space="preserve"> 9, Umag</w:t>
            </w:r>
            <w:r w:rsidR="0033229A" w:rsidRPr="00914149">
              <w:t>,  OIB</w:t>
            </w:r>
            <w:r w:rsidR="00240424" w:rsidRPr="00914149">
              <w:t xml:space="preserve"> 57418678510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2.087.898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1.571,00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101.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A672FE" w:rsidP="00A672FE" w:rsidR="00825545" w:rsidRPr="00914149">
            <w:pPr>
              <w:spacing w:lineRule="auto" w:line="276"/>
            </w:pPr>
            <w:r w:rsidRPr="00914149">
              <w:t xml:space="preserve">ZAGREBAČKI HOLDING </w:t>
            </w:r>
            <w:r w:rsidR="00825545" w:rsidRPr="00914149">
              <w:t>d</w:t>
            </w:r>
            <w:r w:rsidRPr="00914149">
              <w:t xml:space="preserve">.d. </w:t>
            </w:r>
            <w:r w:rsidR="00825545" w:rsidRPr="00914149">
              <w:t xml:space="preserve"> </w:t>
            </w:r>
            <w:r w:rsidRPr="00914149">
              <w:t xml:space="preserve">Zagreb, Ulica </w:t>
            </w:r>
            <w:r w:rsidRPr="00914149">
              <w:lastRenderedPageBreak/>
              <w:t>grada Vukovara 41</w:t>
            </w:r>
            <w:r w:rsidR="0033229A" w:rsidRPr="00914149">
              <w:t>, OIB</w:t>
            </w:r>
            <w:r w:rsidR="00240424" w:rsidRPr="00914149">
              <w:t xml:space="preserve"> 85584865987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lastRenderedPageBreak/>
              <w:t xml:space="preserve">3.344.177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2.516,25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lastRenderedPageBreak/>
              <w:t>104.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33229A" w:rsidR="00825545" w:rsidRPr="00914149">
            <w:pPr>
              <w:spacing w:lineRule="auto" w:line="276"/>
            </w:pPr>
            <w:proofErr w:type="spellStart"/>
            <w:r w:rsidRPr="00914149">
              <w:t>Z.R</w:t>
            </w:r>
            <w:proofErr w:type="spellEnd"/>
            <w:r w:rsidRPr="00914149">
              <w:t xml:space="preserve">. za šivanje </w:t>
            </w:r>
            <w:proofErr w:type="spellStart"/>
            <w:r w:rsidRPr="00914149">
              <w:t>trikotraže</w:t>
            </w:r>
            <w:proofErr w:type="spellEnd"/>
            <w:r w:rsidRPr="00914149">
              <w:t xml:space="preserve"> </w:t>
            </w:r>
            <w:proofErr w:type="spellStart"/>
            <w:r w:rsidRPr="00914149">
              <w:t>Lubiana</w:t>
            </w:r>
            <w:proofErr w:type="spellEnd"/>
            <w:r w:rsidRPr="00914149">
              <w:t xml:space="preserve"> </w:t>
            </w:r>
            <w:proofErr w:type="spellStart"/>
            <w:r w:rsidRPr="00914149">
              <w:t>Loredana</w:t>
            </w:r>
            <w:proofErr w:type="spellEnd"/>
            <w:r w:rsidRPr="00914149">
              <w:t xml:space="preserve"> i Perić Milica, Novigrad, Murvi 7</w:t>
            </w:r>
            <w:r w:rsidR="0033229A" w:rsidRPr="00914149">
              <w:t xml:space="preserve">, 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  <w:rPr>
                <w:i/>
                <w:iCs/>
              </w:rPr>
            </w:pPr>
            <w:r w:rsidRPr="00914149">
              <w:rPr>
                <w:i/>
                <w:iCs/>
              </w:rPr>
              <w:t xml:space="preserve">24.414.966   </w:t>
            </w:r>
          </w:p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18.370,55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103.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73E75" w:rsidR="00825545" w:rsidRPr="00914149">
            <w:pPr>
              <w:spacing w:lineRule="auto" w:line="276"/>
            </w:pPr>
            <w:r w:rsidRPr="00914149">
              <w:t xml:space="preserve">Dražić </w:t>
            </w:r>
            <w:proofErr w:type="spellStart"/>
            <w:r w:rsidRPr="00914149">
              <w:t>Božislava</w:t>
            </w:r>
            <w:proofErr w:type="spellEnd"/>
            <w:r w:rsidRPr="00914149">
              <w:t>, Novigrad, Ulica Kule 6</w:t>
            </w:r>
            <w:r w:rsidR="0033229A"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20.166.741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15.174,06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105.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914149">
            <w:pPr>
              <w:spacing w:lineRule="auto" w:line="276"/>
            </w:pPr>
            <w:r w:rsidRPr="00914149">
              <w:t xml:space="preserve">GLAS ISTRE </w:t>
            </w:r>
            <w:r w:rsidR="0033229A" w:rsidRPr="00914149">
              <w:t xml:space="preserve">d.o.o. u stečaju Pula, Riva 10¸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A672FE" w:rsidRPr="00914149">
              <w:t xml:space="preserve"> 61240440273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436.451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328,40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109.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>ANMAR</w:t>
            </w:r>
            <w:r w:rsidR="00825545" w:rsidRPr="00914149">
              <w:t xml:space="preserve"> d.</w:t>
            </w:r>
            <w:r w:rsidR="0033229A" w:rsidRPr="00914149">
              <w:t xml:space="preserve">o.o. Novigrad, </w:t>
            </w:r>
            <w:r w:rsidR="00A672FE" w:rsidRPr="00914149">
              <w:t xml:space="preserve">Stancija </w:t>
            </w:r>
            <w:proofErr w:type="spellStart"/>
            <w:r w:rsidR="00A672FE" w:rsidRPr="00914149">
              <w:t>Vinjeri</w:t>
            </w:r>
            <w:proofErr w:type="spellEnd"/>
            <w:r w:rsidR="00A672FE" w:rsidRPr="00914149">
              <w:t xml:space="preserve"> </w:t>
            </w:r>
            <w:proofErr w:type="spellStart"/>
            <w:r w:rsidR="00A672FE" w:rsidRPr="00914149">
              <w:t>bb</w:t>
            </w:r>
            <w:proofErr w:type="spellEnd"/>
            <w:r w:rsidR="0033229A" w:rsidRPr="00914149">
              <w:t>, OIB</w:t>
            </w:r>
            <w:r w:rsidR="00A672FE" w:rsidRPr="00914149">
              <w:t xml:space="preserve"> 78533182485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66.176.096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49.792,88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113.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825545" w:rsidRPr="00914149">
            <w:pPr>
              <w:spacing w:lineRule="auto" w:line="276"/>
            </w:pPr>
            <w:r w:rsidRPr="00914149">
              <w:t xml:space="preserve">IVAN BURŠIĆ  </w:t>
            </w:r>
            <w:proofErr w:type="spellStart"/>
            <w:r w:rsidR="00825545" w:rsidRPr="00914149">
              <w:t>vl</w:t>
            </w:r>
            <w:proofErr w:type="spellEnd"/>
            <w:r w:rsidR="00825545" w:rsidRPr="00914149">
              <w:t>. "RIELL"  strojno pletenje Murvi 7, Novigrad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27.642.285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20.798,89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116.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ISTARSKI VODOVOD </w:t>
            </w:r>
            <w:r w:rsidR="00825545" w:rsidRPr="00914149">
              <w:t>d.o.o.  Buzet, Sveti Ivan 8</w:t>
            </w:r>
            <w:r w:rsidR="0033229A" w:rsidRPr="00914149">
              <w:t>, OIB</w:t>
            </w:r>
            <w:r w:rsidR="00A672FE" w:rsidRPr="00914149">
              <w:t xml:space="preserve"> 13269963589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16.400.852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12.240,49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118.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ISTRABENZ d.d. </w:t>
            </w:r>
            <w:proofErr w:type="spellStart"/>
            <w:r w:rsidRPr="00914149">
              <w:t>Koper</w:t>
            </w:r>
            <w:proofErr w:type="spellEnd"/>
            <w:r w:rsidRPr="00914149">
              <w:t xml:space="preserve">,  Cesta Zore </w:t>
            </w:r>
            <w:proofErr w:type="spellStart"/>
            <w:r w:rsidRPr="00914149">
              <w:t>Parello</w:t>
            </w:r>
            <w:proofErr w:type="spellEnd"/>
            <w:r w:rsidRPr="00914149">
              <w:t xml:space="preserve"> – Godina 2, Slovenija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49.649.434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37.357,73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120.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73E75" w:rsidR="00825545" w:rsidRPr="00914149">
            <w:pPr>
              <w:spacing w:lineRule="auto" w:line="276"/>
            </w:pPr>
            <w:r w:rsidRPr="00914149">
              <w:t xml:space="preserve">TRGOAVTO KOPER </w:t>
            </w:r>
            <w:r w:rsidR="00825545" w:rsidRPr="00914149">
              <w:t xml:space="preserve">d.d.  - </w:t>
            </w:r>
            <w:r>
              <w:t>u</w:t>
            </w:r>
            <w:r w:rsidR="00825545" w:rsidRPr="00914149">
              <w:t xml:space="preserve"> stečaju  Kozina, </w:t>
            </w:r>
            <w:proofErr w:type="spellStart"/>
            <w:r w:rsidR="00825545" w:rsidRPr="00914149">
              <w:t>Hrpelje</w:t>
            </w:r>
            <w:proofErr w:type="spellEnd"/>
            <w:r w:rsidR="00825545" w:rsidRPr="00914149">
              <w:t>, Industrijska ul. 3,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3.454.029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2.598,92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123.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F73E75">
            <w:pPr>
              <w:spacing w:lineRule="auto" w:line="276"/>
            </w:pPr>
            <w:r w:rsidRPr="00914149">
              <w:t>INTERCOMMERCE</w:t>
            </w:r>
            <w:r w:rsidR="00825545" w:rsidRPr="00914149">
              <w:t xml:space="preserve"> d.o.o. Umag, </w:t>
            </w:r>
          </w:p>
          <w:p w:rsidRDefault="00825545" w:rsidP="00FF1E73" w:rsidR="00825545" w:rsidRPr="00914149">
            <w:pPr>
              <w:spacing w:lineRule="auto" w:line="276"/>
            </w:pPr>
            <w:r w:rsidRPr="00914149">
              <w:t>Ernesta Miloša 20</w:t>
            </w:r>
            <w:r w:rsidR="0033229A" w:rsidRPr="00914149">
              <w:t xml:space="preserve">, </w:t>
            </w:r>
            <w:r w:rsidRPr="00914149">
              <w:t xml:space="preserve"> </w:t>
            </w:r>
            <w:r w:rsidR="00A672FE" w:rsidRPr="00914149">
              <w:t>OIB 66882292238</w:t>
            </w:r>
            <w:r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676.567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509,07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127.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914149" w:rsidR="00F73E75">
            <w:pPr>
              <w:spacing w:lineRule="auto" w:line="276"/>
            </w:pPr>
            <w:r w:rsidRPr="00914149">
              <w:t>SANITEKS</w:t>
            </w:r>
            <w:r w:rsidR="00825545" w:rsidRPr="00914149">
              <w:t xml:space="preserve"> d.d. Velika Kladuša, </w:t>
            </w:r>
          </w:p>
          <w:p w:rsidRDefault="00825545" w:rsidP="00914149" w:rsidR="00825545" w:rsidRPr="00914149">
            <w:pPr>
              <w:spacing w:lineRule="auto" w:line="276"/>
            </w:pPr>
            <w:r w:rsidRPr="00914149">
              <w:t xml:space="preserve">Ul. Tone </w:t>
            </w:r>
            <w:proofErr w:type="spellStart"/>
            <w:r w:rsidRPr="00914149">
              <w:t>Hrovata</w:t>
            </w:r>
            <w:proofErr w:type="spellEnd"/>
            <w:r w:rsidRPr="00914149">
              <w:t xml:space="preserve"> 2, BiH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163.087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122,71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129.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AD Novosadski sajam, </w:t>
            </w:r>
          </w:p>
          <w:p w:rsidRDefault="00825545" w:rsidP="00FF1E73" w:rsidR="00825545" w:rsidRPr="00914149">
            <w:pPr>
              <w:spacing w:lineRule="auto" w:line="276"/>
            </w:pPr>
            <w:r w:rsidRPr="00914149">
              <w:t>Hajduk Veljkova 11, Novi Sad, Srbija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918.497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691,10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132.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KJP Centar "</w:t>
            </w:r>
            <w:proofErr w:type="spellStart"/>
            <w:r w:rsidRPr="00914149">
              <w:t>Skenderija</w:t>
            </w:r>
            <w:proofErr w:type="spellEnd"/>
            <w:r w:rsidRPr="00914149">
              <w:t xml:space="preserve">" Sarajevo, </w:t>
            </w:r>
          </w:p>
          <w:p w:rsidRDefault="00825545" w:rsidP="00F73E75" w:rsidR="00825545" w:rsidRPr="00914149">
            <w:pPr>
              <w:spacing w:lineRule="auto" w:line="276"/>
            </w:pPr>
            <w:r w:rsidRPr="00914149">
              <w:t xml:space="preserve">Terezija </w:t>
            </w:r>
            <w:proofErr w:type="spellStart"/>
            <w:r w:rsidRPr="00914149">
              <w:t>bb</w:t>
            </w:r>
            <w:proofErr w:type="spellEnd"/>
            <w:r w:rsidRPr="00914149">
              <w:t>, B</w:t>
            </w:r>
            <w:r w:rsidR="00F73E75">
              <w:t xml:space="preserve">osna i </w:t>
            </w:r>
            <w:r w:rsidRPr="00914149">
              <w:t>H</w:t>
            </w:r>
            <w:r w:rsidR="00F73E75">
              <w:t>ercegovina</w:t>
            </w:r>
            <w:r w:rsidRPr="00914149">
              <w:t xml:space="preserve">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1.467.894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1.104,49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146.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GORENJSKA PREDILNICA </w:t>
            </w:r>
            <w:r w:rsidR="00825545" w:rsidRPr="00914149">
              <w:t xml:space="preserve">d.d. </w:t>
            </w:r>
          </w:p>
          <w:p w:rsidRDefault="00825545" w:rsidP="00FF1E73" w:rsidR="00825545" w:rsidRPr="00914149">
            <w:pPr>
              <w:spacing w:lineRule="auto" w:line="276"/>
            </w:pPr>
            <w:proofErr w:type="spellStart"/>
            <w:r w:rsidRPr="00914149">
              <w:t>Škofja</w:t>
            </w:r>
            <w:proofErr w:type="spellEnd"/>
            <w:r w:rsidRPr="00914149">
              <w:t xml:space="preserve"> </w:t>
            </w:r>
            <w:proofErr w:type="spellStart"/>
            <w:r w:rsidRPr="00914149">
              <w:t>Loka</w:t>
            </w:r>
            <w:proofErr w:type="spellEnd"/>
            <w:r w:rsidRPr="00914149">
              <w:t xml:space="preserve">, </w:t>
            </w:r>
            <w:proofErr w:type="spellStart"/>
            <w:r w:rsidRPr="00914149">
              <w:t>Kidričeva</w:t>
            </w:r>
            <w:proofErr w:type="spellEnd"/>
            <w:r w:rsidRPr="00914149">
              <w:t xml:space="preserve"> cesta 75, Slovenija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320.746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241,34,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152.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F73E75">
            <w:pPr>
              <w:spacing w:lineRule="auto" w:line="276"/>
            </w:pPr>
            <w:r w:rsidRPr="00914149">
              <w:t xml:space="preserve">6. MAJ </w:t>
            </w:r>
            <w:r w:rsidR="0033229A" w:rsidRPr="00914149">
              <w:t xml:space="preserve">d.o.o. Umag, </w:t>
            </w:r>
            <w:proofErr w:type="spellStart"/>
            <w:r w:rsidR="0033229A" w:rsidRPr="00914149">
              <w:t>Tribje</w:t>
            </w:r>
            <w:proofErr w:type="spellEnd"/>
            <w:r w:rsidR="0033229A" w:rsidRPr="00914149">
              <w:t xml:space="preserve"> 2¸</w:t>
            </w:r>
            <w:r w:rsidR="00A672FE" w:rsidRPr="00914149">
              <w:t xml:space="preserve"> </w:t>
            </w:r>
          </w:p>
          <w:p w:rsidRDefault="00A672FE" w:rsidP="00FF1E73" w:rsidR="00825545" w:rsidRPr="00914149">
            <w:pPr>
              <w:spacing w:lineRule="auto" w:line="276"/>
            </w:pPr>
            <w:r w:rsidRPr="00914149">
              <w:t>OIB 56396370038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3.217.677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2.421,08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155., 160. 188. i 194.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 xml:space="preserve">GOSPODARSKO RAZSTAVIŠČE </w:t>
            </w:r>
            <w:r w:rsidR="00825545" w:rsidRPr="00914149">
              <w:t xml:space="preserve">d.o.o. Ljubljana, </w:t>
            </w:r>
            <w:proofErr w:type="spellStart"/>
            <w:r w:rsidR="00825545" w:rsidRPr="00914149">
              <w:t>Dunajska</w:t>
            </w:r>
            <w:proofErr w:type="spellEnd"/>
            <w:r w:rsidR="00825545" w:rsidRPr="00914149">
              <w:t xml:space="preserve"> cesta 18,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6.008.141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4.520,71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159.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F73E75">
            <w:pPr>
              <w:spacing w:lineRule="auto" w:line="276"/>
            </w:pPr>
            <w:r w:rsidRPr="00914149">
              <w:t>GRAD SV. IVAN ZELINA</w:t>
            </w:r>
            <w:r w:rsidR="00825545" w:rsidRPr="00914149">
              <w:t xml:space="preserve">,  </w:t>
            </w:r>
          </w:p>
          <w:p w:rsidRDefault="00825545" w:rsidP="00FF1E73" w:rsidR="00F73E75">
            <w:pPr>
              <w:spacing w:lineRule="auto" w:line="276"/>
            </w:pPr>
            <w:r w:rsidRPr="00914149">
              <w:t>Trg Ante S</w:t>
            </w:r>
            <w:r w:rsidR="0033229A" w:rsidRPr="00914149">
              <w:t>tarčevića 12, Sveti Ivan Zelina¸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A672FE" w:rsidRPr="00914149">
              <w:t xml:space="preserve"> </w:t>
            </w:r>
            <w:r w:rsidR="00A672FE" w:rsidRPr="00914149">
              <w:rPr>
                <w:shd w:fill="FFFFFF" w:color="auto" w:val="clear"/>
              </w:rPr>
              <w:t>85833382263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470.495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354,01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164.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rPr>
                <w:b/>
              </w:rPr>
            </w:pPr>
            <w:r w:rsidRPr="00914149">
              <w:t>SLOGA Proizvodno zanatsko uslužna zadruga, Buje, Trg slobode 4</w:t>
            </w:r>
            <w:r w:rsidR="0033229A" w:rsidRPr="00914149">
              <w:t xml:space="preserve"> </w:t>
            </w:r>
            <w:r w:rsidR="0033229A" w:rsidRPr="00914149">
              <w:rPr>
                <w:b/>
              </w:rPr>
              <w:t xml:space="preserve">, </w:t>
            </w:r>
            <w:r w:rsidR="0033229A" w:rsidRPr="00914149">
              <w:t>OIB</w:t>
            </w:r>
            <w:r w:rsidR="00A672FE" w:rsidRPr="00914149">
              <w:t xml:space="preserve"> 05188381649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164.700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123,93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168. i 125.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F73E75">
            <w:pPr>
              <w:spacing w:lineRule="auto" w:line="276"/>
            </w:pPr>
            <w:r w:rsidRPr="00914149">
              <w:t xml:space="preserve">HP - Hrvatska pošta d.d. Zagreb, </w:t>
            </w:r>
            <w:proofErr w:type="spellStart"/>
            <w:r w:rsidRPr="00914149">
              <w:t>Jurišićeva</w:t>
            </w:r>
            <w:proofErr w:type="spellEnd"/>
            <w:r w:rsidRPr="00914149">
              <w:t xml:space="preserve"> 13</w:t>
            </w:r>
            <w:r w:rsidR="0033229A" w:rsidRPr="00914149"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A672FE" w:rsidRPr="00914149">
              <w:t xml:space="preserve"> 87311810356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25.576.044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19.224,18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lastRenderedPageBreak/>
              <w:t>169.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EA3D9C" w:rsidP="00EA3D9C" w:rsidR="00F73E75">
            <w:pPr>
              <w:spacing w:lineRule="auto" w:line="276"/>
            </w:pPr>
            <w:r w:rsidRPr="00914149">
              <w:t xml:space="preserve">GRAD PULA, Pula, Forum 1, </w:t>
            </w:r>
          </w:p>
          <w:p w:rsidRDefault="00EA3D9C" w:rsidP="00EA3D9C" w:rsidR="00825545" w:rsidRPr="00914149">
            <w:pPr>
              <w:spacing w:lineRule="auto" w:line="276"/>
            </w:pPr>
            <w:r w:rsidRPr="00914149">
              <w:t>OIB: 79517841355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1.784.027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1.342,36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170.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F73E75">
            <w:pPr>
              <w:spacing w:lineRule="auto" w:line="276"/>
              <w:rPr>
                <w:b/>
              </w:rPr>
            </w:pPr>
            <w:r w:rsidRPr="00914149">
              <w:t xml:space="preserve">ISTRA-AUTO </w:t>
            </w:r>
            <w:r w:rsidR="00825545" w:rsidRPr="00914149">
              <w:t>d.d. Umag, Novigradska ul. 30</w:t>
            </w:r>
            <w:r w:rsidR="0033229A" w:rsidRPr="00914149">
              <w:rPr>
                <w:b/>
              </w:rPr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EA3D9C" w:rsidRPr="00914149">
              <w:t xml:space="preserve"> 81911347838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300.679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226,24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179.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825545" w:rsidRPr="00914149">
            <w:pPr>
              <w:spacing w:lineRule="auto" w:line="276"/>
            </w:pPr>
            <w:r w:rsidRPr="00914149">
              <w:t>PANONIJA</w:t>
            </w:r>
            <w:r w:rsidR="00825545" w:rsidRPr="00914149">
              <w:t xml:space="preserve"> d.d. u stečaju, Osijek, </w:t>
            </w:r>
          </w:p>
          <w:p w:rsidRDefault="00825545" w:rsidP="00FF1E73" w:rsidR="00825545" w:rsidRPr="00914149">
            <w:pPr>
              <w:spacing w:lineRule="auto" w:line="276"/>
            </w:pPr>
            <w:r w:rsidRPr="00914149">
              <w:t xml:space="preserve">Ul. Sv. L. B. Mandića </w:t>
            </w:r>
            <w:proofErr w:type="spellStart"/>
            <w:r w:rsidRPr="00914149">
              <w:t>bb</w:t>
            </w:r>
            <w:proofErr w:type="spellEnd"/>
            <w:r w:rsidRPr="00914149">
              <w:t xml:space="preserve">,  </w:t>
            </w:r>
            <w:r w:rsidR="0033229A" w:rsidRPr="00914149">
              <w:t>OIB</w:t>
            </w:r>
            <w:r w:rsidR="00EA3D9C" w:rsidRPr="00914149">
              <w:t xml:space="preserve"> 60191908565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515.468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387,85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5824F1" w:rsidR="00825545" w:rsidRPr="00914149">
            <w:pPr>
              <w:spacing w:lineRule="auto" w:line="276"/>
            </w:pPr>
            <w:r w:rsidRPr="00914149">
              <w:t>181., 190.</w:t>
            </w:r>
            <w:r w:rsidR="005824F1">
              <w:t xml:space="preserve">, </w:t>
            </w:r>
            <w:r w:rsidRPr="00914149">
              <w:t xml:space="preserve"> 202.</w:t>
            </w:r>
            <w:r w:rsidR="005824F1">
              <w:t xml:space="preserve"> i 219.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F73E75" w:rsidP="00FF1E73" w:rsidR="00914149">
            <w:pPr>
              <w:spacing w:lineRule="auto" w:line="276"/>
            </w:pPr>
            <w:r w:rsidRPr="00914149">
              <w:t>GRAD UMAG</w:t>
            </w:r>
            <w:r w:rsidR="00825545" w:rsidRPr="00914149">
              <w:t xml:space="preserve">,  </w:t>
            </w:r>
            <w:proofErr w:type="spellStart"/>
            <w:r w:rsidR="00825545" w:rsidRPr="00914149">
              <w:t>Giuseppe</w:t>
            </w:r>
            <w:proofErr w:type="spellEnd"/>
            <w:r w:rsidR="00825545" w:rsidRPr="00914149">
              <w:t xml:space="preserve"> Garibaldi 6, Umag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EA3D9C" w:rsidRPr="00914149">
              <w:t xml:space="preserve"> 84097228497</w:t>
            </w:r>
            <w:r w:rsidR="00825545" w:rsidRPr="00914149">
              <w:t xml:space="preserve">       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6148DC" w:rsidP="006148DC" w:rsidR="006148DC" w:rsidRPr="00643044">
            <w:pPr>
              <w:jc w:val="both"/>
              <w:rPr>
                <w:rFonts w:hAnsi="Calibri" w:ascii="Calibri"/>
                <w:bCs/>
                <w:i/>
                <w:iCs/>
                <w:color w:val="000000"/>
              </w:rPr>
            </w:pPr>
            <w:r w:rsidRPr="00643044">
              <w:rPr>
                <w:rFonts w:hAnsi="Calibri" w:ascii="Calibri"/>
                <w:i/>
                <w:iCs/>
                <w:color w:val="000000"/>
              </w:rPr>
              <w:t xml:space="preserve">41.780.482   </w:t>
            </w:r>
          </w:p>
          <w:p w:rsidRDefault="00825545" w:rsidP="006148DC" w:rsidR="00825545" w:rsidRPr="00914149">
            <w:pPr>
              <w:jc w:val="both"/>
              <w:rPr>
                <w:iCs/>
              </w:rPr>
            </w:pPr>
          </w:p>
        </w:tc>
        <w:tc>
          <w:tcPr>
            <w:tcW w:type="dxa" w:w="1701"/>
            <w:shd w:fill="auto" w:color="auto" w:val="clear"/>
            <w:hideMark/>
          </w:tcPr>
          <w:p w:rsidRDefault="006148DC" w:rsidP="006148DC" w:rsidR="006148DC" w:rsidRPr="00643044">
            <w:pPr>
              <w:jc w:val="both"/>
              <w:rPr>
                <w:rFonts w:hAnsi="Calibri" w:ascii="Calibri"/>
                <w:bCs/>
                <w:color w:val="000000"/>
              </w:rPr>
            </w:pPr>
            <w:r w:rsidRPr="00643044">
              <w:rPr>
                <w:rFonts w:hAnsi="Calibri" w:ascii="Calibri"/>
                <w:color w:val="000000"/>
              </w:rPr>
              <w:t xml:space="preserve">31.436,89 </w:t>
            </w:r>
            <w:r w:rsidR="00A666D1">
              <w:rPr>
                <w:rFonts w:hAnsi="Calibri" w:ascii="Calibri"/>
                <w:color w:val="000000"/>
              </w:rPr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195.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6148DC" w:rsidP="006148DC" w:rsidR="006148DC">
            <w:pPr>
              <w:spacing w:lineRule="auto" w:line="276"/>
            </w:pPr>
            <w:r w:rsidRPr="00914149">
              <w:t xml:space="preserve">ZAVOD ZA ZAŠTITU NA RADU, ZAŠTITU OD POŽARA I ZAŠTITU ČOVJEKOVE OKOLINE  </w:t>
            </w:r>
            <w:r w:rsidR="00825545" w:rsidRPr="00914149">
              <w:t>d.o.o.   Rijeka, Blaža Polića 3</w:t>
            </w:r>
            <w:r w:rsidR="0033229A" w:rsidRPr="00914149">
              <w:t xml:space="preserve">, </w:t>
            </w:r>
          </w:p>
          <w:p w:rsidRDefault="0033229A" w:rsidP="006148DC" w:rsidR="00825545" w:rsidRPr="00914149">
            <w:pPr>
              <w:spacing w:lineRule="auto" w:line="276"/>
            </w:pPr>
            <w:r w:rsidRPr="00914149">
              <w:t>OIB</w:t>
            </w:r>
            <w:r w:rsidR="00825545" w:rsidRPr="00914149">
              <w:t xml:space="preserve">   </w:t>
            </w:r>
            <w:r w:rsidR="00EA3D9C" w:rsidRPr="00914149">
              <w:t>00106585846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1.996.544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1.502,26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199.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6148DC" w:rsidP="00914149" w:rsidR="00825545" w:rsidRPr="00914149">
            <w:pPr>
              <w:spacing w:lineRule="auto" w:line="276"/>
            </w:pPr>
            <w:r w:rsidRPr="00914149">
              <w:t>UNITEX</w:t>
            </w:r>
            <w:r w:rsidR="00825545" w:rsidRPr="00914149">
              <w:t xml:space="preserve"> d.d.</w:t>
            </w:r>
            <w:r w:rsidR="00914149">
              <w:t xml:space="preserve"> </w:t>
            </w:r>
            <w:r w:rsidR="00825545" w:rsidRPr="00914149">
              <w:t xml:space="preserve"> Ljubljana,  </w:t>
            </w:r>
            <w:proofErr w:type="spellStart"/>
            <w:r w:rsidR="00825545" w:rsidRPr="00914149">
              <w:t>Šmartinska</w:t>
            </w:r>
            <w:proofErr w:type="spellEnd"/>
            <w:r w:rsidR="00825545" w:rsidRPr="00914149">
              <w:t xml:space="preserve"> cesta 152,  Slovenija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38.790.166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29.186,89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201.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6148DC" w:rsidP="00FF1E73" w:rsidR="00825545" w:rsidRPr="00914149">
            <w:pPr>
              <w:spacing w:lineRule="auto" w:line="276"/>
            </w:pPr>
            <w:r w:rsidRPr="00914149">
              <w:t>AGROSERVIS</w:t>
            </w:r>
            <w:r w:rsidR="00825545" w:rsidRPr="00914149">
              <w:t xml:space="preserve"> d.d. – v stečaju Murska </w:t>
            </w:r>
            <w:proofErr w:type="spellStart"/>
            <w:r w:rsidR="00825545" w:rsidRPr="00914149">
              <w:t>Sobota</w:t>
            </w:r>
            <w:proofErr w:type="spellEnd"/>
            <w:r w:rsidR="00825545" w:rsidRPr="00914149">
              <w:t xml:space="preserve">, </w:t>
            </w:r>
            <w:proofErr w:type="spellStart"/>
            <w:r w:rsidR="00825545" w:rsidRPr="00914149">
              <w:t>Kroška</w:t>
            </w:r>
            <w:proofErr w:type="spellEnd"/>
            <w:r w:rsidR="00825545" w:rsidRPr="00914149">
              <w:t xml:space="preserve"> ulica 58,   Slovenija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91.757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69,04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206. i 212</w:t>
            </w:r>
            <w:r w:rsidR="005824F1">
              <w:t>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6148DC" w:rsidP="00FF1E73" w:rsidR="00914149">
            <w:pPr>
              <w:spacing w:lineRule="auto" w:line="276"/>
            </w:pPr>
            <w:r w:rsidRPr="00914149">
              <w:t xml:space="preserve">ISTARSKE </w:t>
            </w:r>
            <w:r w:rsidR="00A666D1">
              <w:t>HRD</w:t>
            </w:r>
            <w:r w:rsidRPr="00914149">
              <w:t xml:space="preserve">JIŽARE </w:t>
            </w:r>
            <w:r w:rsidR="00825545" w:rsidRPr="00914149">
              <w:t xml:space="preserve">d.o.o. Pula, </w:t>
            </w:r>
            <w:proofErr w:type="spellStart"/>
            <w:r w:rsidR="00825545" w:rsidRPr="00914149">
              <w:t>Laginjina</w:t>
            </w:r>
            <w:proofErr w:type="spellEnd"/>
            <w:r w:rsidR="00825545" w:rsidRPr="00914149">
              <w:t xml:space="preserve"> 7</w:t>
            </w:r>
            <w:r w:rsidR="0033229A" w:rsidRPr="00914149">
              <w:t>,</w:t>
            </w:r>
          </w:p>
          <w:p w:rsidRDefault="0033229A" w:rsidP="00FF1E73" w:rsidR="00825545" w:rsidRPr="00914149">
            <w:pPr>
              <w:spacing w:lineRule="auto" w:line="276"/>
              <w:rPr>
                <w:b/>
              </w:rPr>
            </w:pPr>
            <w:r w:rsidRPr="00914149">
              <w:t>OIB</w:t>
            </w:r>
            <w:r w:rsidR="00EA3D9C" w:rsidRPr="00914149">
              <w:t xml:space="preserve"> 37935102453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435.315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327,54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213.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6148DC" w:rsidP="00FF1E73" w:rsidR="00F73E75">
            <w:pPr>
              <w:spacing w:lineRule="auto" w:line="276"/>
            </w:pPr>
            <w:r w:rsidRPr="00914149">
              <w:t>ISTRA</w:t>
            </w:r>
            <w:r w:rsidR="00825545" w:rsidRPr="00914149">
              <w:t xml:space="preserve"> d.d. Pula, Narodni trg 10</w:t>
            </w:r>
            <w:r w:rsidR="0033229A" w:rsidRPr="00914149"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EA3D9C" w:rsidRPr="00914149">
              <w:t xml:space="preserve"> 07538718933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4.991.275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3.755,59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220. i 221</w:t>
            </w:r>
            <w:r w:rsidR="005824F1">
              <w:t>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EA3D9C" w:rsidP="00EA3D9C" w:rsidR="00825545" w:rsidRPr="00914149">
            <w:pPr>
              <w:spacing w:lineRule="auto" w:line="276"/>
              <w:rPr>
                <w:b/>
              </w:rPr>
            </w:pPr>
            <w:r w:rsidRPr="00914149">
              <w:t>Stečajna masa iza MEĐIMURSKA TRIKOTAŽA d.d. ČAKOVEC "u stečaju"   Varaždin, Kratka 2</w:t>
            </w:r>
            <w:r w:rsidR="0033229A" w:rsidRPr="00914149">
              <w:t>, OIB</w:t>
            </w:r>
            <w:r w:rsidRPr="00914149">
              <w:t xml:space="preserve"> 63220828097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254.860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191,76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229. i 230.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F73E75">
            <w:pPr>
              <w:spacing w:lineRule="auto" w:line="276"/>
            </w:pPr>
            <w:r w:rsidRPr="00914149">
              <w:t xml:space="preserve">Medika d.d. Zagreb, </w:t>
            </w:r>
            <w:proofErr w:type="spellStart"/>
            <w:r w:rsidRPr="00914149">
              <w:t>Capraška</w:t>
            </w:r>
            <w:proofErr w:type="spellEnd"/>
            <w:r w:rsidRPr="00914149">
              <w:t xml:space="preserve"> 1</w:t>
            </w:r>
            <w:r w:rsidR="0033229A" w:rsidRPr="00914149"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EA3D9C" w:rsidRPr="00914149">
              <w:t xml:space="preserve"> 94818858923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2.078.248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1.563,74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236.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73E75" w:rsidR="00F73E75">
            <w:pPr>
              <w:spacing w:lineRule="auto" w:line="276"/>
            </w:pPr>
            <w:proofErr w:type="spellStart"/>
            <w:r w:rsidRPr="00914149">
              <w:t>Cankarjev</w:t>
            </w:r>
            <w:proofErr w:type="spellEnd"/>
            <w:r w:rsidRPr="00914149">
              <w:t xml:space="preserve"> dom,</w:t>
            </w:r>
            <w:r w:rsidR="00F73E75">
              <w:t xml:space="preserve"> </w:t>
            </w:r>
            <w:r w:rsidRPr="00914149">
              <w:t>Ljubljana,</w:t>
            </w:r>
          </w:p>
          <w:p w:rsidRDefault="00825545" w:rsidP="00F73E75" w:rsidR="00825545" w:rsidRPr="00914149">
            <w:pPr>
              <w:spacing w:lineRule="auto" w:line="276"/>
            </w:pPr>
            <w:proofErr w:type="spellStart"/>
            <w:r w:rsidRPr="00914149">
              <w:t>Prešernova</w:t>
            </w:r>
            <w:proofErr w:type="spellEnd"/>
            <w:r w:rsidRPr="00914149">
              <w:t xml:space="preserve"> cesta 10, Slovenija           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69.806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>52,</w:t>
            </w:r>
            <w:proofErr w:type="spellStart"/>
            <w:r w:rsidRPr="00914149">
              <w:t>52</w:t>
            </w:r>
            <w:proofErr w:type="spellEnd"/>
            <w:r w:rsidRPr="00914149">
              <w:t xml:space="preserve">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243.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33229A" w:rsidR="00825545" w:rsidRPr="00914149">
            <w:pPr>
              <w:spacing w:lineRule="auto" w:line="276"/>
            </w:pPr>
            <w:r w:rsidRPr="00914149">
              <w:t xml:space="preserve">METALKA COMMERCE d.d.                                       Ljubljana, </w:t>
            </w:r>
            <w:proofErr w:type="spellStart"/>
            <w:r w:rsidRPr="00914149">
              <w:t>Dalmatinova</w:t>
            </w:r>
            <w:proofErr w:type="spellEnd"/>
            <w:r w:rsidRPr="00914149">
              <w:t xml:space="preserve"> ul. 2, 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85.115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64,04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249.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73E75" w:rsidR="00F73E75">
            <w:pPr>
              <w:spacing w:lineRule="auto" w:line="276"/>
            </w:pPr>
            <w:proofErr w:type="spellStart"/>
            <w:r w:rsidRPr="00914149">
              <w:t>Maistra</w:t>
            </w:r>
            <w:proofErr w:type="spellEnd"/>
            <w:r w:rsidRPr="00914149">
              <w:t xml:space="preserve"> d.d., </w:t>
            </w:r>
            <w:r w:rsidR="00F73E75">
              <w:t xml:space="preserve">Rovinj, </w:t>
            </w:r>
            <w:r w:rsidRPr="00914149">
              <w:t xml:space="preserve">Obala V. Nazora 6 </w:t>
            </w:r>
          </w:p>
          <w:p w:rsidRDefault="00914149" w:rsidP="00F73E75" w:rsidR="00825545" w:rsidRPr="00914149">
            <w:pPr>
              <w:spacing w:lineRule="auto" w:line="276"/>
              <w:rPr>
                <w:b/>
              </w:rPr>
            </w:pPr>
            <w:r w:rsidRPr="00914149">
              <w:t>OIB 25190869349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>3.980.828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>2.995,29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251.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F73E75">
            <w:pPr>
              <w:spacing w:lineRule="auto" w:line="276"/>
            </w:pPr>
            <w:r w:rsidRPr="00914149">
              <w:t>Vjesnik d.d. Zagreb,  Slavonska avenija 4</w:t>
            </w:r>
            <w:r w:rsidR="0033229A" w:rsidRPr="00914149">
              <w:t xml:space="preserve">, </w:t>
            </w:r>
          </w:p>
          <w:p w:rsidRDefault="0033229A" w:rsidP="00FF1E73" w:rsidR="00825545" w:rsidRPr="00914149">
            <w:pPr>
              <w:spacing w:lineRule="auto" w:line="276"/>
            </w:pPr>
            <w:r w:rsidRPr="00914149">
              <w:t>OIB</w:t>
            </w:r>
            <w:r w:rsidR="00914149" w:rsidRPr="00914149">
              <w:t xml:space="preserve"> 83180487843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1.236.970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930,73 </w:t>
            </w:r>
            <w:r w:rsidR="00A666D1">
              <w:t>HRD</w:t>
            </w:r>
          </w:p>
        </w:tc>
      </w:tr>
      <w:tr w:rsidTr="00F73E75" w:rsidR="00825545" w:rsidRPr="00914149">
        <w:trPr>
          <w:trHeight w:val="20"/>
        </w:trPr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252.</w:t>
            </w:r>
          </w:p>
        </w:tc>
        <w:tc>
          <w:tcPr>
            <w:tcW w:type="dxa" w:w="4961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</w:pPr>
            <w:r w:rsidRPr="00914149">
              <w:t>TERRA ISTRIANA UMAG d.o.o Umag, Novigradska 34</w:t>
            </w:r>
            <w:r w:rsidR="0033229A" w:rsidRPr="00914149">
              <w:t xml:space="preserve">, </w:t>
            </w:r>
            <w:r w:rsidRPr="00914149">
              <w:t xml:space="preserve"> </w:t>
            </w:r>
            <w:r w:rsidR="00914149" w:rsidRPr="00914149">
              <w:t>OIB 48075770745</w:t>
            </w:r>
          </w:p>
        </w:tc>
        <w:tc>
          <w:tcPr>
            <w:tcW w:type="dxa" w:w="1418"/>
            <w:shd w:fill="auto" w:color="auto" w:val="clear"/>
            <w:hideMark/>
          </w:tcPr>
          <w:p w:rsidRDefault="00825545" w:rsidP="00FF1E73" w:rsidR="00825545" w:rsidRPr="00914149">
            <w:pPr>
              <w:spacing w:lineRule="auto" w:line="276"/>
              <w:jc w:val="right"/>
              <w:rPr>
                <w:iCs/>
              </w:rPr>
            </w:pPr>
            <w:r w:rsidRPr="00914149">
              <w:rPr>
                <w:iCs/>
              </w:rPr>
              <w:t xml:space="preserve">5.213.149   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825545" w:rsidP="00FF1E73" w:rsidR="00825545" w:rsidRPr="00914149">
            <w:pPr>
              <w:jc w:val="right"/>
            </w:pPr>
            <w:r w:rsidRPr="00914149">
              <w:t xml:space="preserve">3.922,53 </w:t>
            </w:r>
            <w:r w:rsidR="00A666D1">
              <w:t>HRD</w:t>
            </w:r>
          </w:p>
          <w:p w:rsidRDefault="00825545" w:rsidP="00FF1E73" w:rsidR="00825545" w:rsidRPr="00914149">
            <w:pPr>
              <w:jc w:val="right"/>
            </w:pPr>
          </w:p>
        </w:tc>
      </w:tr>
    </w:tbl>
    <w:p w:rsidRDefault="00E05CF5" w:rsidP="009A68F4" w:rsidR="00E05CF5">
      <w:pPr>
        <w:jc w:val="both"/>
      </w:pPr>
    </w:p>
    <w:p w:rsidRDefault="001A65FF" w:rsidP="00800506" w:rsidR="001A65FF">
      <w:pPr>
        <w:jc w:val="both"/>
      </w:pPr>
    </w:p>
    <w:p w:rsidRDefault="00800506" w:rsidP="00800506" w:rsidR="00800506" w:rsidRPr="00470FA1">
      <w:pPr>
        <w:jc w:val="both"/>
      </w:pPr>
      <w:r w:rsidRPr="00470FA1">
        <w:lastRenderedPageBreak/>
        <w:t>IV.      Popis tražbina koje se uzimaju u obzir pri diobi izlaže u pisarnici suda na uvid sudionicima,  javno objaviti će se objaviti zbroj tražbina i raspoloživi iznos iz stečajne mase koji će se raspodijeliti vjerovnicima.</w:t>
      </w:r>
    </w:p>
    <w:p w:rsidRDefault="00800506" w:rsidP="0003364A" w:rsidR="00570E54">
      <w:pPr>
        <w:pStyle w:val="tekst"/>
        <w:jc w:val="both"/>
        <w:rPr>
          <w:color w:val="000000"/>
        </w:rPr>
      </w:pPr>
      <w:r w:rsidRPr="00470FA1">
        <w:rPr>
          <w:color w:val="000000"/>
        </w:rPr>
        <w:t xml:space="preserve">V.  </w:t>
      </w:r>
      <w:r w:rsidR="005F6757" w:rsidRPr="00470FA1">
        <w:rPr>
          <w:color w:val="000000"/>
        </w:rPr>
        <w:tab/>
        <w:t xml:space="preserve"> </w:t>
      </w:r>
      <w:r w:rsidRPr="00470FA1">
        <w:rPr>
          <w:color w:val="000000"/>
        </w:rPr>
        <w:t xml:space="preserve">Ovo  rješenje objavit će se u </w:t>
      </w:r>
      <w:r w:rsidR="00570E54">
        <w:rPr>
          <w:color w:val="000000"/>
        </w:rPr>
        <w:t>na mrežnoj stranici e-Oglasna ploča sudova.</w:t>
      </w:r>
    </w:p>
    <w:p w:rsidRDefault="00427287" w:rsidP="0003364A" w:rsidR="00427287">
      <w:pPr>
        <w:pStyle w:val="tekst"/>
        <w:jc w:val="both"/>
        <w:rPr>
          <w:color w:val="000000"/>
        </w:rPr>
      </w:pPr>
    </w:p>
    <w:p w:rsidRDefault="00345D6C" w:rsidP="00345D6C" w:rsidR="00345D6C" w:rsidRPr="00470FA1">
      <w:pPr>
        <w:jc w:val="center"/>
      </w:pPr>
      <w:r w:rsidRPr="00470FA1">
        <w:t>Obrazloženje</w:t>
      </w:r>
    </w:p>
    <w:p w:rsidRDefault="00345D6C" w:rsidP="00345D6C" w:rsidR="00345D6C">
      <w:pPr>
        <w:ind w:firstLine="708"/>
        <w:jc w:val="both"/>
        <w:rPr>
          <w:rFonts w:eastAsia="MS Mincho"/>
        </w:rPr>
      </w:pPr>
    </w:p>
    <w:p w:rsidRDefault="009464C5" w:rsidP="00345D6C" w:rsidR="009464C5">
      <w:pPr>
        <w:ind w:firstLine="708"/>
        <w:jc w:val="both"/>
        <w:rPr>
          <w:rFonts w:eastAsia="MS Mincho"/>
        </w:rPr>
      </w:pPr>
    </w:p>
    <w:p w:rsidRDefault="009464C5" w:rsidP="009464C5" w:rsidR="009464C5" w:rsidRPr="0040410C">
      <w:pPr>
        <w:ind w:firstLine="708"/>
        <w:jc w:val="both"/>
      </w:pPr>
      <w:r w:rsidRPr="0040410C">
        <w:rPr>
          <w:rFonts w:eastAsia="MS Mincho"/>
        </w:rPr>
        <w:t xml:space="preserve">Stečajni upravitelj stečajne mase podnio je </w:t>
      </w:r>
      <w:r w:rsidR="00570E54">
        <w:rPr>
          <w:rFonts w:eastAsia="MS Mincho"/>
        </w:rPr>
        <w:t>I</w:t>
      </w:r>
      <w:r w:rsidRPr="0040410C">
        <w:rPr>
          <w:rFonts w:eastAsia="MS Mincho"/>
        </w:rPr>
        <w:t xml:space="preserve">zvješće u kojem je naveo da je </w:t>
      </w:r>
      <w:r w:rsidRPr="0040410C">
        <w:t xml:space="preserve">unovčio </w:t>
      </w:r>
      <w:proofErr w:type="spellStart"/>
      <w:r w:rsidRPr="0040410C">
        <w:t>na</w:t>
      </w:r>
      <w:r w:rsidR="00A666D1">
        <w:t>HRD</w:t>
      </w:r>
      <w:r w:rsidRPr="0040410C">
        <w:t>adno</w:t>
      </w:r>
      <w:proofErr w:type="spellEnd"/>
      <w:r w:rsidRPr="0040410C">
        <w:t xml:space="preserve"> pronađenu imovinu dužnika stan na adresi Kule 5 Novigrad, nekretninu označena k.č.br. 224 i upisane u z.k.ul.br. 4219 k.o. Novigrad, za iznos od 348.968,52 </w:t>
      </w:r>
      <w:r w:rsidR="00A666D1">
        <w:t>kn</w:t>
      </w:r>
      <w:r w:rsidRPr="0040410C">
        <w:t xml:space="preserve">, dražbom objavljenoj u dnevnom tisku „Glas Istre“ i održanoj kod javnog bilježnika Anke </w:t>
      </w:r>
      <w:proofErr w:type="spellStart"/>
      <w:r w:rsidRPr="0040410C">
        <w:t>Poropat</w:t>
      </w:r>
      <w:proofErr w:type="spellEnd"/>
      <w:r w:rsidRPr="0040410C">
        <w:t xml:space="preserve"> u </w:t>
      </w:r>
      <w:proofErr w:type="spellStart"/>
      <w:r w:rsidRPr="0040410C">
        <w:t>Višnjanu</w:t>
      </w:r>
      <w:proofErr w:type="spellEnd"/>
      <w:r w:rsidRPr="0040410C">
        <w:t xml:space="preserve"> dana 10. ožujka 2014. god. pod Broj: OU-75/14; uz početnu cijenu sukladno procjeni sudskog vještaka Dražena </w:t>
      </w:r>
      <w:proofErr w:type="spellStart"/>
      <w:r w:rsidRPr="0040410C">
        <w:t>Sumića</w:t>
      </w:r>
      <w:proofErr w:type="spellEnd"/>
      <w:r w:rsidRPr="0040410C">
        <w:t xml:space="preserve"> iz Poreča. Obzirom da je nekretnina u starogradskoj jezgri Novigrada, pribavljene su potrebne suglasnosti državnih i lokalnih vlasti, na</w:t>
      </w:r>
      <w:r w:rsidR="00A666D1">
        <w:t>kon</w:t>
      </w:r>
      <w:r w:rsidRPr="0040410C">
        <w:t xml:space="preserve"> što je s Gradom Novigradom sklopljena </w:t>
      </w:r>
      <w:proofErr w:type="spellStart"/>
      <w:r w:rsidRPr="0040410C">
        <w:t>izvansudska</w:t>
      </w:r>
      <w:proofErr w:type="spellEnd"/>
      <w:r w:rsidRPr="0040410C">
        <w:t xml:space="preserve"> nagodba.</w:t>
      </w:r>
    </w:p>
    <w:p w:rsidRDefault="009464C5" w:rsidP="00345D6C" w:rsidR="009464C5" w:rsidRPr="0040410C">
      <w:pPr>
        <w:ind w:firstLine="708"/>
        <w:jc w:val="both"/>
      </w:pPr>
      <w:r w:rsidRPr="0040410C">
        <w:rPr>
          <w:rFonts w:eastAsia="MS Mincho"/>
        </w:rPr>
        <w:t xml:space="preserve">Nadalje da je stečajna masa ostvaruje </w:t>
      </w:r>
      <w:r w:rsidRPr="0040410C">
        <w:t xml:space="preserve">prihod i naplatom iznosa iz preostalih 6 ugovora o otkupu stana, koji generiraju prihode u visini 1.246,00 </w:t>
      </w:r>
      <w:r w:rsidR="00A666D1">
        <w:t>kn</w:t>
      </w:r>
      <w:r w:rsidRPr="0040410C">
        <w:t xml:space="preserve"> mjesečno. </w:t>
      </w:r>
    </w:p>
    <w:p w:rsidRDefault="009464C5" w:rsidP="00345D6C" w:rsidR="009464C5" w:rsidRPr="0040410C">
      <w:pPr>
        <w:ind w:firstLine="708"/>
        <w:jc w:val="both"/>
      </w:pPr>
      <w:r w:rsidRPr="0040410C">
        <w:t>Predložio je da se po namirenju ostalih obveza stečajne mase i troška postupka preostalim sredstvima namire stečajni vjerovnici čije su tražbine utvrđene u stečajnom postupku, a koje nisu namirene glavnom i dosadašnjim na</w:t>
      </w:r>
      <w:r w:rsidR="00A666D1">
        <w:t>kna</w:t>
      </w:r>
      <w:r w:rsidRPr="0040410C">
        <w:t xml:space="preserve">dnim diobama. </w:t>
      </w:r>
    </w:p>
    <w:p w:rsidRDefault="005F089E" w:rsidP="00345D6C" w:rsidR="005F089E" w:rsidRPr="0040410C">
      <w:pPr>
        <w:ind w:firstLine="708"/>
        <w:jc w:val="both"/>
      </w:pPr>
      <w:r w:rsidRPr="0040410C">
        <w:t xml:space="preserve">Nakon što je izvršen uvid u </w:t>
      </w:r>
      <w:proofErr w:type="spellStart"/>
      <w:r w:rsidRPr="0040410C">
        <w:t>ovosudni</w:t>
      </w:r>
      <w:proofErr w:type="spellEnd"/>
      <w:r w:rsidRPr="0040410C">
        <w:t xml:space="preserve"> spis St-</w:t>
      </w:r>
      <w:r w:rsidR="007F2E07" w:rsidRPr="0040410C">
        <w:t>3</w:t>
      </w:r>
      <w:r w:rsidRPr="0040410C">
        <w:t>/</w:t>
      </w:r>
      <w:r w:rsidR="007F2E07" w:rsidRPr="0040410C">
        <w:t>94</w:t>
      </w:r>
      <w:r w:rsidRPr="0040410C">
        <w:t xml:space="preserve"> i dokumentaciju priloženu prijedlogu  stečajnog upravitelja utvrđeno je da je </w:t>
      </w:r>
      <w:proofErr w:type="spellStart"/>
      <w:r w:rsidRPr="0040410C">
        <w:t>prijednog</w:t>
      </w:r>
      <w:proofErr w:type="spellEnd"/>
      <w:r w:rsidRPr="0040410C">
        <w:t xml:space="preserve"> </w:t>
      </w:r>
      <w:r w:rsidR="007F2E07" w:rsidRPr="0040410C">
        <w:t xml:space="preserve">za nastavak postupka </w:t>
      </w:r>
      <w:r w:rsidRPr="0040410C">
        <w:t>osnovan, pa je temeljem odredbe članka 191. stavak 1. Stečajnog zakona ( „Narodne novine“ br. 44/96, 29/99, 129/00, 123/03, 82/06, 116/10, 25/12 i 133/12,  u daljnjem tekstu SZ ) odlučeno kao pod točkom I. izreke ovog rješenja.</w:t>
      </w:r>
    </w:p>
    <w:p w:rsidRDefault="007F2E07" w:rsidP="00AB41D8" w:rsidR="00345D6C" w:rsidRPr="0040410C">
      <w:pPr>
        <w:ind w:firstLine="708"/>
        <w:jc w:val="both"/>
      </w:pPr>
      <w:r w:rsidRPr="0040410C">
        <w:rPr>
          <w:rFonts w:eastAsia="MS Mincho"/>
        </w:rPr>
        <w:t xml:space="preserve">Kako je utvrđeno da je </w:t>
      </w:r>
      <w:r w:rsidR="005F089E" w:rsidRPr="0040410C">
        <w:rPr>
          <w:rFonts w:eastAsia="MS Mincho"/>
        </w:rPr>
        <w:t>P</w:t>
      </w:r>
      <w:r w:rsidR="00345D6C" w:rsidRPr="0040410C">
        <w:rPr>
          <w:rFonts w:eastAsia="MS Mincho"/>
        </w:rPr>
        <w:t>rijedlog za na</w:t>
      </w:r>
      <w:r w:rsidR="00A666D1">
        <w:rPr>
          <w:rFonts w:eastAsia="MS Mincho"/>
        </w:rPr>
        <w:t>kna</w:t>
      </w:r>
      <w:r w:rsidR="00345D6C" w:rsidRPr="0040410C">
        <w:rPr>
          <w:rFonts w:eastAsia="MS Mincho"/>
        </w:rPr>
        <w:t xml:space="preserve">dnu diobu stečajne mase </w:t>
      </w:r>
      <w:r w:rsidR="005F6757" w:rsidRPr="0040410C">
        <w:rPr>
          <w:rFonts w:eastAsia="MS Mincho"/>
        </w:rPr>
        <w:t>prema priloženom diobenom popisu</w:t>
      </w:r>
      <w:r w:rsidR="00570E54">
        <w:rPr>
          <w:rFonts w:eastAsia="MS Mincho"/>
        </w:rPr>
        <w:t xml:space="preserve"> od 3. svibnja 2017. </w:t>
      </w:r>
      <w:r w:rsidR="005F6757" w:rsidRPr="0040410C">
        <w:rPr>
          <w:rFonts w:eastAsia="MS Mincho"/>
        </w:rPr>
        <w:t xml:space="preserve"> ( list </w:t>
      </w:r>
      <w:r w:rsidR="00570E54">
        <w:rPr>
          <w:rFonts w:eastAsia="MS Mincho"/>
        </w:rPr>
        <w:t>11</w:t>
      </w:r>
      <w:r w:rsidR="00AB41D8" w:rsidRPr="0040410C">
        <w:rPr>
          <w:rFonts w:eastAsia="MS Mincho"/>
        </w:rPr>
        <w:t xml:space="preserve"> </w:t>
      </w:r>
      <w:r w:rsidR="005F089E" w:rsidRPr="0040410C">
        <w:rPr>
          <w:rFonts w:eastAsia="MS Mincho"/>
        </w:rPr>
        <w:t xml:space="preserve">do </w:t>
      </w:r>
      <w:r w:rsidR="00570E54">
        <w:rPr>
          <w:rFonts w:eastAsia="MS Mincho"/>
        </w:rPr>
        <w:t xml:space="preserve">18 </w:t>
      </w:r>
      <w:r w:rsidR="005F089E" w:rsidRPr="0040410C">
        <w:rPr>
          <w:rFonts w:eastAsia="MS Mincho"/>
        </w:rPr>
        <w:t xml:space="preserve"> </w:t>
      </w:r>
      <w:r w:rsidR="005F6757" w:rsidRPr="0040410C">
        <w:rPr>
          <w:rFonts w:eastAsia="MS Mincho"/>
        </w:rPr>
        <w:t>spisa ) osnovan</w:t>
      </w:r>
      <w:r w:rsidR="00345D6C" w:rsidRPr="0040410C">
        <w:rPr>
          <w:rFonts w:eastAsia="MS Mincho"/>
        </w:rPr>
        <w:t xml:space="preserve">,  valjalo </w:t>
      </w:r>
      <w:r w:rsidR="0048346F">
        <w:rPr>
          <w:rFonts w:eastAsia="MS Mincho"/>
        </w:rPr>
        <w:t xml:space="preserve">je </w:t>
      </w:r>
      <w:r w:rsidR="00345D6C" w:rsidRPr="0040410C">
        <w:rPr>
          <w:rFonts w:eastAsia="MS Mincho"/>
        </w:rPr>
        <w:t xml:space="preserve">temeljem odredbe članka 183.  stavak 3. </w:t>
      </w:r>
      <w:r w:rsidR="00345D6C" w:rsidRPr="0040410C">
        <w:t xml:space="preserve">Stečajnog zakona („Narodne novine“ broj 44/96, 29/99, 129/00, 123/03, 82/06, 116/10, 25/12 i 133/12 u daljnjem tekstu: SZ) odlučiti kao pod točkom </w:t>
      </w:r>
      <w:r w:rsidR="005F6757" w:rsidRPr="0040410C">
        <w:t>II</w:t>
      </w:r>
      <w:r w:rsidR="00345D6C" w:rsidRPr="0040410C">
        <w:t xml:space="preserve">. i </w:t>
      </w:r>
      <w:r w:rsidR="005F6757" w:rsidRPr="0040410C">
        <w:t>I</w:t>
      </w:r>
      <w:r w:rsidR="00345D6C" w:rsidRPr="0040410C">
        <w:t xml:space="preserve">II. izreke ovog rješenja. </w:t>
      </w:r>
    </w:p>
    <w:p w:rsidRDefault="00345D6C" w:rsidP="00EE5463" w:rsidR="00345D6C" w:rsidRPr="0040410C">
      <w:pPr>
        <w:ind w:firstLine="708"/>
        <w:jc w:val="both"/>
      </w:pPr>
      <w:r w:rsidRPr="0040410C">
        <w:t xml:space="preserve">Sukladno odredbi članka </w:t>
      </w:r>
      <w:r w:rsidR="00570E54">
        <w:t>12.</w:t>
      </w:r>
      <w:r w:rsidRPr="0040410C">
        <w:t xml:space="preserve"> </w:t>
      </w:r>
      <w:r w:rsidR="00570E54">
        <w:t xml:space="preserve">u vezi s člankom 441. stavak 2. </w:t>
      </w:r>
      <w:r w:rsidR="00570E54" w:rsidRPr="0040410C">
        <w:t xml:space="preserve">Stečajnog zakona („Narodne novine“ broj </w:t>
      </w:r>
      <w:r w:rsidR="00570E54">
        <w:t>71</w:t>
      </w:r>
      <w:r w:rsidR="00570E54" w:rsidRPr="0040410C">
        <w:t>/</w:t>
      </w:r>
      <w:r w:rsidR="00570E54">
        <w:t>15</w:t>
      </w:r>
      <w:r w:rsidR="00570E54" w:rsidRPr="0040410C">
        <w:t>, u daljnjem tekstu: SZ</w:t>
      </w:r>
      <w:r w:rsidR="00570E54">
        <w:t>/15</w:t>
      </w:r>
      <w:r w:rsidR="00570E54" w:rsidRPr="0040410C">
        <w:t xml:space="preserve">) </w:t>
      </w:r>
      <w:r w:rsidRPr="0040410C">
        <w:t>određeno je kao pod točkom I</w:t>
      </w:r>
      <w:r w:rsidR="00EE5463" w:rsidRPr="0040410C">
        <w:t>V</w:t>
      </w:r>
      <w:r w:rsidRPr="0040410C">
        <w:t>. izreke ovog rješenja.</w:t>
      </w:r>
    </w:p>
    <w:p w:rsidRDefault="005F089E" w:rsidP="009E6FB6" w:rsidR="005F089E" w:rsidRPr="0040410C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5824F1">
        <w:rPr>
          <w:rFonts w:eastAsia="MS Mincho"/>
        </w:rPr>
        <w:t>4. svibnja 2017</w:t>
      </w:r>
      <w:r w:rsidRPr="0040410C">
        <w:t xml:space="preserve">. </w:t>
      </w:r>
    </w:p>
    <w:p w:rsidRDefault="00F323FA" w:rsidP="009E6FB6" w:rsidR="00F323FA" w:rsidRPr="0040410C">
      <w:pPr>
        <w:jc w:val="center"/>
      </w:pPr>
    </w:p>
    <w:p w:rsidRDefault="00345D6C" w:rsidP="00345D6C" w:rsidR="00345D6C" w:rsidRPr="0040410C">
      <w:pPr>
        <w:jc w:val="right"/>
      </w:pPr>
      <w:r w:rsidRPr="0040410C">
        <w:t xml:space="preserve">                             Stečajni sudac  </w:t>
      </w:r>
    </w:p>
    <w:p w:rsidRDefault="00345D6C" w:rsidP="00345D6C" w:rsidR="00345D6C" w:rsidRPr="0040410C">
      <w:pPr>
        <w:jc w:val="right"/>
      </w:pPr>
      <w:r w:rsidRPr="0040410C">
        <w:t xml:space="preserve">Liljana Ugrin    </w:t>
      </w:r>
    </w:p>
    <w:p w:rsidRDefault="00345D6C" w:rsidP="00345D6C" w:rsidR="00345D6C" w:rsidRPr="0040410C">
      <w:pPr>
        <w:jc w:val="both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A666D1" w:rsidP="00345D6C" w:rsidR="00A666D1">
      <w:pPr>
        <w:jc w:val="both"/>
        <w:rPr>
          <w:rFonts w:eastAsia="MS Mincho"/>
          <w:lang w:val="de-DE"/>
        </w:rPr>
      </w:pPr>
    </w:p>
    <w:p w:rsidRDefault="00A666D1" w:rsidP="00345D6C" w:rsidR="00A666D1">
      <w:pPr>
        <w:jc w:val="both"/>
        <w:rPr>
          <w:rFonts w:eastAsia="MS Mincho"/>
          <w:lang w:val="de-DE"/>
        </w:rPr>
      </w:pPr>
    </w:p>
    <w:p w:rsidRDefault="00A666D1" w:rsidP="00345D6C" w:rsidR="00A666D1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345D6C" w:rsidP="00E32365" w:rsidR="00345D6C" w:rsidRPr="0040410C">
      <w:pPr>
        <w:jc w:val="both"/>
        <w:rPr>
          <w:lang w:val="de-DE"/>
        </w:rPr>
      </w:pPr>
      <w:proofErr w:type="spellStart"/>
      <w:r w:rsidRPr="0040410C">
        <w:rPr>
          <w:lang w:val="de-DE"/>
        </w:rPr>
        <w:t>Vjerovnici</w:t>
      </w:r>
      <w:proofErr w:type="spellEnd"/>
      <w:r w:rsidRPr="0040410C">
        <w:t xml:space="preserve"> mogu stečajnom sucu podnijeti prigovor na popis tražbina koje se uzimaju u obzir pri diobi u roku od osam dana nakon isteka roka iz članka 185. stavka 1. SZ ( članak 190. stavak 1. SZ). O prigovoru odlučuje stečajni sudac (članak 190. stavak 1. SZ ). </w:t>
      </w:r>
    </w:p>
    <w:p w:rsidRDefault="00345D6C" w:rsidP="00345D6C" w:rsidR="00345D6C">
      <w:pPr>
        <w:jc w:val="both"/>
        <w:rPr>
          <w:lang w:val="de-DE"/>
        </w:rPr>
      </w:pPr>
    </w:p>
    <w:p w:rsidRDefault="00427287" w:rsidP="00345D6C" w:rsidR="00427287">
      <w:pPr>
        <w:jc w:val="both"/>
        <w:rPr>
          <w:lang w:val="de-DE"/>
        </w:rPr>
      </w:pPr>
    </w:p>
    <w:p w:rsidRDefault="00427287" w:rsidP="00345D6C" w:rsidR="00427287">
      <w:pPr>
        <w:jc w:val="both"/>
        <w:rPr>
          <w:lang w:val="de-DE"/>
        </w:rPr>
      </w:pPr>
    </w:p>
    <w:p w:rsidRDefault="00427287" w:rsidP="00345D6C" w:rsidR="00427287" w:rsidRPr="0040410C">
      <w:pPr>
        <w:jc w:val="both"/>
        <w:rPr>
          <w:lang w:val="de-DE"/>
        </w:rPr>
      </w:pPr>
    </w:p>
    <w:p w:rsidRDefault="0003364A" w:rsidP="00345D6C" w:rsidR="0003364A" w:rsidRPr="0040410C">
      <w:pPr>
        <w:jc w:val="both"/>
      </w:pPr>
    </w:p>
    <w:p w:rsidRDefault="00345D6C" w:rsidP="00345D6C" w:rsidR="00345D6C" w:rsidRPr="0040410C">
      <w:pPr>
        <w:jc w:val="both"/>
      </w:pPr>
      <w:r w:rsidRPr="0040410C">
        <w:t>DNA</w:t>
      </w:r>
    </w:p>
    <w:p w:rsidRDefault="00345D6C" w:rsidP="00345D6C" w:rsidR="00345D6C">
      <w:pPr>
        <w:jc w:val="both"/>
      </w:pPr>
      <w:r w:rsidRPr="0040410C">
        <w:t xml:space="preserve">Rješenje dostaviti:  </w:t>
      </w:r>
      <w:r w:rsidR="00D57E55">
        <w:t xml:space="preserve">   -    </w:t>
      </w:r>
      <w:r w:rsidRPr="0040410C">
        <w:t>stečajnom upravitelju</w:t>
      </w:r>
    </w:p>
    <w:p w:rsidRDefault="00D57E55" w:rsidP="00D57E55" w:rsidR="00D57E55">
      <w:pPr>
        <w:pStyle w:val="Odlomakpopisa"/>
        <w:numPr>
          <w:ilvl w:val="0"/>
          <w:numId w:val="50"/>
        </w:numPr>
        <w:jc w:val="both"/>
      </w:pPr>
      <w:r>
        <w:t xml:space="preserve">e- oglasna ploča </w:t>
      </w:r>
    </w:p>
    <w:p w:rsidRDefault="00345D6C" w:rsidP="00D57E55" w:rsidR="00345D6C">
      <w:pPr>
        <w:pStyle w:val="Odlomakpopisa"/>
        <w:numPr>
          <w:ilvl w:val="0"/>
          <w:numId w:val="50"/>
        </w:numPr>
        <w:jc w:val="both"/>
      </w:pPr>
      <w:r w:rsidRPr="0040410C">
        <w:t xml:space="preserve">uz popis tražbina koje se uzimaju u obzir u pisarnici suda   </w:t>
      </w:r>
    </w:p>
    <w:p w:rsidRDefault="00D57E55" w:rsidP="00D57E55" w:rsidR="00D57E55" w:rsidRPr="0040410C">
      <w:pPr>
        <w:pStyle w:val="Odlomakpopisa"/>
        <w:ind w:left="2490"/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5824F1">
        <w:rPr>
          <w:rFonts w:eastAsia="MS Mincho"/>
        </w:rPr>
        <w:t>4. svibnja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A2" w:rsidR="003557A2">
      <w:r>
        <w:separator/>
      </w:r>
    </w:p>
  </w:endnote>
  <w:endnote w:id="0" w:type="continuationSeparator">
    <w:p w:rsidRDefault="003557A2" w:rsidR="0035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AF65A9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A2" w:rsidR="003557A2">
      <w:r>
        <w:separator/>
      </w:r>
    </w:p>
  </w:footnote>
  <w:footnote w:id="0" w:type="continuationSeparator">
    <w:p w:rsidRDefault="003557A2" w:rsidR="00355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>
      <w:t>77</w:t>
    </w:r>
    <w:r w:rsidRPr="00925F8C">
      <w:t>/1</w:t>
    </w:r>
    <w:r>
      <w:t>5</w:t>
    </w:r>
    <w:r w:rsidRPr="00925F8C">
      <w:t>-</w:t>
    </w:r>
    <w:r w:rsidR="00427287">
      <w:t>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0E877C50"/>
    <w:multiLevelType w:val="hybridMultilevel"/>
    <w:tmpl w:val="FB4A0050"/>
    <w:lvl w:tplc="EB3E2634" w:ilvl="0">
      <w:start w:val="5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2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4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9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10"/>
  </w:num>
  <w:num w:numId="6">
    <w:abstractNumId w:val="6"/>
  </w:num>
  <w:num w:numId="7">
    <w:abstractNumId w:val="13"/>
  </w:num>
  <w:num w:numId="8">
    <w:abstractNumId w:val="38"/>
  </w:num>
  <w:num w:numId="9">
    <w:abstractNumId w:val="1"/>
  </w:num>
  <w:num w:numId="10">
    <w:abstractNumId w:val="20"/>
  </w:num>
  <w:num w:numId="11">
    <w:abstractNumId w:val="39"/>
  </w:num>
  <w:num w:numId="12">
    <w:abstractNumId w:val="30"/>
  </w:num>
  <w:num w:numId="13">
    <w:abstractNumId w:val="12"/>
  </w:num>
  <w:num w:numId="14">
    <w:abstractNumId w:val="45"/>
  </w:num>
  <w:num w:numId="15">
    <w:abstractNumId w:val="47"/>
  </w:num>
  <w:num w:numId="16">
    <w:abstractNumId w:val="19"/>
  </w:num>
  <w:num w:numId="17">
    <w:abstractNumId w:val="44"/>
  </w:num>
  <w:num w:numId="18">
    <w:abstractNumId w:val="28"/>
  </w:num>
  <w:num w:numId="19">
    <w:abstractNumId w:val="35"/>
  </w:num>
  <w:num w:numId="20">
    <w:abstractNumId w:val="24"/>
  </w:num>
  <w:num w:numId="21">
    <w:abstractNumId w:val="25"/>
  </w:num>
  <w:num w:numId="22">
    <w:abstractNumId w:val="16"/>
  </w:num>
  <w:num w:numId="23">
    <w:abstractNumId w:val="7"/>
  </w:num>
  <w:num w:numId="24">
    <w:abstractNumId w:val="26"/>
  </w:num>
  <w:num w:numId="25">
    <w:abstractNumId w:val="46"/>
  </w:num>
  <w:num w:numId="26">
    <w:abstractNumId w:val="8"/>
  </w:num>
  <w:num w:numId="27">
    <w:abstractNumId w:val="11"/>
  </w:num>
  <w:num w:numId="28">
    <w:abstractNumId w:val="18"/>
  </w:num>
  <w:num w:numId="29">
    <w:abstractNumId w:val="9"/>
  </w:num>
  <w:num w:numId="30">
    <w:abstractNumId w:val="23"/>
  </w:num>
  <w:num w:numId="31">
    <w:abstractNumId w:val="41"/>
  </w:num>
  <w:num w:numId="32">
    <w:abstractNumId w:val="22"/>
  </w:num>
  <w:num w:numId="33">
    <w:abstractNumId w:val="32"/>
  </w:num>
  <w:num w:numId="34">
    <w:abstractNumId w:val="29"/>
  </w:num>
  <w:num w:numId="35">
    <w:abstractNumId w:val="48"/>
  </w:num>
  <w:num w:numId="36">
    <w:abstractNumId w:val="33"/>
  </w:num>
  <w:num w:numId="37">
    <w:abstractNumId w:val="17"/>
  </w:num>
  <w:num w:numId="38">
    <w:abstractNumId w:val="4"/>
  </w:num>
  <w:num w:numId="39">
    <w:abstractNumId w:val="27"/>
  </w:num>
  <w:num w:numId="40">
    <w:abstractNumId w:val="34"/>
  </w:num>
  <w:num w:numId="41">
    <w:abstractNumId w:val="3"/>
  </w:num>
  <w:num w:numId="42">
    <w:abstractNumId w:val="49"/>
  </w:num>
  <w:num w:numId="43">
    <w:abstractNumId w:val="21"/>
  </w:num>
  <w:num w:numId="44">
    <w:abstractNumId w:val="15"/>
  </w:num>
  <w:num w:numId="45">
    <w:abstractNumId w:val="37"/>
  </w:num>
  <w:num w:numId="46">
    <w:abstractNumId w:val="43"/>
  </w:num>
  <w:num w:numId="47">
    <w:abstractNumId w:val="40"/>
  </w:num>
  <w:num w:numId="48">
    <w:abstractNumId w:val="14"/>
  </w:num>
  <w:num w:numId="49">
    <w:abstractNumId w:val="36"/>
  </w:num>
  <w:num w:numId="50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9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27367"/>
    <w:rsid w:val="0003364A"/>
    <w:rsid w:val="00033823"/>
    <w:rsid w:val="000602A0"/>
    <w:rsid w:val="00064AEC"/>
    <w:rsid w:val="00094078"/>
    <w:rsid w:val="000A0E43"/>
    <w:rsid w:val="000A3204"/>
    <w:rsid w:val="000A3D90"/>
    <w:rsid w:val="000B17A9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60ED7"/>
    <w:rsid w:val="0016231F"/>
    <w:rsid w:val="00162488"/>
    <w:rsid w:val="001A0071"/>
    <w:rsid w:val="001A047D"/>
    <w:rsid w:val="001A125D"/>
    <w:rsid w:val="001A5F6F"/>
    <w:rsid w:val="001A65F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0E8F"/>
    <w:rsid w:val="00221491"/>
    <w:rsid w:val="00240424"/>
    <w:rsid w:val="00244EFF"/>
    <w:rsid w:val="0026256D"/>
    <w:rsid w:val="00266E4D"/>
    <w:rsid w:val="00274598"/>
    <w:rsid w:val="002C327A"/>
    <w:rsid w:val="002C42F8"/>
    <w:rsid w:val="002D7851"/>
    <w:rsid w:val="002E4E4B"/>
    <w:rsid w:val="002F67FE"/>
    <w:rsid w:val="00302226"/>
    <w:rsid w:val="003030EB"/>
    <w:rsid w:val="003061FD"/>
    <w:rsid w:val="00306B99"/>
    <w:rsid w:val="00317811"/>
    <w:rsid w:val="00324CE1"/>
    <w:rsid w:val="00331836"/>
    <w:rsid w:val="0033229A"/>
    <w:rsid w:val="0033365C"/>
    <w:rsid w:val="00345D6C"/>
    <w:rsid w:val="003557A2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F07C2"/>
    <w:rsid w:val="00403E86"/>
    <w:rsid w:val="0040410C"/>
    <w:rsid w:val="00406F01"/>
    <w:rsid w:val="00410AA4"/>
    <w:rsid w:val="00414E44"/>
    <w:rsid w:val="0042504B"/>
    <w:rsid w:val="00427287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70E54"/>
    <w:rsid w:val="0058092A"/>
    <w:rsid w:val="005824F1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3387"/>
    <w:rsid w:val="005F6757"/>
    <w:rsid w:val="00604322"/>
    <w:rsid w:val="00604B39"/>
    <w:rsid w:val="006148DC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738F"/>
    <w:rsid w:val="007B6E0A"/>
    <w:rsid w:val="007C1540"/>
    <w:rsid w:val="007D222B"/>
    <w:rsid w:val="007D7399"/>
    <w:rsid w:val="007D7C42"/>
    <w:rsid w:val="007E1CD5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4149"/>
    <w:rsid w:val="00920C69"/>
    <w:rsid w:val="00942BE5"/>
    <w:rsid w:val="009464C5"/>
    <w:rsid w:val="009539B8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E2946"/>
    <w:rsid w:val="009E39B0"/>
    <w:rsid w:val="009E6FB6"/>
    <w:rsid w:val="00A07643"/>
    <w:rsid w:val="00A144F8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66D1"/>
    <w:rsid w:val="00A672FE"/>
    <w:rsid w:val="00A6773A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65A9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C6D8F"/>
    <w:rsid w:val="00BD3A61"/>
    <w:rsid w:val="00BE25AC"/>
    <w:rsid w:val="00BF77F3"/>
    <w:rsid w:val="00BF7B5D"/>
    <w:rsid w:val="00C02937"/>
    <w:rsid w:val="00C24E65"/>
    <w:rsid w:val="00C351C0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58EA"/>
    <w:rsid w:val="00D13022"/>
    <w:rsid w:val="00D14DC0"/>
    <w:rsid w:val="00D25DA9"/>
    <w:rsid w:val="00D27694"/>
    <w:rsid w:val="00D3345D"/>
    <w:rsid w:val="00D33AE8"/>
    <w:rsid w:val="00D513BD"/>
    <w:rsid w:val="00D561E8"/>
    <w:rsid w:val="00D57E55"/>
    <w:rsid w:val="00D60E76"/>
    <w:rsid w:val="00D710E5"/>
    <w:rsid w:val="00D81A82"/>
    <w:rsid w:val="00D87060"/>
    <w:rsid w:val="00DA2074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865B2"/>
    <w:rsid w:val="00E94E59"/>
    <w:rsid w:val="00E960AC"/>
    <w:rsid w:val="00E9746A"/>
    <w:rsid w:val="00E97B9A"/>
    <w:rsid w:val="00EA36BE"/>
    <w:rsid w:val="00EA3D9C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323FA"/>
    <w:rsid w:val="00F51251"/>
    <w:rsid w:val="00F54682"/>
    <w:rsid w:val="00F55B9B"/>
    <w:rsid w:val="00F670F7"/>
    <w:rsid w:val="00F73E19"/>
    <w:rsid w:val="00F73E75"/>
    <w:rsid w:val="00F822D9"/>
    <w:rsid w:val="00F83C9A"/>
    <w:rsid w:val="00FA04C8"/>
    <w:rsid w:val="00FB0A4E"/>
    <w:rsid w:val="00FB5198"/>
    <w:rsid w:val="00FB7801"/>
    <w:rsid w:val="00FD4D1F"/>
    <w:rsid w:val="00FE3C51"/>
    <w:rsid w:val="00FE75DB"/>
    <w:rsid w:val="00FF1E73"/>
    <w:rsid w:val="00FF37A6"/>
    <w:rsid w:val="00FF542E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57E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4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4F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F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F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F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57E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4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4F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F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F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F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9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St-77/2015-3</izvorni_sadrzaj>
    <derivirana_varijabla naziv="DomainObject.Oznaka_1">St-77/2015-3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ČEHIĆ stečajni upravitelj  Poreč; Stečajna masa NOVA ISTARSKA TRIKOTAŽA p.o.  Novigrad</izvorni_sadrzaj>
    <derivirana_varijabla naziv="DomainObject.Predmet.StrankaFormated_1">  DARIO ČEHIĆ stečajni upravitelj  Poreč; Stečajna masa NOVA ISTARSKA TRIKOTAŽA p.o.  Novigrad</derivirana_varijabla>
  </DomainObject.Predmet.StrankaFormated>
  <DomainObject.Predmet.StrankaFormatedOIB>
    <izvorni_sadrzaj>  DARIO ČEHIĆ stečajni upravitelj  Poreč; Stečajna masa NOVA ISTARSKA TRIKOTAŽA p.o.  Novigrad</izvorni_sadrzaj>
    <derivirana_varijabla naziv="DomainObject.Predmet.StrankaFormatedOIB_1">  DARIO ČEHIĆ stečajni upravitelj  Poreč; Stečajna masa NOVA ISTARSKA TRIKOTAŽA p.o.  Novigrad</derivirana_varijabla>
  </DomainObject.Predmet.StrankaFormatedOIB>
  <DomainObject.Predmet.StrankaFormatedWithAdress>
    <izvorni_sadrzaj> DARIO ČEHIĆ stečajni upravitelj  Poreč, Decumanus 18, 52440 Poreč; Stečajna masa NOVA ISTARSKA TRIKOTAŽA p.o.  Novigrad, bb, 52466 Novigrad</izvorni_sadrzaj>
    <derivirana_varijabla naziv="DomainObject.Predmet.StrankaFormatedWithAdress_1"> DARIO ČEHIĆ stečajni upravitelj  Poreč, Decumanus 18, 52440 Poreč; Stečajna masa NOVA ISTARSKA TRIKOTAŽA p.o.  Novigrad, bb, 52466 Novigrad</derivirana_varijabla>
  </DomainObject.Predmet.StrankaFormatedWithAdress>
  <DomainObject.Predmet.StrankaFormatedWithAdressOIB>
    <izvorni_sadrzaj> DARIO ČEHIĆ stečajni upravitelj  Poreč, Decumanus 18, 52440 Poreč; Stečajna masa NOVA ISTARSKA TRIKOTAŽA p.o.  Novigrad, bb, 52466 Novigrad</izvorni_sadrzaj>
    <derivirana_varijabla naziv="DomainObject.Predmet.StrankaFormatedWithAdressOIB_1"> DARIO ČEHIĆ stečajni upravitelj  Poreč, Decumanus 18, 52440 Poreč; Stečajna masa NOVA ISTARSKA TRIKOTAŽA p.o.  Novigrad, bb, 52466 Novigrad</derivirana_varijabla>
  </DomainObject.Predmet.StrankaFormatedWithAdressOIB>
  <DomainObject.Predmet.StrankaWithAdress>
    <izvorni_sadrzaj>DARIO ČEHIĆ stečajni upravitelj  Poreč Decumanus 18,52440 Poreč,Stečajna masa NOVA ISTARSKA TRIKOTAŽA p.o.  Novigrad bb,52466 Novigrad</izvorni_sadrzaj>
    <derivirana_varijabla naziv="DomainObject.Predmet.StrankaWithAdress_1">DARIO ČEHIĆ stečajni upravitelj  Poreč Decumanus 18,52440 Poreč,Stečajna masa NOVA ISTARSKA TRIKOTAŽA p.o.  Novigrad bb,52466 Novigrad</derivirana_varijabla>
  </DomainObject.Predmet.StrankaWithAdress>
  <DomainObject.Predmet.StrankaWithAdressOIB>
    <izvorni_sadrzaj>DARIO ČEHIĆ stečajni upravitelj  Poreč, Decumanus 18,52440 Poreč,Stečajna masa NOVA ISTARSKA TRIKOTAŽA p.o.  Novigrad, bb,52466 Novigrad</izvorni_sadrzaj>
    <derivirana_varijabla naziv="DomainObject.Predmet.StrankaWithAdressOIB_1">DARIO ČEHIĆ stečajni upravitelj  Poreč, Decumanus 18,52440 Poreč,Stečajna masa NOVA ISTARSKA TRIKOTAŽA p.o.  Novigrad, bb,52466 Novigrad</derivirana_varijabla>
  </DomainObject.Predmet.StrankaWithAdressOIB>
  <DomainObject.Predmet.StrankaNazivFormated>
    <izvorni_sadrzaj>DARIO ČEHIĆ stečajni upravitelj  Poreč,Stečajna masa NOVA ISTARSKA TRIKOTAŽA p.o.  Novigrad</izvorni_sadrzaj>
    <derivirana_varijabla naziv="DomainObject.Predmet.StrankaNazivFormated_1">DARIO ČEHIĆ stečajni upravitelj  Poreč,Stečajna masa NOVA ISTARSKA TRIKOTAŽA p.o.  Novigrad</derivirana_varijabla>
  </DomainObject.Predmet.StrankaNazivFormated>
  <DomainObject.Predmet.StrankaNazivFormatedOIB>
    <izvorni_sadrzaj>DARIO ČEHIĆ stečajni upravitelj  Poreč,Stečajna masa NOVA ISTARSKA TRIKOTAŽA p.o.  Novigrad</izvorni_sadrzaj>
    <derivirana_varijabla naziv="DomainObject.Predmet.StrankaNazivFormatedOIB_1">DARIO ČEHIĆ stečajni upravitelj  Poreč,Stečajna masa NOVA ISTARSKA TRIKOTAŽA p.o.  Novigrad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DARIO ČEHIĆ stečajni upravitelj  Poreč</item>
      <item>Stečajna masa NOVA ISTARSKA TRIKOTAŽA p.o.  Novigrad</item>
    </izvorni_sadrzaj>
    <derivirana_varijabla naziv="DomainObject.Predmet.StrankaListFormated_1">
      <item>DARIO ČEHIĆ stečajni upravitelj  Poreč</item>
      <item>Stečajna masa NOVA ISTARSKA TRIKOTAŽA p.o.  Novigrad</item>
    </derivirana_varijabla>
  </DomainObject.Predmet.StrankaListFormated>
  <DomainObject.Predmet.StrankaListFormatedOIB>
    <izvorni_sadrzaj>
      <item>DARIO ČEHIĆ stečajni upravitelj  Poreč</item>
      <item>Stečajna masa NOVA ISTARSKA TRIKOTAŽA p.o.  Novigrad</item>
    </izvorni_sadrzaj>
    <derivirana_varijabla naziv="DomainObject.Predmet.StrankaListFormatedOIB_1">
      <item>DARIO ČEHIĆ stečajni upravitelj  Poreč</item>
      <item>Stečajna masa NOVA ISTARSKA TRIKOTAŽA p.o.  Novigrad</item>
    </derivirana_varijabla>
  </DomainObject.Predmet.StrankaListFormatedOIB>
  <DomainObject.Predmet.StrankaListFormatedWithAdress>
    <izvorni_sadrzaj>
      <item>DARIO ČEHIĆ stečajni upravitelj  Poreč, Decumanus 18, 52440 Poreč</item>
      <item>Stečajna masa NOVA ISTARSKA TRIKOTAŽA p.o.  Novigrad, bb, 52466 Novigrad</item>
    </izvorni_sadrzaj>
    <derivirana_varijabla naziv="DomainObject.Predmet.StrankaListFormatedWithAdress_1">
      <item>DARIO ČEHIĆ stečajni upravitelj  Poreč, Decumanus 18, 52440 Poreč</item>
      <item>Stečajna masa NOVA ISTARSKA TRIKOTAŽA p.o.  Novigrad, bb, 52466 Novigrad</item>
    </derivirana_varijabla>
  </DomainObject.Predmet.StrankaListFormatedWithAdress>
  <DomainObject.Predmet.StrankaListFormatedWithAdressOIB>
    <izvorni_sadrzaj>
      <item>DARIO ČEHIĆ stečajni upravitelj  Poreč, Decumanus 18, 52440 Poreč</item>
      <item>Stečajna masa NOVA ISTARSKA TRIKOTAŽA p.o.  Novigrad, bb, 52466 Novigrad</item>
    </izvorni_sadrzaj>
    <derivirana_varijabla naziv="DomainObject.Predmet.StrankaListFormatedWithAdressOIB_1">
      <item>DARIO ČEHIĆ stečajni upravitelj  Poreč, Decumanus 18, 52440 Poreč</item>
      <item>Stečajna masa NOVA ISTARSKA TRIKOTAŽA p.o.  Novigrad, bb, 52466 Novigrad</item>
    </derivirana_varijabla>
  </DomainObject.Predmet.StrankaListFormatedWithAdressOIB>
  <DomainObject.Predmet.StrankaListNazivFormated>
    <izvorni_sadrzaj>
      <item>DARIO ČEHIĆ stečajni upravitelj  Poreč</item>
      <item>Stečajna masa NOVA ISTARSKA TRIKOTAŽA p.o.  Novigrad</item>
    </izvorni_sadrzaj>
    <derivirana_varijabla naziv="DomainObject.Predmet.StrankaListNazivFormated_1">
      <item>DARIO ČEHIĆ stečajni upravitelj  Poreč</item>
      <item>Stečajna masa NOVA ISTARSKA TRIKOTAŽA p.o.  Novigrad</item>
    </derivirana_varijabla>
  </DomainObject.Predmet.StrankaListNazivFormated>
  <DomainObject.Predmet.StrankaListNazivFormatedOIB>
    <izvorni_sadrzaj>
      <item>DARIO ČEHIĆ stečajni upravitelj  Poreč</item>
      <item>Stečajna masa NOVA ISTARSKA TRIKOTAŽA p.o.  Novigrad</item>
    </izvorni_sadrzaj>
    <derivirana_varijabla naziv="DomainObject.Predmet.StrankaListNazivFormatedOIB_1">
      <item>DARIO ČEHIĆ stečajni upravitelj  Poreč</item>
      <item>Stečajna masa NOVA ISTARSKA TRIKOTAŽA p.o.  Novigrad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St-77/2015-3</izvorni_sadrzaj>
    <derivirana_varijabla naziv="DomainObject.PoslovniBrojDokumenta_1">St-77/2015-3</derivirana_varijabla>
  </DomainObject.PoslovniBrojDokumenta>
  <DomainObject.Predmet.StrankaIDrugi>
    <izvorni_sadrzaj>DARIO ČEHIĆ stečajni upravitelj  Poreč i dr.</izvorni_sadrzaj>
    <derivirana_varijabla naziv="DomainObject.Predmet.StrankaIDrugi_1">DARIO ČEHIĆ stečajni upravitelj  Poreč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ČEHIĆ stečajni upravitelj  Poreč, Decumanus 18, 52440 Poreč i dr.</izvorni_sadrzaj>
    <derivirana_varijabla naziv="DomainObject.Predmet.StrankaIDrugiAdressOIB_1">DARIO ČEHIĆ stečajni upravitelj  Poreč, Decumanus 18, 52440 Poreč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ČEHIĆ stečajni upravitelj  Poreč</item>
      <item>Stečajna masa NOVA ISTARSKA TRIKOTAŽA p.o.  Novigrad</item>
    </izvorni_sadrzaj>
    <derivirana_varijabla naziv="DomainObject.Predmet.SudioniciListNaziv_1">
      <item>DARIO ČEHIĆ stečajni upravitelj  Poreč</item>
      <item>Stečajna masa NOVA ISTARSKA TRIKOTAŽA p.o.  Novigrad</item>
    </derivirana_varijabla>
  </DomainObject.Predmet.SudioniciListNaziv>
  <DomainObject.Predmet.SudioniciListAdressOIB>
    <izvorni_sadrzaj>
      <item>DARIO ČEHIĆ stečajni upravitelj  Poreč, Decumanus 18,52440 Poreč</item>
      <item>Stečajna masa NOVA ISTARSKA TRIKOTAŽA p.o.  Novigrad, bb,52466 Novigrad</item>
    </izvorni_sadrzaj>
    <derivirana_varijabla naziv="DomainObject.Predmet.SudioniciListAdressOIB_1">
      <item>DARIO ČEHIĆ stečajni upravitelj  Poreč, Decumanus 18,52440 Poreč</item>
      <item>Stečajna masa NOVA ISTARSKA TRIKOTAŽA p.o.  Novigrad, bb,52466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C2F76-DC2E-460B-A89C-DF3537A6D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6</properties:Pages>
  <properties:Words>1354</properties:Words>
  <properties:Characters>7448</properties:Characters>
  <properties:Lines>445</properties:Lines>
  <properties:Paragraphs>291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2017-05-04T11:29:00Z</dcterms:created>
  <dc:creator>Korisnik</dc:creator>
  <cp:lastModifiedBy>Tanja Fidel</cp:lastModifiedBy>
  <cp:lastPrinted>2017-05-04T11:51:00Z</cp:lastPrinted>
  <dcterms:modified xmlns:xsi="http://www.w3.org/2001/XMLSchema-instance" xsi:type="dcterms:W3CDTF">2017-05-04T11:52:00Z</dcterms:modified>
  <cp:revision>14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St-77/2015-3 / Odluka - Rješenje - nastavak postupka zbog naknadne diobe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