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5c243" w14:paraId="d25c243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AD144B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</w:t>
      </w:r>
      <w:r w:rsidR="001838C4">
        <w:rPr>
          <w:rFonts w:cs="Times New Roman"/>
        </w:rPr>
        <w:t xml:space="preserve"> </w:t>
      </w:r>
      <w:r w:rsidR="003479D5">
        <w:rPr>
          <w:rFonts w:cs="Times New Roman"/>
        </w:rPr>
        <w:t>povodom prijedloga predlagatelja Financijske agencije, Regionalni centar Zagreb, Podružnica Varaždin, za otvaranje stečajnog postupka nad dužnikom</w:t>
      </w:r>
      <w:r w:rsidR="005B7318">
        <w:t xml:space="preserve"> </w:t>
      </w:r>
      <w:r w:rsidR="005B7318" w:rsidRPr="00A253C2">
        <w:t>BARANAŠIĆ j.d.o.o., Turčišće, Turčišće 13, OIB: 78023231981</w:t>
      </w:r>
      <w:r w:rsidR="005B7318">
        <w:t>, 26</w:t>
      </w:r>
      <w:r w:rsidR="007F13AB">
        <w:rPr>
          <w:rFonts w:cs="Times New Roman"/>
        </w:rPr>
        <w:t>. listopada</w:t>
      </w:r>
      <w:r w:rsidR="0028752D">
        <w:rPr>
          <w:rFonts w:cs="Times New Roman"/>
        </w:rPr>
        <w:t xml:space="preserve"> </w:t>
      </w:r>
      <w:r w:rsidR="00EF04AA">
        <w:rPr>
          <w:rFonts w:cs="Times New Roman"/>
        </w:rPr>
        <w:t>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>
      <w:pPr>
        <w:jc w:val="both"/>
      </w:pPr>
    </w:p>
    <w:p w:rsidRDefault="007F504A" w:rsidP="005F7221" w:rsidR="007F504A" w:rsidRPr="00412CB1">
      <w:pPr>
        <w:jc w:val="both"/>
      </w:pPr>
    </w:p>
    <w:p w:rsidRDefault="005B7318" w:rsidP="005B7318" w:rsidR="007F504A" w:rsidRPr="007F504A">
      <w:pPr>
        <w:suppressAutoHyphens w:val="false"/>
        <w:ind w:firstLine="709"/>
        <w:jc w:val="both"/>
      </w:pPr>
      <w:r>
        <w:t xml:space="preserve">Pozivaju se osobe koje imaju pravni interes za provedbom ovog stečajnog postupka nad stečajnim dužnikom </w:t>
      </w:r>
      <w:r w:rsidRPr="00A253C2">
        <w:t>BARANAŠIĆ j.d.o.o., Turčišće, Turčišće 13, OIB: 78023231981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St-864/16, jer će u protivnom sud donijeti rješenje o otvaranju i zaključenju stečajnog postupka.</w:t>
      </w:r>
    </w:p>
    <w:p w:rsidRDefault="00AD144B" w:rsidP="005A224A" w:rsidR="00AD144B">
      <w:pPr>
        <w:jc w:val="both"/>
      </w:pPr>
    </w:p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5B7318">
        <w:rPr>
          <w:rFonts w:cs="Times New Roman"/>
        </w:rPr>
        <w:t>26</w:t>
      </w:r>
      <w:r w:rsidR="007F13AB">
        <w:rPr>
          <w:rFonts w:cs="Times New Roman"/>
        </w:rPr>
        <w:t>. listopada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911D0" w:rsidP="00EF04AA" w:rsidR="00C911D0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D63DAA" w:rsidR="000B44AC" w:rsidRPr="00D63D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sectPr w:rsidSect="00BF4648" w:rsidR="000B44AC" w:rsidRPr="00D63DAA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59C" w:rsidP="00BA0147" w:rsidR="001B359C">
      <w:r>
        <w:separator/>
      </w:r>
    </w:p>
  </w:endnote>
  <w:endnote w:id="0" w:type="continuationSeparator">
    <w:p w:rsidRDefault="001B359C" w:rsidP="00BA0147" w:rsidR="001B35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59C" w:rsidP="00BA0147" w:rsidR="001B359C">
      <w:r>
        <w:separator/>
      </w:r>
    </w:p>
  </w:footnote>
  <w:footnote w:id="0" w:type="continuationSeparator">
    <w:p w:rsidRDefault="001B359C" w:rsidP="00BA0147" w:rsidR="001B35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B7318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 xml:space="preserve">Poslovni broj: 5 </w:t>
    </w:r>
    <w:r w:rsidR="00F20309">
      <w:t>St</w:t>
    </w:r>
    <w:r w:rsidR="00A42773">
      <w:t>-</w:t>
    </w:r>
    <w:r w:rsidR="005B7318">
      <w:t>864/16-8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A8C6660"/>
    <w:multiLevelType w:val="hybridMultilevel"/>
    <w:tmpl w:val="18FE1E9E"/>
    <w:lvl w:tplc="0E1CC8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518B"/>
    <w:rsid w:val="0001658C"/>
    <w:rsid w:val="000373CB"/>
    <w:rsid w:val="000531BB"/>
    <w:rsid w:val="000B44AC"/>
    <w:rsid w:val="000C472A"/>
    <w:rsid w:val="000C6498"/>
    <w:rsid w:val="000D6933"/>
    <w:rsid w:val="000D6D0F"/>
    <w:rsid w:val="000F0DE4"/>
    <w:rsid w:val="000F55DF"/>
    <w:rsid w:val="000F5A34"/>
    <w:rsid w:val="00140D30"/>
    <w:rsid w:val="00156E8A"/>
    <w:rsid w:val="001611DE"/>
    <w:rsid w:val="001838C4"/>
    <w:rsid w:val="001B359C"/>
    <w:rsid w:val="001D0412"/>
    <w:rsid w:val="001D107A"/>
    <w:rsid w:val="001D2BCB"/>
    <w:rsid w:val="00217753"/>
    <w:rsid w:val="002341FF"/>
    <w:rsid w:val="00263812"/>
    <w:rsid w:val="0028752D"/>
    <w:rsid w:val="002A7BAD"/>
    <w:rsid w:val="002C0EA7"/>
    <w:rsid w:val="002D481B"/>
    <w:rsid w:val="002D4F2D"/>
    <w:rsid w:val="00317223"/>
    <w:rsid w:val="003278BE"/>
    <w:rsid w:val="00333C49"/>
    <w:rsid w:val="003479D5"/>
    <w:rsid w:val="003538D1"/>
    <w:rsid w:val="00363E19"/>
    <w:rsid w:val="003A689F"/>
    <w:rsid w:val="003B3055"/>
    <w:rsid w:val="003E622A"/>
    <w:rsid w:val="003F0BEA"/>
    <w:rsid w:val="00400984"/>
    <w:rsid w:val="00403A3C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224A"/>
    <w:rsid w:val="005A7952"/>
    <w:rsid w:val="005B7318"/>
    <w:rsid w:val="005C3FAE"/>
    <w:rsid w:val="005D0175"/>
    <w:rsid w:val="005F4618"/>
    <w:rsid w:val="005F7221"/>
    <w:rsid w:val="006063E0"/>
    <w:rsid w:val="00613CF2"/>
    <w:rsid w:val="00621DBC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1C0D"/>
    <w:rsid w:val="0076577E"/>
    <w:rsid w:val="0079114C"/>
    <w:rsid w:val="007D470A"/>
    <w:rsid w:val="007D72C7"/>
    <w:rsid w:val="007E0FAF"/>
    <w:rsid w:val="007E31EB"/>
    <w:rsid w:val="007F13AB"/>
    <w:rsid w:val="007F504A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31F56"/>
    <w:rsid w:val="00A34B54"/>
    <w:rsid w:val="00A37931"/>
    <w:rsid w:val="00A4112C"/>
    <w:rsid w:val="00A42773"/>
    <w:rsid w:val="00A77A7F"/>
    <w:rsid w:val="00AB120E"/>
    <w:rsid w:val="00AC55E9"/>
    <w:rsid w:val="00AD144B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46FD0"/>
    <w:rsid w:val="00C61628"/>
    <w:rsid w:val="00C73667"/>
    <w:rsid w:val="00C911D0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37276"/>
    <w:rsid w:val="00D63DAA"/>
    <w:rsid w:val="00D70B9C"/>
    <w:rsid w:val="00DB63DD"/>
    <w:rsid w:val="00E0463A"/>
    <w:rsid w:val="00E35839"/>
    <w:rsid w:val="00E557EB"/>
    <w:rsid w:val="00E609DB"/>
    <w:rsid w:val="00E66165"/>
    <w:rsid w:val="00E717D2"/>
    <w:rsid w:val="00E84AB3"/>
    <w:rsid w:val="00E924AB"/>
    <w:rsid w:val="00EA5506"/>
    <w:rsid w:val="00EC3F7F"/>
    <w:rsid w:val="00EF04AA"/>
    <w:rsid w:val="00EF51DF"/>
    <w:rsid w:val="00F04E7C"/>
    <w:rsid w:val="00F07400"/>
    <w:rsid w:val="00F20309"/>
    <w:rsid w:val="00F37781"/>
    <w:rsid w:val="00FA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2C0E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E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E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E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E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2C0E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E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E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E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E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St-864/2016</izvorni_sadrzaj>
    <derivirana_varijabla naziv="DomainObject.Predmet.OznakaBroj_1">St-864/2016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BARANAŠIĆ jednostavno društvo s ograničenom odgovornošću za usluge zastupanog po punomoćniku ODVJETNIČKO DRUŠTVO LOZO &amp; PARTNERI d.o.o.</izvorni_sadrzaj>
    <derivirana_varijabla naziv="DomainObject.Predmet.ProtustrankaFormated_1">  BARANAŠIĆ jednostavno društvo s ograničenom odgovornošću za usluge zastupanog po punomoćniku ODVJETNIČKO DRUŠTVO LOZO &amp; PARTNERI d.o.o.</derivirana_varijabla>
  </DomainObject.Predmet.ProtustrankaFormated>
  <DomainObject.Predmet.ProtustrankaFormatedOIB>
    <izvorni_sadrzaj>  BARANAŠIĆ jednostavno društvo s ograničenom odgovornošću za usluge, OIB 78023231981 zastupanog po punomoćniku ODVJETNIČKO DRUŠTVO LOZO &amp; PARTNERI d.o.o.</izvorni_sadrzaj>
    <derivirana_varijabla naziv="DomainObject.Predmet.ProtustrankaFormatedOIB_1">  BARANAŠIĆ jednostavno društvo s ograničenom odgovornošću za usluge, OIB 78023231981 zastupanog po punomoćniku ODVJETNIČKO DRUŠTVO LOZO &amp; PARTNERI d.o.o.</derivirana_varijabla>
  </DomainObject.Predmet.ProtustrankaFormatedOIB>
  <DomainObject.Predmet.ProtustrankaFormatedWithAdress>
    <izvorni_sadrzaj> BARANAŠIĆ jednostavno društvo s ograničenom odgovornošću za usluge, Turčišće 13, 40000 Turčišće zastupanog po punomoćniku ODVJETNIČKO DRUŠTVO LOZO &amp; PARTNERI d.o.o.</izvorni_sadrzaj>
    <derivirana_varijabla naziv="DomainObject.Predmet.ProtustrankaFormatedWithAdress_1"> BARANAŠIĆ jednostavno društvo s ograničenom odgovornošću za usluge, Turčišće 13, 40000 Turčišće zastupanog po punomoćniku ODVJETNIČKO DRUŠTVO LOZO &amp; PARTNERI d.o.o.</derivirana_varijabla>
  </DomainObject.Predmet.ProtustrankaFormatedWithAdress>
  <DomainObject.Predmet.ProtustrankaFormatedWithAdressOIB>
    <izvorni_sadrzaj> BARANAŠIĆ jednostavno društvo s ograničenom odgovornošću za usluge, OIB 78023231981, Turčišće 13, 40000 Turčišće zastupanog po punomoćniku ODVJETNIČKO DRUŠTVO LOZO &amp; PARTNERI d.o.o.</izvorni_sadrzaj>
    <derivirana_varijabla naziv="DomainObject.Predmet.ProtustrankaFormatedWithAdressOIB_1"> BARANAŠIĆ jednostavno društvo s ograničenom odgovornošću za usluge, OIB 78023231981, Turčišće 13, 40000 Turčišće zastupanog po punomoćniku ODVJETNIČKO DRUŠTVO LOZO &amp; PARTNERI d.o.o.</derivirana_varijabla>
  </DomainObject.Predmet.ProtustrankaFormatedWithAdressOIB>
  <DomainObject.Predmet.ProtustrankaWithAdress>
    <izvorni_sadrzaj>BARANAŠIĆ jednostavno društvo s ograničenom odgovornošću za usluge Turčišće 13, 40000 Turčišće</izvorni_sadrzaj>
    <derivirana_varijabla naziv="DomainObject.Predmet.ProtustrankaWithAdress_1">BARANAŠIĆ jednostavno društvo s ograničenom odgovornošću za usluge Turčišće 13, 40000 Turčišće</derivirana_varijabla>
  </DomainObject.Predmet.ProtustrankaWithAdress>
  <DomainObject.Predmet.ProtustrankaWithAdressOIB>
    <izvorni_sadrzaj>BARANAŠIĆ jednostavno društvo s ograničenom odgovornošću za usluge, OIB 78023231981, Turčišće 13, 40000 Turčišće</izvorni_sadrzaj>
    <derivirana_varijabla naziv="DomainObject.Predmet.ProtustrankaWithAdressOIB_1">BARANAŠIĆ jednostavno društvo s ograničenom odgovornošću za usluge, OIB 78023231981, Turčišće 13, 40000 Turčišće</derivirana_varijabla>
  </DomainObject.Predmet.ProtustrankaWithAdressOIB>
  <DomainObject.Predmet.ProtustrankaNazivFormated>
    <izvorni_sadrzaj>BARANAŠIĆ jednostavno društvo s ograničenom odgovornošću za usluge</izvorni_sadrzaj>
    <derivirana_varijabla naziv="DomainObject.Predmet.ProtustrankaNazivFormated_1">BARANAŠIĆ jednostavno društvo s ograničenom odgovornošću za usluge</derivirana_varijabla>
  </DomainObject.Predmet.ProtustrankaNazivFormated>
  <DomainObject.Predmet.ProtustrankaNazivFormatedOIB>
    <izvorni_sadrzaj>BARANAŠIĆ jednostavno društvo s ograničenom odgovornošću za usluge, OIB 78023231981</izvorni_sadrzaj>
    <derivirana_varijabla naziv="DomainObject.Predmet.ProtustrankaNazivFormatedOIB_1">BARANAŠIĆ jednostavno društvo s ograničenom odgovornošću za usluge, OIB 78023231981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1258.69</izvorni_sadrzaj>
    <derivirana_varijabla naziv="DomainObject.Predmet.TrenutnaVrijednost_1">1258.69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BARANAŠIĆ jednostavno društvo s ograničenom odgovornošću za usluge zastupanog po punomoćniku ODVJETNIČKO DRUŠTVO LOZO &amp; PARTNERI d.o.o.</item>
    </izvorni_sadrzaj>
    <derivirana_varijabla naziv="DomainObject.Predmet.ProtuStrankaListFormated_1">
      <item>BARANAŠIĆ jednostavno društvo s ograničenom odgovornošću za usluge zastupanog po punomoćniku ODVJETNIČKO DRUŠTVO LOZO &amp; PARTNERI d.o.o.</item>
    </derivirana_varijabla>
  </DomainObject.Predmet.ProtuStrankaListFormated>
  <DomainObject.Predmet.ProtuStrankaListFormatedOIB>
    <izvorni_sadrzaj>
      <item>BARANAŠIĆ jednostavno društvo s ograničenom odgovornošću za usluge, OIB 78023231981 zastupanog po punomoćniku ODVJETNIČKO DRUŠTVO LOZO &amp; PARTNERI d.o.o.</item>
    </izvorni_sadrzaj>
    <derivirana_varijabla naziv="DomainObject.Predmet.ProtuStrankaListFormatedOIB_1">
      <item>BARANAŠIĆ jednostavno društvo s ograničenom odgovornošću za usluge, OIB 78023231981 zastupanog po punomoćniku ODVJETNIČKO DRUŠTVO LOZO &amp; PARTNERI d.o.o.</item>
    </derivirana_varijabla>
  </DomainObject.Predmet.ProtuStrankaListFormatedOIB>
  <DomainObject.Predmet.ProtuStrankaListFormatedWithAdress>
    <izvorni_sadrzaj>
      <item>BARANAŠIĆ jednostavno društvo s ograničenom odgovornošću za usluge, Turčišće 13, 40000 Turčišće zastupanog po punomoćniku ODVJETNIČKO DRUŠTVO LOZO &amp; PARTNERI d.o.o.</item>
    </izvorni_sadrzaj>
    <derivirana_varijabla naziv="DomainObject.Predmet.ProtuStrankaListFormatedWithAdress_1">
      <item>BARANAŠIĆ jednostavno društvo s ograničenom odgovornošću za usluge, Turčišće 13, 40000 Turčišće zastupanog po punomoćniku ODVJETNIČKO DRUŠTVO LOZO &amp; PARTNERI d.o.o.</item>
    </derivirana_varijabla>
  </DomainObject.Predmet.ProtuStrankaListFormatedWithAdress>
  <DomainObject.Predmet.ProtuStrankaListFormatedWithAdressOIB>
    <izvorni_sadrzaj>
      <item>BARANAŠIĆ jednostavno društvo s ograničenom odgovornošću za usluge, OIB 78023231981, Turčišće 13, 40000 Turčišće zastupanog po punomoćniku ODVJETNIČKO DRUŠTVO LOZO &amp; PARTNERI d.o.o.</item>
    </izvorni_sadrzaj>
    <derivirana_varijabla naziv="DomainObject.Predmet.ProtuStrankaListFormatedWithAdressOIB_1">
      <item>BARANAŠIĆ jednostavno društvo s ograničenom odgovornošću za usluge, OIB 78023231981, Turčišće 13, 40000 Turčišće zastupanog po punomoćniku ODVJETNIČKO DRUŠTVO LOZO &amp; PARTNERI d.o.o.</item>
    </derivirana_varijabla>
  </DomainObject.Predmet.ProtuStrankaListFormatedWithAdressOIB>
  <DomainObject.Predmet.ProtuStrankaListNazivFormated>
    <izvorni_sadrzaj>
      <item>BARANAŠIĆ jednostavno društvo s ograničenom odgovornošću za usluge</item>
    </izvorni_sadrzaj>
    <derivirana_varijabla naziv="DomainObject.Predmet.ProtuStrankaListNazivFormated_1">
      <item>BARANAŠIĆ jednostavno društvo s ograničenom odgovornošću za usluge</item>
    </derivirana_varijabla>
  </DomainObject.Predmet.ProtuStrankaListNazivFormated>
  <DomainObject.Predmet.ProtuStrankaListNazivFormatedOIB>
    <izvorni_sadrzaj>
      <item>BARANAŠIĆ jednostavno društvo s ograničenom odgovornošću za usluge, OIB 78023231981</item>
    </izvorni_sadrzaj>
    <derivirana_varijabla naziv="DomainObject.Predmet.ProtuStrankaListNazivFormatedOIB_1">
      <item>BARANAŠIĆ jednostavno društvo s ograničenom odgovornošću za usluge, OIB 78023231981</item>
    </derivirana_varijabla>
  </DomainObject.Predmet.ProtuStrankaListNazivFormatedOIB>
  <DomainObject.Predmet.OstaliListFormated>
    <izvorni_sadrzaj>
      <item>sudski registar</item>
      <item>Draga Baranašić</item>
      <item>Županijsko državno odvjetništvo</item>
      <item>ODVJETNIČKO DRUŠTVO LOZO &amp; PARTNERI d.o.o. punomoćnik sudionika u postupku BARANAŠIĆ jednostavno društvo s ograničenom odgovornošću za usluge</item>
    </izvorni_sadrzaj>
    <derivirana_varijabla naziv="DomainObject.Predmet.OstaliListFormated_1">
      <item>sudski registar</item>
      <item>Draga Baranašić</item>
      <item>Županijsko državno odvjetništvo</item>
      <item>ODVJETNIČKO DRUŠTVO LOZO &amp; PARTNERI d.o.o. punomoćnik sudionika u postupku BARANAŠIĆ jednostavno društvo s ograničenom odgovornošću za usluge</item>
    </derivirana_varijabla>
  </DomainObject.Predmet.OstaliListFormated>
  <DomainObject.Predmet.OstaliListFormatedOIB>
    <izvorni_sadrzaj>
      <item>sudski registar</item>
      <item>Draga Baranašić, OIB 21050744747</item>
      <item>Županijsko državno odvjetništvo</item>
      <item>ODVJETNIČKO DRUŠTVO LOZO &amp; PARTNERI d.o.o. punomoćnik sudionika u postupku BARANAŠIĆ jednostavno društvo s ograničenom odgovornošću za usluge</item>
    </izvorni_sadrzaj>
    <derivirana_varijabla naziv="DomainObject.Predmet.OstaliListFormatedOIB_1">
      <item>sudski registar</item>
      <item>Draga Baranašić, OIB 21050744747</item>
      <item>Županijsko državno odvjetništvo</item>
      <item>ODVJETNIČKO DRUŠTVO LOZO &amp; PARTNERI d.o.o. punomoćnik sudionika u postupku BARANAŠIĆ jednostavno društvo s ograničenom odgovornošću za usluge</item>
    </derivirana_varijabla>
  </DomainObject.Predmet.OstaliListFormatedOIB>
  <DomainObject.Predmet.OstaliListFormatedWithAdress>
    <izvorni_sadrzaj>
      <item>sudski registar</item>
      <item>Draga Baranašić, Turčišće 13, 40000 Turčišće</item>
      <item>Županijsko državno odvjetništvo</item>
      <item>ODVJETNIČKO DRUŠTVO LOZO &amp; PARTNERI d.o.o., Varšavska 16, 10000 Zagreb punomoćnik sudionika u postupku BARANAŠIĆ jednostavno društvo s ograničenom odgovornošću za usluge</item>
    </izvorni_sadrzaj>
    <derivirana_varijabla naziv="DomainObject.Predmet.OstaliListFormatedWithAdress_1">
      <item>sudski registar</item>
      <item>Draga Baranašić, Turčišće 13, 40000 Turčišće</item>
      <item>Županijsko državno odvjetništvo</item>
      <item>ODVJETNIČKO DRUŠTVO LOZO &amp; PARTNERI d.o.o., Varšavska 16, 10000 Zagreb punomoćnik sudionika u postupku BARANAŠIĆ jednostavno društvo s ograničenom odgovornošću za usluge</item>
    </derivirana_varijabla>
  </DomainObject.Predmet.OstaliListFormatedWithAdress>
  <DomainObject.Predmet.OstaliListFormatedWithAdressOIB>
    <izvorni_sadrzaj>
      <item>sudski registar</item>
      <item>Draga Baranašić, OIB 21050744747, Turčišće 13, 40000 Turčišće</item>
      <item>Županijsko državno odvjetništvo</item>
      <item>ODVJETNIČKO DRUŠTVO LOZO &amp; PARTNERI d.o.o., Varšavska 16, 10000 Zagreb punomoćnik sudionika u postupku BARANAŠIĆ jednostavno društvo s ograničenom odgovornošću za usluge</item>
    </izvorni_sadrzaj>
    <derivirana_varijabla naziv="DomainObject.Predmet.OstaliListFormatedWithAdressOIB_1">
      <item>sudski registar</item>
      <item>Draga Baranašić, OIB 21050744747, Turčišće 13, 40000 Turčišće</item>
      <item>Županijsko državno odvjetništvo</item>
      <item>ODVJETNIČKO DRUŠTVO LOZO &amp; PARTNERI d.o.o., Varšavska 16, 10000 Zagreb punomoćnik sudionika u postupku BARANAŠIĆ jednostavno društvo s ograničenom odgovornošću za usluge</item>
    </derivirana_varijabla>
  </DomainObject.Predmet.OstaliListFormatedWithAdressOIB>
  <DomainObject.Predmet.OstaliListNazivFormated>
    <izvorni_sadrzaj>
      <item>sudski registar</item>
      <item>Draga Baranašić</item>
      <item>Županijsko državno odvjetništvo</item>
      <item>ODVJETNIČKO DRUŠTVO LOZO &amp; PARTNERI d.o.o.</item>
    </izvorni_sadrzaj>
    <derivirana_varijabla naziv="DomainObject.Predmet.OstaliListNazivFormated_1">
      <item>sudski registar</item>
      <item>Draga Baranašić</item>
      <item>Županijsko državno odvjetništvo</item>
      <item>ODVJETNIČKO DRUŠTVO LOZO &amp; PARTNERI d.o.o.</item>
    </derivirana_varijabla>
  </DomainObject.Predmet.OstaliListNazivFormated>
  <DomainObject.Predmet.OstaliListNazivFormatedOIB>
    <izvorni_sadrzaj>
      <item>sudski registar</item>
      <item>Draga Baranašić, OIB 21050744747</item>
      <item>Županijsko državno odvjetništvo</item>
      <item>ODVJETNIČKO DRUŠTVO LOZO &amp; PARTNERI d.o.o.</item>
    </izvorni_sadrzaj>
    <derivirana_varijabla naziv="DomainObject.Predmet.OstaliListNazivFormatedOIB_1">
      <item>sudski registar</item>
      <item>Draga Baranašić, OIB 21050744747</item>
      <item>Županijsko državno odvjetništvo</item>
      <item>ODVJETNIČKO DRUŠTVO LOZO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BARANAŠIĆ jednostavno društvo s ograničenom odgovornošću za usluge</izvorni_sadrzaj>
    <derivirana_varijabla naziv="DomainObject.Predmet.ProtustrankaIDrugi_1">BARANAŠIĆ jednostavno društvo s ograničenom odgovornošću za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BARANAŠIĆ jednostavno društvo s ograničenom odgovornošću za usluge, OIB 78023231981, Turčišće 13, 40000 Turčišće</izvorni_sadrzaj>
    <derivirana_varijabla naziv="DomainObject.Predmet.ProtustrankaIDrugiAdressOIB_1">BARANAŠIĆ jednostavno društvo s ograničenom odgovornošću za usluge, OIB 78023231981, Turčišće 13, 40000 Turčišće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BARANAŠIĆ jednostavno društvo s ograničenom odgovornošću za usluge</item>
      <item>sudski registar</item>
      <item>Draga Baranašić</item>
      <item>Županijsko državno odvjetništvo</item>
      <item>ODVJETNIČKO DRUŠTVO LOZO &amp; PARTNERI d.o.o.</item>
    </izvorni_sadrzaj>
    <derivirana_varijabla naziv="DomainObject.Predmet.SudioniciListNaziv_1">
      <item>Financijska agencija</item>
      <item>BARANAŠIĆ jednostavno društvo s ograničenom odgovornošću za usluge</item>
      <item>sudski registar</item>
      <item>Draga Baranašić</item>
      <item>Županijsko državno odvjetništvo</item>
      <item>ODVJETNIČKO DRUŠTVO LOZO &amp; PARTNERI d.o.o.</item>
    </derivirana_varijabla>
  </DomainObject.Predmet.SudioniciListNaziv>
  <DomainObject.Predmet.SudioniciListAdressOIB>
    <izvorni_sadrzaj>
      <item>Financijska agencija, OIB 85821130368</item>
      <item>BARANAŠIĆ jednostavno društvo s ograničenom odgovornošću za usluge, OIB 78023231981, Turčišće 13,40000 Turčišće</item>
      <item>sudski registar</item>
      <item>Draga Baranašić, OIB 21050744747, Turčišće 13,40000 Turčišće</item>
      <item>Županijsko državno odvjetništvo</item>
      <item>ODVJETNIČKO DRUŠTVO LOZO &amp; PARTNERI d.o.o., Varšavska 16,10000 Zagreb</item>
    </izvorni_sadrzaj>
    <derivirana_varijabla naziv="DomainObject.Predmet.SudioniciListAdressOIB_1">
      <item>Financijska agencija, OIB 85821130368</item>
      <item>BARANAŠIĆ jednostavno društvo s ograničenom odgovornošću za usluge, OIB 78023231981, Turčišće 13,40000 Turčišće</item>
      <item>sudski registar</item>
      <item>Draga Baranašić, OIB 21050744747, Turčišće 13,40000 Turčišće</item>
      <item>Županijsko državno odvjetništvo</item>
      <item>ODVJETNIČKO DRUŠTVO LOZO &amp; PARTNERI d.o.o., Varšavska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78023231981</item>
      <item>, OIB null</item>
      <item>, OIB 21050744747</item>
      <item>, OIB null</item>
      <item>, OIB null</item>
    </izvorni_sadrzaj>
    <derivirana_varijabla naziv="DomainObject.Predmet.SudioniciListNazivOIB_1">
      <item>, OIB 85821130368</item>
      <item>, OIB 78023231981</item>
      <item>, OIB null</item>
      <item>, OIB 21050744747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27C07A-8CD1-4CC1-8838-11E7994CC5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1501</properties:Characters>
  <properties:Lines>50</properties:Lines>
  <properties:Paragraphs>17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2016-10-26T12:07:00Z</cp:lastPrinted>
  <dcterms:modified xmlns:xsi="http://www.w3.org/2001/XMLSchema-instance" xsi:type="dcterms:W3CDTF">2016-10-26T12:07:00Z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