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b07a" w14:paraId="589b07a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EE60A1">
        <w:rPr>
          <w:b/>
        </w:rPr>
        <w:t>1665</w:t>
      </w:r>
      <w:r w:rsidR="00DB52D3" w:rsidRPr="00DB52D3">
        <w:rPr>
          <w:b/>
        </w:rPr>
        <w:t>/2015-</w:t>
      </w:r>
      <w:r w:rsidR="00587D6B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KATODA društvo s ograničenom odgovornošću za trgovinu i usluge, skraćena tvrtka: KATODA d.o.o., Nova Gradiška, Ljudevita Gaja 65, OIB 15231324750</w:t>
      </w:r>
      <w:r w:rsidR="00B16504" w:rsidRPr="00B16504">
        <w:t xml:space="preserve">, </w:t>
      </w:r>
      <w:r w:rsidR="00AA7765">
        <w:t xml:space="preserve">dana </w:t>
      </w:r>
      <w:r w:rsidR="00C92D33">
        <w:t>1</w:t>
      </w:r>
      <w:r w:rsidR="00EE60A1">
        <w:t>4</w:t>
      </w:r>
      <w:r w:rsidR="00C92D33">
        <w:t>. lipnja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3357C9" w:rsidRPr="003357C9">
        <w:t>KATODA društvo s ograničenom odgovornošću za trgovinu i usluge, skraćena tvrtka: KATODA d.o.o., Nova Gradiška, Ljudevita Gaja 65, OIB 15231324750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A12D69" w:rsidRPr="00A12D69">
        <w:t>MARGARETA BONDŽA iz Vinkovaca, Lapovačka 30, OIB: 43842887527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3357C9" w:rsidRPr="003357C9">
        <w:t>KATODA društvo s ograničenom odgovornošću za trgovinu i usluge, skraćena tvrtka: KATODA d.o.o., Nova Gradiška, Ljudevita Gaja 65, OIB 15231324750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3357C9">
        <w:rPr>
          <w:b/>
        </w:rPr>
        <w:t>1665</w:t>
      </w:r>
      <w:r w:rsidR="00533CCE">
        <w:rPr>
          <w:b/>
        </w:rPr>
        <w:t>/</w:t>
      </w:r>
      <w:r w:rsidRPr="002F214A">
        <w:rPr>
          <w:b/>
        </w:rPr>
        <w:t>201</w:t>
      </w:r>
      <w:r w:rsidR="00587D6B">
        <w:rPr>
          <w:b/>
        </w:rPr>
        <w:t>5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3357C9" w:rsidRPr="003357C9">
        <w:t>KATODA društvo s ograničenom odgovornošću za trgovinu i usluge, skraćena tvrtka: KATODA d.o.o., Nova Gradiška, Ljudevita Gaja 65, OIB 15231324750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92D33">
        <w:t>1</w:t>
      </w:r>
      <w:r w:rsidR="003357C9">
        <w:t>4</w:t>
      </w:r>
      <w:r w:rsidR="00C92D33">
        <w:t>. lipnja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32D" w:rsidR="0076432D">
      <w:r>
        <w:separator/>
      </w:r>
    </w:p>
  </w:endnote>
  <w:endnote w:id="0" w:type="continuationSeparator">
    <w:p w:rsidRDefault="0076432D" w:rsidR="00764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32D" w:rsidR="0076432D">
      <w:r>
        <w:separator/>
      </w:r>
    </w:p>
  </w:footnote>
  <w:footnote w:id="0" w:type="continuationSeparator">
    <w:p w:rsidRDefault="0076432D" w:rsidR="00764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2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076B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2EE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6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6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ČL.429.ST.1.SZ</izvorni_sadrzaj>
    <derivirana_varijabla naziv="DomainObject.Predmet.Opis_1">ČL.429.ST.1.SZ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St-1665/2015</izvorni_sadrzaj>
    <derivirana_varijabla naziv="DomainObject.Predmet.OznakaBroj_1">St-1665/2015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KATODA društvo s ograničenom odgovornošću za trgovinu i usluge</izvorni_sadrzaj>
    <derivirana_varijabla naziv="DomainObject.Predmet.ProtustrankaFormated_1">  KATODA društvo s ograničenom odgovornošću za trgovinu i usluge</derivirana_varijabla>
  </DomainObject.Predmet.ProtustrankaFormated>
  <DomainObject.Predmet.ProtustrankaFormatedOIB>
    <izvorni_sadrzaj>  KATODA društvo s ograničenom odgovornošću za trgovinu i usluge, OIB 15231324750</izvorni_sadrzaj>
    <derivirana_varijabla naziv="DomainObject.Predmet.ProtustrankaFormatedOIB_1">  KATODA društvo s ograničenom odgovornošću za trgovinu i usluge, OIB 15231324750</derivirana_varijabla>
  </DomainObject.Predmet.ProtustrankaFormatedOIB>
  <DomainObject.Predmet.ProtustrankaFormatedWithAdress>
    <izvorni_sadrzaj> KATODA društvo s ograničenom odgovornošću za trgovinu i usluge, Ljudevita Gaja 65, 35400 Nova Gradiška</izvorni_sadrzaj>
    <derivirana_varijabla naziv="DomainObject.Predmet.ProtustrankaFormatedWithAdress_1"> KATODA društvo s ograničenom odgovornošću za trgovinu i usluge, Ljudevita Gaja 65, 35400 Nova Gradiška</derivirana_varijabla>
  </DomainObject.Predmet.ProtustrankaFormatedWithAdress>
  <DomainObject.Predmet.ProtustrankaFormatedWithAdressOIB>
    <izvorni_sadrzaj> KATODA društvo s ograničenom odgovornošću za trgovinu i usluge, OIB 15231324750, Ljudevita Gaja 65, 35400 Nova Gradiška</izvorni_sadrzaj>
    <derivirana_varijabla naziv="DomainObject.Predmet.ProtustrankaFormatedWithAdressOIB_1"> KATODA društvo s ograničenom odgovornošću za trgovinu i usluge, OIB 15231324750, Ljudevita Gaja 65, 35400 Nova Gradiška</derivirana_varijabla>
  </DomainObject.Predmet.ProtustrankaFormatedWithAdressOIB>
  <DomainObject.Predmet.ProtustrankaWithAdress>
    <izvorni_sadrzaj>KATODA društvo s ograničenom odgovornošću za trgovinu i usluge Ljudevita Gaja 65, 35400 Nova Gradiška</izvorni_sadrzaj>
    <derivirana_varijabla naziv="DomainObject.Predmet.ProtustrankaWithAdress_1">KATODA društvo s ograničenom odgovornošću za trgovinu i usluge Ljudevita Gaja 65, 35400 Nova Gradiška</derivirana_varijabla>
  </DomainObject.Predmet.ProtustrankaWithAdress>
  <DomainObject.Predmet.ProtustrankaWithAdressOIB>
    <izvorni_sadrzaj>KATODA društvo s ograničenom odgovornošću za trgovinu i usluge, OIB 15231324750, Ljudevita Gaja 65, 35400 Nova Gradiška</izvorni_sadrzaj>
    <derivirana_varijabla naziv="DomainObject.Predmet.ProtustrankaWithAdressOIB_1">KATODA društvo s ograničenom odgovornošću za trgovinu i usluge, OIB 15231324750, Ljudevita Gaja 65, 35400 Nova Gradiška</derivirana_varijabla>
  </DomainObject.Predmet.ProtustrankaWithAdressOIB>
  <DomainObject.Predmet.ProtustrankaNazivFormated>
    <izvorni_sadrzaj>KATODA društvo s ograničenom odgovornošću za trgovinu i usluge</izvorni_sadrzaj>
    <derivirana_varijabla naziv="DomainObject.Predmet.ProtustrankaNazivFormated_1">KATODA društvo s ograničenom odgovornošću za trgovinu i usluge</derivirana_varijabla>
  </DomainObject.Predmet.ProtustrankaNazivFormated>
  <DomainObject.Predmet.ProtustrankaNazivFormatedOIB>
    <izvorni_sadrzaj>KATODA društvo s ograničenom odgovornošću za trgovinu i usluge, OIB 15231324750</izvorni_sadrzaj>
    <derivirana_varijabla naziv="DomainObject.Predmet.ProtustrankaNazivFormatedOIB_1">KATODA društvo s ograničenom odgovornošću za trgovinu i usluge, OIB 15231324750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4227.90</izvorni_sadrzaj>
    <derivirana_varijabla naziv="DomainObject.Predmet.TrenutnaVrijednost_1">4227.90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KATODA društvo s ograničenom odgovornošću za trgovinu i usluge</item>
    </izvorni_sadrzaj>
    <derivirana_varijabla naziv="DomainObject.Predmet.ProtuStrankaListFormated_1">
      <item>KATODA društvo s ograničenom odgovornošću za trgovinu i usluge</item>
    </derivirana_varijabla>
  </DomainObject.Predmet.ProtuStrankaListFormated>
  <DomainObject.Predmet.ProtuStrankaListFormatedOIB>
    <izvorni_sadrzaj>
      <item>KATODA društvo s ograničenom odgovornošću za trgovinu i usluge, OIB 15231324750</item>
    </izvorni_sadrzaj>
    <derivirana_varijabla naziv="DomainObject.Predmet.ProtuStrankaListFormatedOIB_1">
      <item>KATODA društvo s ograničenom odgovornošću za trgovinu i usluge, OIB 15231324750</item>
    </derivirana_varijabla>
  </DomainObject.Predmet.ProtuStrankaListFormatedOIB>
  <DomainObject.Predmet.ProtuStrankaListFormatedWithAdress>
    <izvorni_sadrzaj>
      <item>KATODA društvo s ograničenom odgovornošću za trgovinu i usluge, Ljudevita Gaja 65, 35400 Nova Gradiška</item>
    </izvorni_sadrzaj>
    <derivirana_varijabla naziv="DomainObject.Predmet.ProtuStrankaListFormatedWithAdress_1">
      <item>KATODA društvo s ograničenom odgovornošću za trgovinu i usluge, Ljudevita Gaja 65, 35400 Nova Gradiška</item>
    </derivirana_varijabla>
  </DomainObject.Predmet.ProtuStrankaListFormatedWithAdress>
  <DomainObject.Predmet.ProtuStrankaListFormatedWithAdressOIB>
    <izvorni_sadrzaj>
      <item>KATODA društvo s ograničenom odgovornošću za trgovinu i usluge, OIB 15231324750, Ljudevita Gaja 65, 35400 Nova Gradiška</item>
    </izvorni_sadrzaj>
    <derivirana_varijabla naziv="DomainObject.Predmet.ProtuStrankaListFormatedWithAdressOIB_1">
      <item>KATODA društvo s ograničenom odgovornošću za trgovinu i usluge, OIB 15231324750, Ljudevita Gaja 65, 35400 Nova Gradiška</item>
    </derivirana_varijabla>
  </DomainObject.Predmet.ProtuStrankaListFormatedWithAdressOIB>
  <DomainObject.Predmet.ProtuStrankaListNazivFormated>
    <izvorni_sadrzaj>
      <item>KATODA društvo s ograničenom odgovornošću za trgovinu i usluge</item>
    </izvorni_sadrzaj>
    <derivirana_varijabla naziv="DomainObject.Predmet.ProtuStrankaListNazivFormated_1">
      <item>KATODA društvo s ograničenom odgovornošću za trgovinu i usluge</item>
    </derivirana_varijabla>
  </DomainObject.Predmet.ProtuStrankaListNazivFormated>
  <DomainObject.Predmet.ProtuStrankaListNazivFormatedOIB>
    <izvorni_sadrzaj>
      <item>KATODA društvo s ograničenom odgovornošću za trgovinu i usluge, OIB 15231324750</item>
    </izvorni_sadrzaj>
    <derivirana_varijabla naziv="DomainObject.Predmet.ProtuStrankaListNazivFormatedOIB_1">
      <item>KATODA društvo s ograničenom odgovornošću za trgovinu i usluge, OIB 15231324750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KATODA društvo s ograničenom odgovornošću za trgovinu i usluge</izvorni_sadrzaj>
    <derivirana_varijabla naziv="DomainObject.Predmet.ProtustrankaIDrugi_1">KATODA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KATODA društvo s ograničenom odgovornošću za trgovinu i usluge, OIB 15231324750, Ljudevita Gaja 65, 35400 Nova Gradiška</izvorni_sadrzaj>
    <derivirana_varijabla naziv="DomainObject.Predmet.ProtustrankaIDrugiAdressOIB_1">KATODA društvo s ograničenom odgovornošću za trgovinu i usluge, OIB 15231324750, Ljudevita Gaja 65,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KATODA društvo s ograničenom odgovornošću za trgovinu i usluge</item>
    </izvorni_sadrzaj>
    <derivirana_varijabla naziv="DomainObject.Predmet.SudioniciListNaziv_1">
      <item>Financijska agencija</item>
      <item>KATODA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KATODA društvo s ograničenom odgovornošću za trgovinu i usluge, OIB 15231324750, Ljudevita Gaja 65,35400 Nova Gradiška</item>
    </izvorni_sadrzaj>
    <derivirana_varijabla naziv="DomainObject.Predmet.SudioniciListAdressOIB_1">
      <item>Financijska agencija, OIB 85821130368, Ulica grada Vukovara 70,10000 Zagreb</item>
      <item>KATODA društvo s ograničenom odgovornošću za trgovinu i usluge, OIB 15231324750, Ljudevita Gaja 65,35400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15231324750</item>
    </izvorni_sadrzaj>
    <derivirana_varijabla naziv="DomainObject.Predmet.SudioniciListNazivOIB_1">
      <item>, OIB 85821130368</item>
      <item>, OIB 15231324750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26AB8-BFCA-4EF8-8FE7-68CA38035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784</properties:Words>
  <properties:Characters>4428</properties:Characters>
  <properties:Lines>114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2016-06-14T05:56:00Z</dcterms:created>
  <dc:creator>alet</dc:creator>
  <cp:lastModifiedBy>wsadmin</cp:lastModifiedBy>
  <cp:lastPrinted>2016-06-14T06:58:00Z</cp:lastPrinted>
  <dcterms:modified xmlns:xsi="http://www.w3.org/2001/XMLSchema-instance" xsi:type="dcterms:W3CDTF">2016-06-14T07:01:00Z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