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5fa2" w14:paraId="6cc5fa2" w:rsidRDefault="000A5CAD" w:rsidR="000A5CAD" w:rsidRPr="008A4A56">
      <w:pPr>
        <w15:collapsed w:val="false"/>
      </w:pPr>
      <w:bookmarkStart w:name="_GoBack" w:id="0"/>
      <w:bookmarkEnd w:id="0"/>
    </w:p>
    <w:p w:rsidRDefault="007A0C83" w:rsidP="007A0C83" w:rsidR="007A0C83" w:rsidRPr="008A4A56">
      <w:pPr>
        <w:jc w:val="both"/>
        <w:rPr>
          <w:rFonts w:eastAsia="MS Mincho"/>
        </w:rPr>
      </w:pPr>
    </w:p>
    <w:p w:rsidRDefault="007A0C83" w:rsidP="007A0C83" w:rsidR="007A0C83" w:rsidRPr="008A4A56">
      <w:pPr>
        <w:spacing w:lineRule="auto" w:line="276" w:after="200"/>
        <w:ind w:firstLine="708"/>
        <w:jc w:val="both"/>
        <w:rPr>
          <w:bCs/>
        </w:rPr>
      </w:pPr>
      <w:r w:rsidRPr="008A4A56">
        <w:rPr>
          <w:noProof/>
        </w:rPr>
        <w:t xml:space="preserve">     </w:t>
      </w:r>
      <w:r w:rsidRPr="008A4A56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C83" w:rsidP="007A0C83" w:rsidR="007A0C83" w:rsidRPr="008A4A56">
      <w:pPr>
        <w:jc w:val="both"/>
        <w:rPr>
          <w:bCs/>
        </w:rPr>
      </w:pPr>
      <w:r w:rsidRPr="008A4A56">
        <w:rPr>
          <w:rFonts w:eastAsia="MS Mincho"/>
          <w:bCs/>
        </w:rPr>
        <w:t xml:space="preserve">  REPUBLIKA HRVATSKA</w:t>
      </w:r>
    </w:p>
    <w:p w:rsidRDefault="007A0C83" w:rsidP="007A0C83" w:rsidR="007A0C83" w:rsidRPr="008A4A56">
      <w:pPr>
        <w:jc w:val="both"/>
        <w:rPr>
          <w:bCs/>
        </w:rPr>
      </w:pPr>
      <w:r w:rsidRPr="008A4A56">
        <w:rPr>
          <w:rFonts w:eastAsia="MS Mincho"/>
          <w:bCs/>
        </w:rPr>
        <w:t>TRGOVAČKI SUD U RIJECI</w:t>
      </w:r>
    </w:p>
    <w:p w:rsidRDefault="007A0C83" w:rsidP="007A0C83" w:rsidR="007A0C83" w:rsidRPr="008A4A56">
      <w:pPr>
        <w:jc w:val="both"/>
        <w:rPr>
          <w:bCs/>
        </w:rPr>
      </w:pPr>
      <w:r w:rsidRPr="008A4A56">
        <w:rPr>
          <w:rFonts w:eastAsia="MS Mincho"/>
          <w:bCs/>
        </w:rPr>
        <w:t xml:space="preserve">      Rijeka, Zadarska 1 i 3</w:t>
      </w:r>
    </w:p>
    <w:p w:rsidRDefault="007A0C83" w:rsidP="007A0C83" w:rsidR="007A0C83" w:rsidRPr="008A4A56">
      <w:pPr>
        <w:jc w:val="both"/>
      </w:pPr>
    </w:p>
    <w:p w:rsidRDefault="007A0C83" w:rsidP="007A0C83" w:rsidR="007A0C83" w:rsidRPr="008A4A56">
      <w:pPr>
        <w:jc w:val="both"/>
        <w:rPr>
          <w:rFonts w:eastAsia="MS Mincho"/>
        </w:rPr>
      </w:pPr>
    </w:p>
    <w:p w:rsidRDefault="00F469C5" w:rsidP="00F469C5" w:rsidR="00F469C5" w:rsidRPr="008A4A56">
      <w:pPr>
        <w:ind w:firstLine="708"/>
        <w:jc w:val="both"/>
        <w:rPr>
          <w:bCs/>
        </w:rPr>
      </w:pPr>
      <w:r w:rsidRPr="008A4A56">
        <w:rPr>
          <w:rFonts w:eastAsia="MS Mincho"/>
        </w:rPr>
        <w:t xml:space="preserve">Trgovački sud u Rijeci, po Liljani Ugrin, kao stečajnom sucu, u predmetu provođenja stečajnog postupka nad </w:t>
      </w:r>
      <w:r w:rsidRPr="008A4A56">
        <w:t xml:space="preserve">dužnikom </w:t>
      </w:r>
      <w:r w:rsidRPr="008A4A56">
        <w:rPr>
          <w:rFonts w:eastAsia="MS Mincho"/>
        </w:rPr>
        <w:t xml:space="preserve">BRODOMATERIJAL d.d. u stečaju Škrljevo ( MBS </w:t>
      </w:r>
      <w:hyperlink r:id="rId10" w:history="true">
        <w:r w:rsidRPr="008A4A56">
          <w:rPr>
            <w:rStyle w:val="Hiperveza"/>
            <w:u w:val="none"/>
          </w:rPr>
          <w:t>040002082</w:t>
        </w:r>
      </w:hyperlink>
      <w:r w:rsidRPr="008A4A56">
        <w:t xml:space="preserve"> – OIB 32152751113 ) </w:t>
      </w:r>
      <w:r w:rsidR="007A0C83" w:rsidRPr="008A4A56">
        <w:t>na osnovu odredbe članka 164. Stečajnog zakona ( „Narodne novine“ br. 44/96, 29/99, 129/00, 123/03, 82/06, 116/10, 25/12 i 133/12 )</w:t>
      </w:r>
      <w:r w:rsidRPr="008A4A56">
        <w:rPr>
          <w:rFonts w:eastAsia="MS Mincho"/>
        </w:rPr>
        <w:t xml:space="preserve"> dana </w:t>
      </w:r>
      <w:r w:rsidR="00AE13C5" w:rsidRPr="008A4A56">
        <w:rPr>
          <w:rFonts w:eastAsia="MS Mincho"/>
        </w:rPr>
        <w:t>23. svibnja 2016</w:t>
      </w:r>
      <w:r w:rsidR="008A4A56" w:rsidRPr="008A4A56">
        <w:rPr>
          <w:rFonts w:eastAsia="MS Mincho"/>
        </w:rPr>
        <w:t xml:space="preserve">. </w:t>
      </w:r>
      <w:r w:rsidRPr="008A4A56">
        <w:rPr>
          <w:bCs/>
        </w:rPr>
        <w:t xml:space="preserve">donio je slijedeći </w:t>
      </w:r>
    </w:p>
    <w:p w:rsidRDefault="00F469C5" w:rsidP="00F469C5" w:rsidR="00F469C5" w:rsidRPr="008A4A56">
      <w:pPr>
        <w:tabs>
          <w:tab w:pos="6615" w:val="left"/>
        </w:tabs>
        <w:jc w:val="both"/>
        <w:rPr>
          <w:rFonts w:eastAsia="MS Mincho"/>
        </w:rPr>
      </w:pPr>
      <w:r w:rsidRPr="008A4A56">
        <w:rPr>
          <w:rFonts w:eastAsia="MS Mincho"/>
        </w:rPr>
        <w:tab/>
      </w:r>
    </w:p>
    <w:p w:rsidRDefault="00F469C5" w:rsidP="00F469C5" w:rsidR="00F469C5" w:rsidRPr="008A4A56">
      <w:pPr>
        <w:jc w:val="center"/>
        <w:rPr>
          <w:rFonts w:eastAsia="MS Mincho"/>
        </w:rPr>
      </w:pPr>
    </w:p>
    <w:p w:rsidRDefault="00F469C5" w:rsidP="00F469C5" w:rsidR="00F469C5" w:rsidRPr="008A4A56">
      <w:pPr>
        <w:jc w:val="center"/>
        <w:rPr>
          <w:rFonts w:eastAsia="MS Mincho"/>
        </w:rPr>
      </w:pPr>
      <w:r w:rsidRPr="008A4A56">
        <w:rPr>
          <w:rFonts w:eastAsia="MS Mincho"/>
        </w:rPr>
        <w:t>Z A K L J U Č A K</w:t>
      </w:r>
    </w:p>
    <w:p w:rsidRDefault="00F469C5" w:rsidP="00F469C5" w:rsidR="00F469C5" w:rsidRPr="008A4A56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8A4A56">
      <w:pPr>
        <w:numPr>
          <w:ilvl w:val="0"/>
          <w:numId w:val="1"/>
        </w:numPr>
        <w:ind w:firstLine="0" w:right="43" w:left="0"/>
        <w:jc w:val="both"/>
      </w:pPr>
      <w:r w:rsidRPr="008A4A56">
        <w:rPr>
          <w:rFonts w:eastAsia="MS Mincho"/>
        </w:rPr>
        <w:t>Prodaju se nekretnine stečajnog dužnika</w:t>
      </w:r>
      <w:r w:rsidR="008A4A56" w:rsidRPr="008A4A56">
        <w:rPr>
          <w:rFonts w:eastAsia="MS Mincho"/>
        </w:rPr>
        <w:t xml:space="preserve"> upisane u zemljišnim knjigama </w:t>
      </w:r>
      <w:r w:rsidRPr="008A4A56">
        <w:t>Općin</w:t>
      </w:r>
      <w:r w:rsidR="00AE13C5" w:rsidRPr="008A4A56">
        <w:t>skog suda u Rijeci kako slijedi:</w:t>
      </w:r>
    </w:p>
    <w:p w:rsidRDefault="00F469C5" w:rsidP="00F469C5" w:rsidR="00F469C5" w:rsidRPr="008A4A56">
      <w:pPr>
        <w:jc w:val="both"/>
      </w:pPr>
      <w:r w:rsidRPr="008A4A56">
        <w:t xml:space="preserve">1. </w:t>
      </w:r>
      <w:r w:rsidR="007A0C83" w:rsidRPr="008A4A56">
        <w:t>n</w:t>
      </w:r>
      <w:r w:rsidRPr="008A4A56">
        <w:t>ekretnina upisn</w:t>
      </w:r>
      <w:r w:rsidR="00AE13C5" w:rsidRPr="008A4A56">
        <w:t>a</w:t>
      </w:r>
      <w:r w:rsidRPr="008A4A56">
        <w:t xml:space="preserve"> u z.k.ul. 1933 K.O. Kukuljanovo na k.č. 1193/2 DVA POMOĆNA OBJEKTA, TERMINAL ZA PIJESAK I ŠLJUNAK I NEPLODNO površine 10828 m</w:t>
      </w:r>
      <w:r w:rsidRPr="008A4A56">
        <w:rPr>
          <w:vertAlign w:val="superscript"/>
        </w:rPr>
        <w:t>2</w:t>
      </w:r>
      <w:r w:rsidRPr="008A4A56">
        <w:t xml:space="preserve">. </w:t>
      </w:r>
      <w:r w:rsidRPr="008A4A56">
        <w:rPr>
          <w:iCs/>
        </w:rPr>
        <w:t>Vrijednost nekretnine iznosi 3.</w:t>
      </w:r>
      <w:r w:rsidR="00AE13C5" w:rsidRPr="008A4A56">
        <w:rPr>
          <w:iCs/>
        </w:rPr>
        <w:t>1</w:t>
      </w:r>
      <w:r w:rsidRPr="008A4A56">
        <w:rPr>
          <w:color w:val="000000"/>
        </w:rPr>
        <w:t xml:space="preserve">00.000,00 </w:t>
      </w:r>
      <w:r w:rsidRPr="008A4A56">
        <w:rPr>
          <w:iCs/>
        </w:rPr>
        <w:t>kn,</w:t>
      </w:r>
    </w:p>
    <w:p w:rsidRDefault="00F469C5" w:rsidP="00F469C5" w:rsidR="00F469C5" w:rsidRPr="008A4A56">
      <w:pPr>
        <w:ind w:right="43"/>
        <w:jc w:val="both"/>
        <w:rPr>
          <w:iCs/>
        </w:rPr>
      </w:pPr>
      <w:r w:rsidRPr="008A4A56">
        <w:t xml:space="preserve">2. </w:t>
      </w:r>
      <w:r w:rsidR="007A0C83" w:rsidRPr="008A4A56">
        <w:t>n</w:t>
      </w:r>
      <w:r w:rsidRPr="008A4A56">
        <w:t>ekretnina upisn</w:t>
      </w:r>
      <w:r w:rsidR="008A4A56" w:rsidRPr="008A4A56">
        <w:t>a</w:t>
      </w:r>
      <w:r w:rsidRPr="008A4A56">
        <w:t xml:space="preserve"> u z.k.ul. 2391 K.O. Kukuljanovo na k.č. 1193/3 NEPLODNO površine 11681 m</w:t>
      </w:r>
      <w:r w:rsidRPr="008A4A56">
        <w:rPr>
          <w:vertAlign w:val="superscript"/>
        </w:rPr>
        <w:t>2</w:t>
      </w:r>
      <w:r w:rsidRPr="008A4A56">
        <w:t xml:space="preserve">. </w:t>
      </w:r>
      <w:r w:rsidRPr="008A4A56">
        <w:rPr>
          <w:iCs/>
        </w:rPr>
        <w:t>Vrijednost nekretnine iznosi 3.</w:t>
      </w:r>
      <w:r w:rsidR="00AE13C5" w:rsidRPr="008A4A56">
        <w:rPr>
          <w:iCs/>
        </w:rPr>
        <w:t>0</w:t>
      </w:r>
      <w:r w:rsidRPr="008A4A56">
        <w:rPr>
          <w:iCs/>
        </w:rPr>
        <w:t>00.000,00 kn.</w:t>
      </w:r>
    </w:p>
    <w:p w:rsidRDefault="00F469C5" w:rsidP="00F469C5" w:rsidR="00F469C5" w:rsidRPr="008A4A56">
      <w:pPr>
        <w:ind w:right="43"/>
        <w:jc w:val="both"/>
        <w:rPr>
          <w:iCs/>
        </w:rPr>
      </w:pPr>
      <w:r w:rsidRPr="008A4A56">
        <w:rPr>
          <w:iCs/>
        </w:rPr>
        <w:t xml:space="preserve">    </w:t>
      </w: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>II.</w:t>
      </w:r>
      <w:r w:rsidRPr="008A4A56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AE13C5" w:rsidP="00F469C5" w:rsidR="00F469C5" w:rsidRPr="008A4A56">
      <w:pPr>
        <w:jc w:val="center"/>
        <w:rPr>
          <w:rFonts w:eastAsia="MS Mincho"/>
        </w:rPr>
      </w:pPr>
      <w:r w:rsidRPr="008A4A56">
        <w:rPr>
          <w:rFonts w:eastAsia="MS Mincho"/>
        </w:rPr>
        <w:t xml:space="preserve">7. srpnja </w:t>
      </w:r>
      <w:r w:rsidR="00F469C5" w:rsidRPr="008A4A56">
        <w:rPr>
          <w:rFonts w:eastAsia="MS Mincho"/>
        </w:rPr>
        <w:t xml:space="preserve">2016. u </w:t>
      </w:r>
      <w:r w:rsidRPr="008A4A56">
        <w:rPr>
          <w:rFonts w:eastAsia="MS Mincho"/>
        </w:rPr>
        <w:t>10,15</w:t>
      </w:r>
      <w:r w:rsidR="00F469C5" w:rsidRPr="008A4A56">
        <w:rPr>
          <w:rFonts w:eastAsia="MS Mincho"/>
        </w:rPr>
        <w:t xml:space="preserve"> sati </w:t>
      </w:r>
    </w:p>
    <w:p w:rsidRDefault="00F469C5" w:rsidP="00F469C5" w:rsidR="00F469C5" w:rsidRPr="008A4A56">
      <w:pPr>
        <w:jc w:val="center"/>
        <w:rPr>
          <w:rFonts w:eastAsia="MS Mincho"/>
        </w:rPr>
      </w:pPr>
      <w:r w:rsidRPr="008A4A56">
        <w:rPr>
          <w:rFonts w:eastAsia="MS Mincho"/>
        </w:rPr>
        <w:t>u zgradi Trgovačkog suda u Rijeci, Zadarska 1 i 3, soba br. 11, prvi kat</w:t>
      </w: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8A4A56" w:rsidP="00F469C5" w:rsidR="008A4A56" w:rsidRPr="008A4A56">
      <w:pPr>
        <w:jc w:val="both"/>
        <w:rPr>
          <w:rFonts w:eastAsia="MS Mincho"/>
        </w:rPr>
      </w:pPr>
    </w:p>
    <w:p w:rsidRDefault="00F469C5" w:rsidP="00F469C5" w:rsidR="00F469C5" w:rsidRPr="008A4A56">
      <w:pPr>
        <w:jc w:val="both"/>
        <w:rPr>
          <w:color w:val="000000"/>
        </w:rPr>
      </w:pPr>
      <w:r w:rsidRPr="008A4A56">
        <w:rPr>
          <w:rFonts w:eastAsia="MS Mincho"/>
        </w:rPr>
        <w:t>III.</w:t>
      </w:r>
      <w:r w:rsidRPr="008A4A56">
        <w:rPr>
          <w:rFonts w:eastAsia="MS Mincho"/>
        </w:rPr>
        <w:tab/>
        <w:t xml:space="preserve">Ovaj zaključak bit će objavljen na </w:t>
      </w:r>
      <w:r w:rsidR="00576720">
        <w:rPr>
          <w:rFonts w:eastAsia="MS Mincho"/>
        </w:rPr>
        <w:t>e-</w:t>
      </w:r>
      <w:r w:rsidRPr="008A4A56">
        <w:rPr>
          <w:rFonts w:eastAsia="MS Mincho"/>
        </w:rPr>
        <w:t xml:space="preserve">oglasnoj ploči suda, web stečaju, te </w:t>
      </w:r>
      <w:r w:rsidRPr="008A4A56">
        <w:rPr>
          <w:color w:val="000000"/>
        </w:rPr>
        <w:t>u sredstvima javnoga priopćavanja.</w:t>
      </w: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F469C5" w:rsidP="00F469C5" w:rsidR="00F469C5" w:rsidRPr="008A4A56">
      <w:pPr>
        <w:jc w:val="both"/>
      </w:pPr>
      <w:r w:rsidRPr="008A4A56">
        <w:rPr>
          <w:rFonts w:eastAsia="MS Mincho"/>
        </w:rPr>
        <w:t>IV.</w:t>
      </w:r>
      <w:r w:rsidRPr="008A4A56">
        <w:rPr>
          <w:rFonts w:eastAsia="MS Mincho"/>
        </w:rPr>
        <w:tab/>
        <w:t>Uvjeti prodaje</w:t>
      </w:r>
      <w:r w:rsidRPr="008A4A56">
        <w:t>:</w:t>
      </w:r>
    </w:p>
    <w:p w:rsidRDefault="00F469C5" w:rsidP="00F469C5" w:rsidR="00F469C5" w:rsidRPr="008A4A56">
      <w:pPr>
        <w:jc w:val="both"/>
      </w:pP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>1.</w:t>
      </w:r>
      <w:r w:rsidRPr="008A4A56">
        <w:rPr>
          <w:rFonts w:eastAsia="MS Mincho"/>
        </w:rPr>
        <w:tab/>
        <w:t>Prodaju se nekretnine opisane pod točkom I. izreke ovog zaključka prema vrijednostima koja su  određene u toj točci.</w:t>
      </w: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>2.       Nekretnine označene pod točkom I. na ročištu za dražbu ne mogu se prodati za cijenu nižu od njihove vrijednosti</w:t>
      </w:r>
      <w:r w:rsidRPr="008A4A56">
        <w:t>.</w:t>
      </w: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>3.       Nekretnine će se prodati putem javne dražbe, a ročište za javnu dražbu će se održati i ako na njemu sudjeluje samo jedan ponuditelj.</w:t>
      </w:r>
    </w:p>
    <w:p w:rsidRDefault="00F469C5" w:rsidP="00F469C5" w:rsidR="00F469C5" w:rsidRPr="008A4A56">
      <w:pPr>
        <w:jc w:val="both"/>
        <w:rPr>
          <w:color w:val="000000"/>
        </w:rPr>
      </w:pPr>
      <w:r w:rsidRPr="008A4A56">
        <w:t>4.</w:t>
      </w:r>
      <w:r w:rsidRPr="008A4A56">
        <w:tab/>
        <w:t xml:space="preserve">Imovina se prodaje po principu viđeno kupljeno što isključuje sve naknadne prigovore kupca na nedostatke, pravne ili činjenične naravi. </w:t>
      </w:r>
    </w:p>
    <w:p w:rsidRDefault="00F469C5" w:rsidP="00F469C5" w:rsidR="00F469C5" w:rsidRPr="008A4A56">
      <w:pPr>
        <w:jc w:val="both"/>
      </w:pPr>
      <w:r w:rsidRPr="008A4A56">
        <w:rPr>
          <w:rFonts w:eastAsia="MS Mincho"/>
        </w:rPr>
        <w:lastRenderedPageBreak/>
        <w:t>5.</w:t>
      </w:r>
      <w:r w:rsidRPr="008A4A56">
        <w:rPr>
          <w:rFonts w:eastAsia="MS Mincho"/>
        </w:rPr>
        <w:tab/>
        <w:t xml:space="preserve">Kupac je obvezan položiti kupovninu u roku od 30 dana </w:t>
      </w:r>
      <w:r w:rsidRPr="008A4A56">
        <w:t>po pravomoćnosti rješenja o dosudi.</w:t>
      </w:r>
    </w:p>
    <w:p w:rsidRDefault="00F469C5" w:rsidP="00F469C5" w:rsidR="00F469C5" w:rsidRPr="008A4A56">
      <w:pPr>
        <w:jc w:val="both"/>
      </w:pPr>
      <w:r w:rsidRPr="008A4A56">
        <w:rPr>
          <w:rFonts w:eastAsia="MS Mincho"/>
        </w:rPr>
        <w:t>6.</w:t>
      </w:r>
      <w:r w:rsidRPr="008A4A56">
        <w:rPr>
          <w:rFonts w:eastAsia="MS Mincho"/>
        </w:rPr>
        <w:tab/>
      </w:r>
      <w:r w:rsidRPr="008A4A56">
        <w:t>Poreze, pristojbe i troškove kupac je dužan platiti u skladu sa zakonom.</w:t>
      </w: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>7.</w:t>
      </w:r>
      <w:r w:rsidRPr="008A4A56">
        <w:rPr>
          <w:rFonts w:eastAsia="MS Mincho"/>
        </w:rPr>
        <w:tab/>
        <w:t>P</w:t>
      </w:r>
      <w:r w:rsidRPr="008A4A56">
        <w:t>ravo nadmetanja imaju sve pravne i fizičke osobe</w:t>
      </w:r>
      <w:r w:rsidRPr="008A4A56">
        <w:rPr>
          <w:rFonts w:eastAsia="MS Mincho"/>
        </w:rPr>
        <w:t xml:space="preserve">, </w:t>
      </w:r>
      <w:r w:rsidRPr="008A4A56">
        <w:t xml:space="preserve">u skladu sa zakonskim propisima Republike Hrvatske, </w:t>
      </w:r>
      <w:r w:rsidRPr="008A4A56">
        <w:rPr>
          <w:rFonts w:eastAsia="MS Mincho"/>
        </w:rPr>
        <w:t xml:space="preserve">koje su najkasnije na dan </w:t>
      </w:r>
      <w:r w:rsidR="00AE13C5" w:rsidRPr="008A4A56">
        <w:rPr>
          <w:rFonts w:eastAsia="MS Mincho"/>
        </w:rPr>
        <w:t xml:space="preserve">5. srpnja </w:t>
      </w:r>
      <w:r w:rsidRPr="008A4A56">
        <w:rPr>
          <w:rFonts w:eastAsia="MS Mincho"/>
        </w:rPr>
        <w:t xml:space="preserve">2016. dale osiguranje za kupnju nekretnina opisanih pod točkom I. ovog zaključka u visini od 10% utvrđene vrijednosti. Osiguranje se uplaćuje na prolazni depozit ovog suda broj IBAN  </w:t>
      </w:r>
      <w:r w:rsidRPr="008A4A56">
        <w:t xml:space="preserve">HR5923900011300002703 </w:t>
      </w:r>
      <w:r w:rsidRPr="008A4A56">
        <w:rPr>
          <w:rFonts w:eastAsia="MS Mincho"/>
        </w:rPr>
        <w:t xml:space="preserve"> pozivom na broj 64 99 ( bez oznake modela ),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F469C5" w:rsidP="00F469C5" w:rsidR="00F469C5" w:rsidRPr="008A4A56">
      <w:pPr>
        <w:jc w:val="both"/>
      </w:pPr>
      <w:r w:rsidRPr="008A4A56">
        <w:t>9.</w:t>
      </w:r>
      <w:r w:rsidRPr="008A4A56"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F469C5" w:rsidP="00F469C5" w:rsidR="00F469C5" w:rsidRPr="008A4A56">
      <w:pPr>
        <w:jc w:val="both"/>
      </w:pPr>
      <w:r w:rsidRPr="008A4A56">
        <w:t>Nakon što rješenje o dosudi postane pravomoćno i kupac položi kupovninu sud će zaključkom o predaji nekretnine kupcu odrediti upis prava vlasništva u korist kupca, te brisanje tereta na nekretnini.</w:t>
      </w:r>
    </w:p>
    <w:p w:rsidRDefault="00F469C5" w:rsidP="00F469C5" w:rsidR="00F469C5" w:rsidRPr="008A4A56">
      <w:pPr>
        <w:jc w:val="both"/>
      </w:pPr>
    </w:p>
    <w:p w:rsidRDefault="00F469C5" w:rsidP="00F469C5" w:rsidR="00F469C5" w:rsidRPr="008A4A56">
      <w:pPr>
        <w:jc w:val="both"/>
      </w:pPr>
      <w:r w:rsidRPr="008A4A56">
        <w:t xml:space="preserve">V. </w:t>
      </w:r>
      <w:r w:rsidRPr="008A4A56">
        <w:tab/>
        <w:t xml:space="preserve">Nekretnina se može razgledati uz prethodni dogovor sa stečajnim upraviteljem  tel.  051 251 355, 051 251 175, 098 327 820.  </w:t>
      </w: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F469C5" w:rsidP="00F469C5" w:rsidR="00F469C5" w:rsidRPr="008A4A56">
      <w:pPr>
        <w:jc w:val="center"/>
        <w:rPr>
          <w:rFonts w:eastAsia="MS Mincho"/>
        </w:rPr>
      </w:pPr>
      <w:r w:rsidRPr="008A4A56">
        <w:rPr>
          <w:rFonts w:eastAsia="MS Mincho"/>
        </w:rPr>
        <w:t>Obrazloženje</w:t>
      </w:r>
    </w:p>
    <w:p w:rsidRDefault="00F469C5" w:rsidP="00F469C5" w:rsidR="00F469C5" w:rsidRPr="008A4A56">
      <w:pPr>
        <w:jc w:val="center"/>
        <w:rPr>
          <w:rFonts w:eastAsia="MS Mincho"/>
        </w:rPr>
      </w:pPr>
    </w:p>
    <w:p w:rsidRDefault="00F469C5" w:rsidP="00F469C5" w:rsidR="00F469C5" w:rsidRPr="008A4A56">
      <w:pPr>
        <w:jc w:val="both"/>
        <w:rPr>
          <w:rFonts w:eastAsia="MS Mincho"/>
        </w:rPr>
      </w:pPr>
      <w:r w:rsidRPr="008A4A56">
        <w:rPr>
          <w:rFonts w:eastAsia="MS Mincho"/>
        </w:rPr>
        <w:tab/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t>Na prijedlog stečajnog upravitelja ovosudnim rješenjem</w:t>
      </w:r>
      <w:r w:rsidR="008A4A56">
        <w:rPr>
          <w:rFonts w:eastAsia="MS Mincho"/>
        </w:rPr>
        <w:t xml:space="preserve"> pod posl. br. 7 St-64/99-2228 </w:t>
      </w:r>
      <w:r w:rsidRPr="008A4A56">
        <w:rPr>
          <w:rFonts w:eastAsia="MS Mincho"/>
        </w:rPr>
        <w:t>od 12. veljače 2015. određeno je da će se nekretnine</w:t>
      </w:r>
      <w:r w:rsidR="008A4A56">
        <w:rPr>
          <w:rFonts w:eastAsia="MS Mincho"/>
        </w:rPr>
        <w:t xml:space="preserve"> pobliže opisane pod točkom I. </w:t>
      </w:r>
      <w:r w:rsidRPr="008A4A56">
        <w:rPr>
          <w:rFonts w:eastAsia="MS Mincho"/>
        </w:rPr>
        <w:t>izreke ovog zaključka prodati u stečajnom postupku.</w:t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</w:p>
    <w:p w:rsidRDefault="00F469C5" w:rsidP="00F469C5" w:rsidR="00F469C5" w:rsidRPr="008A4A56">
      <w:pPr>
        <w:ind w:firstLine="708"/>
        <w:jc w:val="both"/>
      </w:pPr>
      <w:r w:rsidRPr="008A4A56">
        <w:t xml:space="preserve">Odredbom članka </w:t>
      </w:r>
      <w:r w:rsidRPr="008A4A56">
        <w:rPr>
          <w:rFonts w:eastAsia="MS Mincho"/>
          <w:bCs/>
        </w:rPr>
        <w:t>164. stavak 4. Stečajnog zakona („Narodne novine“ 44/96, 29/99, 129/00, 123/03, 82/06, 116/10, 25/12 i 133/12, u daljnjem tekstu SZ ) propi</w:t>
      </w:r>
      <w:r w:rsidR="008A4A56">
        <w:rPr>
          <w:rFonts w:eastAsia="MS Mincho"/>
          <w:bCs/>
        </w:rPr>
        <w:t xml:space="preserve">sano je da </w:t>
      </w:r>
      <w:r w:rsidRPr="008A4A56">
        <w:rPr>
          <w:rFonts w:eastAsia="MS Mincho"/>
          <w:bCs/>
        </w:rPr>
        <w:t>će s</w:t>
      </w:r>
      <w:r w:rsidRPr="008A4A56">
        <w:t>tečajni sudac zaključkom o prodaji utvrditi vrijednost nekretnine, način prodaje i uvjete prodaje.</w:t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t>Stečajni upravitelj je uz prijedlog prodaje predme</w:t>
      </w:r>
      <w:r w:rsidR="008A4A56">
        <w:rPr>
          <w:rFonts w:eastAsia="MS Mincho"/>
        </w:rPr>
        <w:t>t</w:t>
      </w:r>
      <w:r w:rsidRPr="008A4A56">
        <w:rPr>
          <w:rFonts w:eastAsia="MS Mincho"/>
        </w:rPr>
        <w:t>nih nekretnina od 12. veljače 2015. podnio sudu Procjenu prometne vrijednosti nekretnina u Industrijskoj zoni Kukuljanovo od 30. siječnja 2015.</w:t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t xml:space="preserve">  </w:t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t xml:space="preserve">Razlučni vjerovnik Zagrebačka banka d.d. se u podnesku od 12. veljače 2015. izjasnila o vrijednosti nekretnina na način da je suglasna da se predmetne nekretnine izlože prodaji po procijenjenoj vrijednosti. </w:t>
      </w:r>
    </w:p>
    <w:p w:rsidRDefault="008A4A56" w:rsidP="00F469C5" w:rsidR="008A4A56" w:rsidRPr="008A4A56">
      <w:pPr>
        <w:ind w:firstLine="708"/>
        <w:jc w:val="both"/>
        <w:rPr>
          <w:rFonts w:eastAsia="MS Mincho"/>
        </w:rPr>
      </w:pPr>
    </w:p>
    <w:p w:rsidRDefault="00F469C5" w:rsidP="008A4A56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t xml:space="preserve">Nakon što je izvršen uvid u navedenu Procjenu prometne vrijednosti nekretnina u Industrijskoj zoni Kukuljanovo od 30. siječnja 2015. ( list 12227 do 12241 spisa ), te kako se razlučni vjerovnik pisano suglasio s vrijednošću nekretnina iz procjene, donijet je zaključak o prodaji nekretnina pod poslovnim brojem 7 St-64/99-2230 od 12. veljače 2015. </w:t>
      </w: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</w:p>
    <w:p w:rsidRDefault="00F469C5" w:rsidP="00F469C5" w:rsidR="00F469C5" w:rsidRPr="008A4A56">
      <w:pPr>
        <w:ind w:firstLine="708"/>
        <w:jc w:val="both"/>
        <w:rPr>
          <w:rFonts w:eastAsia="MS Mincho"/>
        </w:rPr>
      </w:pPr>
      <w:r w:rsidRPr="008A4A56">
        <w:rPr>
          <w:rFonts w:eastAsia="MS Mincho"/>
        </w:rPr>
        <w:lastRenderedPageBreak/>
        <w:t xml:space="preserve">Kako na </w:t>
      </w:r>
      <w:r w:rsidR="00AE13C5" w:rsidRPr="008A4A56">
        <w:rPr>
          <w:rFonts w:eastAsia="MS Mincho"/>
        </w:rPr>
        <w:t xml:space="preserve">šestom </w:t>
      </w:r>
      <w:r w:rsidRPr="008A4A56">
        <w:rPr>
          <w:rFonts w:eastAsia="MS Mincho"/>
        </w:rPr>
        <w:t>ročištu za javnu dražbu predmetn</w:t>
      </w:r>
      <w:r w:rsidR="005A3420">
        <w:rPr>
          <w:rFonts w:eastAsia="MS Mincho"/>
        </w:rPr>
        <w:t>e</w:t>
      </w:r>
      <w:r w:rsidRPr="008A4A56">
        <w:rPr>
          <w:rFonts w:eastAsia="MS Mincho"/>
        </w:rPr>
        <w:t xml:space="preserve"> nekretnin</w:t>
      </w:r>
      <w:r w:rsidR="005A3420">
        <w:rPr>
          <w:rFonts w:eastAsia="MS Mincho"/>
        </w:rPr>
        <w:t>e</w:t>
      </w:r>
      <w:r w:rsidRPr="008A4A56">
        <w:rPr>
          <w:rFonts w:eastAsia="MS Mincho"/>
        </w:rPr>
        <w:t xml:space="preserve"> nisu prodane valjalo je na osnovu navedene odredbe članka 164. stavak 4. i 6. SZ odluč</w:t>
      </w:r>
      <w:r w:rsidR="008A4A56">
        <w:rPr>
          <w:rFonts w:eastAsia="MS Mincho"/>
        </w:rPr>
        <w:t xml:space="preserve">iti </w:t>
      </w:r>
      <w:r w:rsidRPr="008A4A56">
        <w:rPr>
          <w:rFonts w:eastAsia="MS Mincho"/>
        </w:rPr>
        <w:t xml:space="preserve">kao u izreci ovog zaključka.  </w:t>
      </w:r>
    </w:p>
    <w:p w:rsidRDefault="00F469C5" w:rsidP="00F469C5" w:rsidR="00F469C5" w:rsidRPr="008A4A56">
      <w:pPr>
        <w:jc w:val="center"/>
        <w:rPr>
          <w:rFonts w:eastAsia="MS Mincho"/>
        </w:rPr>
      </w:pPr>
    </w:p>
    <w:p w:rsidRDefault="00F469C5" w:rsidP="00F469C5" w:rsidR="00F469C5" w:rsidRPr="008A4A56">
      <w:pPr>
        <w:jc w:val="center"/>
        <w:rPr>
          <w:rFonts w:eastAsia="MS Mincho"/>
        </w:rPr>
      </w:pPr>
    </w:p>
    <w:p w:rsidRDefault="00AA0173" w:rsidP="00F469C5" w:rsidR="00F469C5" w:rsidRPr="008A4A56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F469C5" w:rsidRPr="008A4A56">
        <w:rPr>
          <w:rFonts w:eastAsia="MS Mincho"/>
        </w:rPr>
        <w:t>,</w:t>
      </w:r>
      <w:r>
        <w:rPr>
          <w:bCs/>
        </w:rPr>
        <w:t xml:space="preserve"> </w:t>
      </w:r>
      <w:r w:rsidR="00AE13C5" w:rsidRPr="008A4A56">
        <w:rPr>
          <w:rFonts w:eastAsia="MS Mincho"/>
        </w:rPr>
        <w:t>23. svibnja 2016</w:t>
      </w:r>
      <w:r w:rsidR="00F469C5" w:rsidRPr="008A4A56">
        <w:rPr>
          <w:rFonts w:eastAsia="MS Mincho"/>
        </w:rPr>
        <w:t>.</w:t>
      </w:r>
    </w:p>
    <w:p w:rsidRDefault="00F469C5" w:rsidP="00F469C5" w:rsidR="00F469C5" w:rsidRPr="008A4A56">
      <w:pPr>
        <w:jc w:val="both"/>
        <w:rPr>
          <w:rFonts w:eastAsia="MS Mincho"/>
        </w:rPr>
      </w:pPr>
    </w:p>
    <w:p w:rsidRDefault="00616543" w:rsidP="00616543" w:rsidR="00616543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Stečajni sudac</w:t>
      </w:r>
    </w:p>
    <w:p w:rsidRDefault="00616543" w:rsidP="00616543" w:rsidR="00F469C5" w:rsidRPr="008A4A56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</w:t>
      </w:r>
      <w:r w:rsidR="00F469C5" w:rsidRPr="008A4A56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F469C5" w:rsidP="00F469C5" w:rsidR="00F469C5" w:rsidRPr="008A4A5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A4A56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F469C5" w:rsidP="00F469C5" w:rsidR="00F469C5" w:rsidRPr="008A4A56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8A4A56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8A4A56">
        <w:rPr>
          <w:rFonts w:cs="Times New Roman" w:hAnsi="Times New Roman" w:ascii="Times New Roman"/>
          <w:sz w:val="24"/>
          <w:szCs w:val="24"/>
        </w:rPr>
        <w:t>( članak 11. stavak 9. SZ ).</w:t>
      </w:r>
    </w:p>
    <w:p w:rsidRDefault="00F469C5" w:rsidP="00F469C5" w:rsidR="00F469C5" w:rsidRPr="008A4A56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A4A56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A4A56">
        <w:rPr>
          <w:rFonts w:cs="Times New Roman" w:hAnsi="Times New Roman" w:ascii="Times New Roman"/>
          <w:sz w:val="24"/>
          <w:szCs w:val="24"/>
        </w:rPr>
        <w:t>I.</w:t>
      </w:r>
      <w:r w:rsidRPr="008A4A56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F469C5" w:rsidP="00F469C5" w:rsidR="00F469C5" w:rsidRPr="008A4A56">
      <w:pPr>
        <w:ind w:left="708"/>
      </w:pPr>
      <w:r w:rsidRPr="008A4A56">
        <w:t>-</w:t>
      </w:r>
      <w:r w:rsidRPr="008A4A56">
        <w:tab/>
        <w:t xml:space="preserve">stečajnom upravitelju </w:t>
      </w:r>
    </w:p>
    <w:p w:rsidRDefault="00F469C5" w:rsidP="00F469C5" w:rsidR="00F469C5" w:rsidRPr="008A4A56">
      <w:pPr>
        <w:ind w:left="708"/>
      </w:pPr>
      <w:r w:rsidRPr="008A4A56">
        <w:t>-</w:t>
      </w:r>
      <w:r w:rsidRPr="008A4A56">
        <w:tab/>
        <w:t>razlučnom vjerovniku</w:t>
      </w:r>
      <w:r w:rsidR="00AE13C5" w:rsidRPr="008A4A56">
        <w:t>, Zagrebačka banka d.d.</w:t>
      </w:r>
      <w:r w:rsidRPr="008A4A56">
        <w:t xml:space="preserve">  </w:t>
      </w:r>
    </w:p>
    <w:p w:rsidRDefault="00F469C5" w:rsidP="00F469C5" w:rsidR="00F469C5" w:rsidRPr="008A4A56"/>
    <w:p w:rsidRDefault="00F469C5" w:rsidP="00F469C5" w:rsidR="00F469C5" w:rsidRPr="008A4A56">
      <w:r w:rsidRPr="008A4A56">
        <w:t xml:space="preserve">II. Zaključak objaviti na </w:t>
      </w:r>
      <w:r w:rsidR="007260DB">
        <w:t>e-</w:t>
      </w:r>
      <w:r w:rsidRPr="008A4A56">
        <w:t>oglasnoj ploči suda i na web stranicama</w:t>
      </w: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 w:rsidRPr="008A4A5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A4A5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E13C5" w:rsidRPr="008A4A56">
        <w:rPr>
          <w:rFonts w:cs="Times New Roman" w:eastAsia="MS Mincho" w:hAnsi="Times New Roman" w:ascii="Times New Roman"/>
          <w:sz w:val="24"/>
          <w:szCs w:val="24"/>
        </w:rPr>
        <w:t xml:space="preserve">23. svibnja </w:t>
      </w:r>
      <w:r w:rsidRPr="008A4A56">
        <w:rPr>
          <w:rFonts w:cs="Times New Roman" w:eastAsia="MS Mincho" w:hAnsi="Times New Roman" w:ascii="Times New Roman"/>
          <w:sz w:val="24"/>
          <w:szCs w:val="24"/>
        </w:rPr>
        <w:t>2016.</w:t>
      </w:r>
    </w:p>
    <w:p w:rsidRDefault="00F469C5" w:rsidP="00F469C5" w:rsidR="00F469C5" w:rsidRPr="008A4A56">
      <w:pPr>
        <w:jc w:val="both"/>
      </w:pPr>
    </w:p>
    <w:p w:rsidRDefault="00F469C5" w:rsidR="00F469C5" w:rsidRPr="008A4A56"/>
    <w:sectPr w:rsidSect="008A4A56" w:rsidR="00F469C5" w:rsidRPr="008A4A56">
      <w:headerReference w:type="default" r:id="rId11"/>
      <w:footerReference w:type="default" r:id="rId12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1FC" w:rsidP="00F469C5" w:rsidR="00CA51FC">
      <w:r>
        <w:separator/>
      </w:r>
    </w:p>
  </w:endnote>
  <w:endnote w:id="0" w:type="continuationSeparator">
    <w:p w:rsidRDefault="00CA51FC" w:rsidP="00F469C5" w:rsidR="00CA5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6515835"/>
      <w:docPartObj>
        <w:docPartGallery w:val="Page Numbers (Bottom of Page)"/>
        <w:docPartUnique/>
      </w:docPartObj>
    </w:sdtPr>
    <w:sdtEndPr/>
    <w:sdtContent>
      <w:p w:rsidRDefault="008A4A56" w:rsidR="008A4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0B7">
          <w:rPr>
            <w:noProof/>
          </w:rPr>
          <w:t>1</w:t>
        </w:r>
        <w:r>
          <w:fldChar w:fldCharType="end"/>
        </w:r>
      </w:p>
    </w:sdtContent>
  </w:sdt>
  <w:p w:rsidRDefault="008A4A56" w:rsidR="008A4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1FC" w:rsidP="00F469C5" w:rsidR="00CA51FC">
      <w:r>
        <w:separator/>
      </w:r>
    </w:p>
  </w:footnote>
  <w:footnote w:id="0" w:type="continuationSeparator">
    <w:p w:rsidRDefault="00CA51FC" w:rsidP="00F469C5" w:rsidR="00CA5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9C5" w:rsidP="00F469C5" w:rsidR="00F469C5" w:rsidRPr="00F469C5">
    <w:pPr>
      <w:pStyle w:val="Zaglavlje"/>
      <w:jc w:val="right"/>
    </w:pPr>
    <w:r w:rsidRPr="00F469C5">
      <w:t>Poslovni broj 7 St-64/99-</w:t>
    </w:r>
    <w:r w:rsidR="00576720">
      <w:t>2470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9C5"/>
    <w:rsid w:val="000400B7"/>
    <w:rsid w:val="000A5CAD"/>
    <w:rsid w:val="00120CAB"/>
    <w:rsid w:val="00212439"/>
    <w:rsid w:val="003B5246"/>
    <w:rsid w:val="004624D4"/>
    <w:rsid w:val="00497CA4"/>
    <w:rsid w:val="004B6DF4"/>
    <w:rsid w:val="00576720"/>
    <w:rsid w:val="005A3420"/>
    <w:rsid w:val="005C683A"/>
    <w:rsid w:val="00616543"/>
    <w:rsid w:val="00681CF4"/>
    <w:rsid w:val="007260DB"/>
    <w:rsid w:val="007A0C83"/>
    <w:rsid w:val="008A4A56"/>
    <w:rsid w:val="00954827"/>
    <w:rsid w:val="00A009B9"/>
    <w:rsid w:val="00AA0173"/>
    <w:rsid w:val="00AE13C5"/>
    <w:rsid w:val="00C21785"/>
    <w:rsid w:val="00CA51FC"/>
    <w:rsid w:val="00F469C5"/>
    <w:rsid w:val="00FD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9C5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F469C5"/>
    <w:rPr>
      <w:rFonts w:cs="Courier New" w:hAnsi="Courier New" w:ascii="Courier New"/>
      <w:bCs w:val="false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cs="Tahoma" w:hAnsi="Tahoma" w:ascii="Tahoma"/>
      <w:bCs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0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9C5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F469C5"/>
    <w:rPr>
      <w:rFonts w:ascii="Courier New" w:cs="Courier New" w:hAnsi="Courier New"/>
      <w:bCs w:val="0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ascii="Tahoma" w:cs="Tahoma" w:hAnsi="Tahoma"/>
      <w:bCs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0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4254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2016-05-25T09:56:00Z</dcterms:created>
  <dc:creator>Liljana Ugrin</dc:creator>
  <cp:lastModifiedBy>Tanja Fidel</cp:lastModifiedBy>
  <cp:lastPrinted>2016-05-25T11:07:00Z</cp:lastPrinted>
  <dcterms:modified xmlns:xsi="http://www.w3.org/2001/XMLSchema-instance" xsi:type="dcterms:W3CDTF">2016-05-25T11:11:00Z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