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024d" w14:paraId="c80024d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42814" w:rsidP="00C42814" w:rsidR="00C42814">
      <w:pPr>
        <w:rPr>
          <w:b/>
        </w:rPr>
      </w:pPr>
    </w:p>
    <w:p w:rsidRDefault="00C42814" w:rsidP="00C42814" w:rsidR="00C42814">
      <w:pPr>
        <w:pStyle w:val="Tijeloteksta"/>
      </w:pPr>
      <w:r>
        <w:tab/>
        <w:t xml:space="preserve">Trgovački sud u Osijeku, po sucu pojedincu Jadranki Herman kao stečajnom sucu, u stečajnom postupku nad dužnikom </w:t>
      </w:r>
      <w:r w:rsidR="00046A48">
        <w:t xml:space="preserve">VOLIM BARANJU d.o.o. za proizvodnju, trgovinu i turizam, </w:t>
      </w:r>
      <w:r w:rsidR="006B6963">
        <w:t>u stečaju, Dr</w:t>
      </w:r>
      <w:r w:rsidR="00046A48">
        <w:t>až, Planinska 71, MBS: 030067353, OIB: 73384501678</w:t>
      </w:r>
      <w:r>
        <w:t>,  dana 1</w:t>
      </w:r>
      <w:r w:rsidR="006B6963">
        <w:t xml:space="preserve">7. siječnja 2017. </w:t>
      </w:r>
      <w:r>
        <w:t xml:space="preserve">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6B6963" w:rsidP="00373856" w:rsidR="006B6963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C42814" w:rsidP="003A7626" w:rsidR="00C42814">
      <w:pPr>
        <w:rPr>
          <w:b/>
        </w:rPr>
      </w:pPr>
    </w:p>
    <w:p w:rsidRDefault="00ED5F96" w:rsidP="003A7626" w:rsidR="00ED5F96" w:rsidRPr="006C3B99"/>
    <w:p w:rsidRDefault="00ED5F96" w:rsidP="007745AD" w:rsidR="007745AD">
      <w:pPr>
        <w:jc w:val="center"/>
      </w:pPr>
      <w:r>
        <w:t>II</w:t>
      </w:r>
      <w:r w:rsidR="007745AD">
        <w:t xml:space="preserve">  VIŠI  ISPLATNI  RE</w:t>
      </w:r>
      <w:r w:rsidR="00FC3A4A">
        <w:t>D</w:t>
      </w:r>
    </w:p>
    <w:p w:rsidRDefault="00FC3A4A" w:rsidP="003A6B8A" w:rsidR="00FC3A4A"/>
    <w:p w:rsidRDefault="00FC3A4A" w:rsidP="007745AD" w:rsidR="00FC3A4A">
      <w:pPr>
        <w:jc w:val="center"/>
      </w:pPr>
    </w:p>
    <w:tbl>
      <w:tblPr>
        <w:tblpPr w:tblpY="1" w:tblpXSpec="center" w:vertAnchor="text" w:bottomFromText="200" w:rightFromText="180" w:leftFromText="180"/>
        <w:tblOverlap w:val="never"/>
        <w:tblW w:type="pct" w:w="53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9"/>
        <w:gridCol w:w="4533"/>
        <w:gridCol w:w="1419"/>
        <w:gridCol w:w="1557"/>
        <w:gridCol w:w="1532"/>
      </w:tblGrid>
      <w:tr w:rsidTr="00FC3A4A" w:rsidR="00FC3A4A"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3516C" w:rsidP="004E05C7" w:rsidR="0013516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13516C" w:rsidP="004E05C7" w:rsidR="0013516C" w:rsidRPr="004E05C7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3516C" w:rsidP="004E05C7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 VJEROVNIK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3516C" w:rsidR="0013516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3516C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3516C" w:rsidR="0013516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Priznato </w:t>
            </w:r>
          </w:p>
          <w:p w:rsidRDefault="0013516C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516C" w:rsidR="0013516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3516C" w:rsidR="0013516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FC3A4A" w:rsidR="00FC3A4A"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4F0D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Raiffeisenbank Austria d.d. Zagreb </w:t>
            </w:r>
          </w:p>
          <w:p w:rsidRDefault="0013516C" w:rsidR="0013516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Magazinska cesta 69, Zagreb</w:t>
            </w:r>
          </w:p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53056966535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616.919,41</w:t>
            </w:r>
          </w:p>
        </w:tc>
        <w:tc>
          <w:tcPr>
            <w:tcW w:type="pct" w:w="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610.579,32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A4A" w:rsidP="00FC3A4A" w:rsidR="0013516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6.340,09</w:t>
            </w:r>
          </w:p>
        </w:tc>
      </w:tr>
      <w:tr w:rsidTr="00FC3A4A" w:rsidR="00FC3A4A"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</w:t>
            </w:r>
          </w:p>
          <w:p w:rsidRDefault="0013516C" w:rsidR="0013516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70, Zagreb</w:t>
            </w:r>
          </w:p>
          <w:p w:rsidRDefault="0013516C" w:rsidR="0013516C" w:rsidRPr="00E90F9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85821130368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4.266,06</w:t>
            </w:r>
          </w:p>
        </w:tc>
        <w:tc>
          <w:tcPr>
            <w:tcW w:type="pct" w:w="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4.266,06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A4A" w:rsidP="00FC3A4A" w:rsidR="0013516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FC3A4A" w:rsidR="00FC3A4A"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R="0013516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–</w:t>
            </w:r>
            <w:r w:rsidR="003A6B8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za tražbinu Ministarstva finan</w:t>
            </w:r>
            <w:r w:rsidR="003A6B8A">
              <w:rPr>
                <w:rFonts w:hAnsi="Times New Roman" w:ascii="Times New Roman"/>
                <w:sz w:val="24"/>
                <w:szCs w:val="24"/>
              </w:rPr>
              <w:t xml:space="preserve">cija , Porezne uprave, Područni ured Slavonija i Baranja </w:t>
            </w:r>
          </w:p>
          <w:p w:rsidRDefault="0013516C" w:rsidR="0013516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Katančićeva 5/a, Zagreb</w:t>
            </w:r>
          </w:p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739.098,97</w:t>
            </w:r>
          </w:p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739.098,97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A4A" w:rsidP="00FC3A4A" w:rsidR="0013516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FC3A4A" w:rsidR="00FC3A4A"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Poljoprivredna zadruga Topolje</w:t>
            </w:r>
          </w:p>
          <w:p w:rsidRDefault="0013516C" w:rsidR="0013516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Topolje, Republike 50</w:t>
            </w:r>
          </w:p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17223587883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55.900,31</w:t>
            </w:r>
          </w:p>
        </w:tc>
        <w:tc>
          <w:tcPr>
            <w:tcW w:type="pct" w:w="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55.900,31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A4A" w:rsidP="00FC3A4A" w:rsidR="0013516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FC3A4A" w:rsidR="00FC3A4A"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Darija Ničin vl. obrta za knjigovodstvene usluge Agro-Bil</w:t>
            </w:r>
          </w:p>
          <w:p w:rsidRDefault="0013516C" w:rsidR="0013516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Beli Manastir</w:t>
            </w:r>
          </w:p>
          <w:p w:rsidRDefault="0013516C" w:rsidR="0013516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Kralja Zvonimira 43, Beli Manastir</w:t>
            </w:r>
          </w:p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74941435693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7.787,50</w:t>
            </w:r>
          </w:p>
        </w:tc>
        <w:tc>
          <w:tcPr>
            <w:tcW w:type="pct" w:w="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7.787,50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A4A" w:rsidP="00FC3A4A" w:rsidR="0013516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FC3A4A" w:rsidR="00FC3A4A"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R="0013516C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R="0013516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Općina Draž</w:t>
            </w:r>
          </w:p>
          <w:p w:rsidRDefault="0013516C" w:rsidR="0013516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Draž, B. Radića 58</w:t>
            </w:r>
          </w:p>
          <w:p w:rsidRDefault="0013516C" w:rsidR="0013516C" w:rsidRPr="0013516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 49476502319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175.074,77</w:t>
            </w:r>
          </w:p>
        </w:tc>
        <w:tc>
          <w:tcPr>
            <w:tcW w:type="pct" w:w="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516C" w:rsidP="00FC3A4A" w:rsidR="0013516C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175.074,77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A4A" w:rsidP="00FC3A4A" w:rsidR="0013516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6E7773" w:rsidP="003A7626" w:rsidR="00F870B7" w:rsidRPr="00F870B7">
      <w:pPr>
        <w:rPr>
          <w:b/>
        </w:rPr>
      </w:pPr>
      <w:r w:rsidRPr="00F870B7">
        <w:rPr>
          <w:b/>
        </w:rPr>
        <w:tab/>
      </w:r>
    </w:p>
    <w:p w:rsidRDefault="00B111A4" w:rsidP="00B111A4" w:rsidR="00B111A4" w:rsidRPr="00F870B7">
      <w:pPr>
        <w:ind w:left="1980"/>
        <w:jc w:val="right"/>
      </w:pPr>
      <w:r w:rsidRPr="00F870B7">
        <w:rPr>
          <w:bCs/>
        </w:rPr>
        <w:t>,</w:t>
      </w:r>
      <w:r w:rsidRPr="00F870B7">
        <w:t xml:space="preserve"> </w:t>
      </w:r>
    </w:p>
    <w:p w:rsidRDefault="00B111A4" w:rsidP="003A6B8A" w:rsidR="001E4164">
      <w:pPr>
        <w:numPr>
          <w:ilvl w:val="0"/>
          <w:numId w:val="6"/>
        </w:numPr>
        <w:jc w:val="both"/>
      </w:pPr>
      <w:r w:rsidRPr="00F870B7">
        <w:t>Upućuju se vjerovnici, čije su tražbine u cijelosti ili djelomično osporene, da radi dokazivanja osnovanosti osporenih tražbina pokrenu pred nadležnim sudom parnicu u roku od 8 dana</w:t>
      </w:r>
      <w:r w:rsidR="00A35F57">
        <w:t xml:space="preserve"> od dana pravomoćnosti ovog rješenja, </w:t>
      </w:r>
      <w:r w:rsidRPr="00F870B7">
        <w:t xml:space="preserve"> jer će se u protivnom </w:t>
      </w:r>
      <w:r w:rsidR="00A35F57">
        <w:t xml:space="preserve">smatrati </w:t>
      </w:r>
      <w:r w:rsidRPr="00F870B7">
        <w:t xml:space="preserve"> da su odustali od prava na vođenje parnice, odnosno da u istom roku zatraže nastavak parnice ukoliko je o osporenom potraživanju vođena prije otvaranja stečajnog postupka nad dužnikom.</w:t>
      </w:r>
    </w:p>
    <w:p w:rsidRDefault="001E4164" w:rsidP="001E4164" w:rsidR="001E4164" w:rsidRPr="00F870B7">
      <w:pPr>
        <w:jc w:val="both"/>
      </w:pPr>
    </w:p>
    <w:p w:rsidRDefault="00B111A4" w:rsidP="00B111A4" w:rsidR="00B111A4" w:rsidRPr="00F870B7">
      <w:pPr>
        <w:ind w:left="708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A91287" w:rsidP="003A7626" w:rsidR="00A91287">
      <w:pPr>
        <w:pStyle w:val="Tijeloteksta"/>
        <w:rPr>
          <w:bCs/>
        </w:rPr>
      </w:pPr>
    </w:p>
    <w:p w:rsidRDefault="00F8725F" w:rsidP="00493337" w:rsidR="00F8725F" w:rsidRPr="00F870B7">
      <w:pPr>
        <w:pStyle w:val="Tijeloteksta"/>
        <w:rPr>
          <w:bCs/>
        </w:rPr>
      </w:pPr>
    </w:p>
    <w:p w:rsidRDefault="00B111A4" w:rsidP="00B111A4" w:rsidR="00B111A4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B111A4" w:rsidP="00B111A4" w:rsidR="00B111A4">
      <w:pPr>
        <w:pStyle w:val="Tijeloteksta"/>
      </w:pPr>
    </w:p>
    <w:p w:rsidRDefault="00A91287" w:rsidP="00B111A4" w:rsidR="00A91287" w:rsidRPr="00F870B7">
      <w:pPr>
        <w:pStyle w:val="Tijeloteksta"/>
      </w:pPr>
    </w:p>
    <w:p w:rsidRDefault="00A3487D" w:rsidP="001E4164" w:rsidR="00B111A4">
      <w:pPr>
        <w:pStyle w:val="Tijeloteksta"/>
        <w:ind w:firstLine="708"/>
      </w:pPr>
      <w:r w:rsidRPr="00F870B7">
        <w:t xml:space="preserve">Dana </w:t>
      </w:r>
      <w:r w:rsidR="00BD1BEE">
        <w:t>1</w:t>
      </w:r>
      <w:r w:rsidR="003A6B8A">
        <w:t>0. siječnja 2017</w:t>
      </w:r>
      <w:r w:rsidR="00BD1BEE">
        <w:t xml:space="preserve">. </w:t>
      </w:r>
      <w:r w:rsidR="001E4164">
        <w:t xml:space="preserve"> godin</w:t>
      </w:r>
      <w:r w:rsidR="003A6B8A">
        <w:t>e održano je</w:t>
      </w:r>
      <w:r w:rsidR="00B111A4" w:rsidRPr="00F870B7">
        <w:t xml:space="preserve"> ispitno ročište na kojem je stečajni upravitelj dao izjašnjenje o prispjelim tražbinama, prema njihovim iznosima i isplatnim redovima.</w:t>
      </w:r>
    </w:p>
    <w:p w:rsidRDefault="00A91287" w:rsidP="001E4164" w:rsidR="00A91287" w:rsidRPr="00F870B7">
      <w:pPr>
        <w:pStyle w:val="Tijeloteksta"/>
        <w:ind w:firstLine="708"/>
      </w:pPr>
    </w:p>
    <w:p w:rsidRDefault="00B111A4" w:rsidP="001E4164" w:rsidR="00B111A4">
      <w:pPr>
        <w:ind w:firstLine="708"/>
        <w:jc w:val="both"/>
      </w:pPr>
      <w:r w:rsidRPr="00F870B7">
        <w:t>Ste</w:t>
      </w:r>
      <w:r w:rsidRPr="00F870B7">
        <w:rPr>
          <w:lang w:val="hr-HR"/>
        </w:rPr>
        <w:t>č</w:t>
      </w:r>
      <w:r w:rsidRPr="00F870B7">
        <w:t>ajni</w:t>
      </w:r>
      <w:r w:rsidRPr="00F870B7">
        <w:rPr>
          <w:lang w:val="hr-HR"/>
        </w:rPr>
        <w:t xml:space="preserve"> </w:t>
      </w:r>
      <w:r w:rsidRPr="00F870B7">
        <w:t>upravitelj</w:t>
      </w:r>
      <w:r w:rsidR="00D425A8">
        <w:t xml:space="preserve"> sastavio je </w:t>
      </w:r>
      <w:r w:rsidRPr="00F870B7">
        <w:t>tablicu</w:t>
      </w:r>
      <w:r w:rsidRPr="00F870B7">
        <w:rPr>
          <w:lang w:val="hr-HR"/>
        </w:rPr>
        <w:t xml:space="preserve"> </w:t>
      </w:r>
      <w:r w:rsidRPr="00F870B7">
        <w:t xml:space="preserve">ispitanih tražbina u koju je za svaku prijavljenu tražbinu </w:t>
      </w:r>
      <w:r w:rsidR="00D425A8">
        <w:t xml:space="preserve">unijet podatak o tome u kojoj </w:t>
      </w:r>
      <w:r w:rsidRPr="00F870B7">
        <w:t xml:space="preserve"> mjeri</w:t>
      </w:r>
      <w:r w:rsidR="00D425A8">
        <w:t xml:space="preserve"> je </w:t>
      </w:r>
      <w:r w:rsidRPr="00F870B7">
        <w:t>tražbina utvrđena prema svom iznosu i redu, te koji je pravni osnov prijavljene tražbine i razlog osporavanja.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B111A4">
      <w:pPr>
        <w:ind w:firstLine="708"/>
        <w:jc w:val="both"/>
      </w:pPr>
      <w:r w:rsidRPr="00F870B7">
        <w:t>Na ročištu se stečajni upravitelj izjašnjavao pojedinačno o svakoj prijavljenoj tražbini.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F870B7">
      <w:pPr>
        <w:ind w:firstLine="708"/>
        <w:jc w:val="both"/>
      </w:pPr>
      <w:r w:rsidRPr="00F870B7">
        <w:t>Tražbine koje je priznao stečajni upravitelj, a nije ih osporio niti jedan od vjerovnika nazočnih n</w:t>
      </w:r>
      <w:r w:rsidR="001E4164">
        <w:t>a ročištu, smatraju se prema članku</w:t>
      </w:r>
      <w:r w:rsidR="00EE12AB">
        <w:t xml:space="preserve"> 263</w:t>
      </w:r>
      <w:r w:rsidRPr="00F870B7">
        <w:t>. Stečajnog zakona</w:t>
      </w:r>
      <w:r w:rsidR="00EE12AB">
        <w:t xml:space="preserve"> (Narodne novine 71/15) </w:t>
      </w:r>
      <w:r w:rsidRPr="00F870B7">
        <w:t xml:space="preserve"> utvrđenim, kako je to nave</w:t>
      </w:r>
      <w:r w:rsidR="001E4164">
        <w:t xml:space="preserve">deno u </w:t>
      </w:r>
      <w:r w:rsidR="00EE12AB">
        <w:t xml:space="preserve">izreci ovog rješenja.               </w:t>
      </w:r>
    </w:p>
    <w:p w:rsidRDefault="00EE12AB" w:rsidP="001E4164" w:rsidR="00EE12AB" w:rsidRPr="00F870B7">
      <w:pPr>
        <w:ind w:firstLine="708"/>
        <w:jc w:val="both"/>
      </w:pPr>
    </w:p>
    <w:p w:rsidRDefault="00B111A4" w:rsidP="00F870B7" w:rsidR="00F870B7">
      <w:pPr>
        <w:ind w:firstLine="708"/>
        <w:jc w:val="both"/>
      </w:pPr>
      <w:r w:rsidRPr="00F870B7">
        <w:t>St</w:t>
      </w:r>
      <w:r w:rsidR="00A3487D" w:rsidRPr="00F870B7">
        <w:t xml:space="preserve">ečajni upravitelj osporio je u </w:t>
      </w:r>
      <w:r w:rsidR="008024FD">
        <w:t xml:space="preserve">II </w:t>
      </w:r>
      <w:r w:rsidRPr="00F870B7">
        <w:t>višem isplatnom redu :</w:t>
      </w:r>
    </w:p>
    <w:p w:rsidRDefault="00A91287" w:rsidP="00F870B7" w:rsidR="00A91287" w:rsidRPr="00F870B7">
      <w:pPr>
        <w:ind w:firstLine="708"/>
        <w:jc w:val="both"/>
      </w:pPr>
    </w:p>
    <w:p w:rsidRDefault="00EE12AB" w:rsidP="00C233EE" w:rsidR="00DD5CBD">
      <w:pPr>
        <w:ind w:left="708"/>
        <w:jc w:val="both"/>
      </w:pPr>
      <w:r>
        <w:t xml:space="preserve">- djelomično </w:t>
      </w:r>
      <w:r w:rsidR="00C233EE">
        <w:t xml:space="preserve">tražbinu vjerovnika  Raiffeisenbank Austria d.d. Zagreb, koji vjerovnik je prijavio tražbinu u iznosu od 616.919,41 kn. Priznat mu je iznos od 610.579,32 kn a osporen iznos od 6.340,09 kn. Razlog osporavanja – nema osnove ni specifikacije nastalog troška.  </w:t>
      </w:r>
    </w:p>
    <w:p w:rsidRDefault="00EE12AB" w:rsidP="00B878B0" w:rsidR="00EE12AB" w:rsidRPr="001E4164">
      <w:pPr>
        <w:jc w:val="both"/>
      </w:pPr>
    </w:p>
    <w:p w:rsidRDefault="001E4164" w:rsidP="001E4164" w:rsidR="00DD5CBD">
      <w:pPr>
        <w:ind w:firstLine="708"/>
        <w:jc w:val="both"/>
      </w:pPr>
      <w:r>
        <w:t xml:space="preserve">Kako ovo osporavanje nije moglo biti otklonjeno </w:t>
      </w:r>
      <w:r w:rsidR="00B111A4" w:rsidRPr="00F870B7">
        <w:t xml:space="preserve">na ročištu, niti su to vjerovnici </w:t>
      </w:r>
      <w:r>
        <w:t>pokušali, valjalo je vjerovnika čija je tražbina</w:t>
      </w:r>
      <w:r w:rsidR="00B111A4" w:rsidRPr="00F870B7">
        <w:t xml:space="preserve"> dje</w:t>
      </w:r>
      <w:r>
        <w:t>lomično ili u cijelosti osporena</w:t>
      </w:r>
      <w:r w:rsidR="00B111A4" w:rsidRPr="00F870B7">
        <w:t xml:space="preserve">, </w:t>
      </w:r>
      <w:r w:rsidR="00CA176E">
        <w:t xml:space="preserve">uputiti primjenom odredbe </w:t>
      </w:r>
      <w:r>
        <w:t>članka</w:t>
      </w:r>
      <w:r w:rsidR="00CA176E">
        <w:t xml:space="preserve"> 266</w:t>
      </w:r>
      <w:r w:rsidR="00B111A4" w:rsidRPr="00F870B7">
        <w:t>. st</w:t>
      </w:r>
      <w:r w:rsidR="00CA176E">
        <w:t>av</w:t>
      </w:r>
      <w:r w:rsidR="00B111A4" w:rsidRPr="00F870B7">
        <w:t xml:space="preserve"> 1.</w:t>
      </w:r>
      <w:r w:rsidR="00A35F57">
        <w:t xml:space="preserve"> u vezi s člankom 267. stav 1. </w:t>
      </w:r>
      <w:r w:rsidR="00B111A4" w:rsidRPr="00F870B7">
        <w:t xml:space="preserve"> Stečajnog zakona na pokretanje parnice radi utvrđivanja osnovanom ospore</w:t>
      </w:r>
      <w:r>
        <w:t>ne tražbine, ukoliko za to ima</w:t>
      </w:r>
      <w:r w:rsidR="00B111A4" w:rsidRPr="00F870B7">
        <w:t xml:space="preserve"> pravni </w:t>
      </w:r>
    </w:p>
    <w:p w:rsidRDefault="00B111A4" w:rsidP="00DD5CBD" w:rsidR="00B111A4">
      <w:pPr>
        <w:jc w:val="both"/>
      </w:pPr>
      <w:r w:rsidRPr="00F870B7">
        <w:t>interes, uz obvezu obavještavanja stečajnog suca, a pod prijetnjom gubitka prava na pokretanje parnice izvan roka određenog ovim rješenjem.</w:t>
      </w:r>
    </w:p>
    <w:p w:rsidRDefault="007E7F37" w:rsidP="00DD5CBD" w:rsidR="007E7F37">
      <w:pPr>
        <w:jc w:val="both"/>
      </w:pPr>
    </w:p>
    <w:p w:rsidRDefault="00C233EE" w:rsidP="00DD5CBD" w:rsidR="00C233EE">
      <w:pPr>
        <w:jc w:val="both"/>
      </w:pPr>
    </w:p>
    <w:p w:rsidRDefault="00C233EE" w:rsidP="00DD5CBD" w:rsidR="00C233EE">
      <w:pPr>
        <w:jc w:val="both"/>
      </w:pPr>
    </w:p>
    <w:p w:rsidRDefault="00906C96" w:rsidP="00DD5CBD" w:rsidR="00906C96">
      <w:pPr>
        <w:jc w:val="both"/>
      </w:pPr>
    </w:p>
    <w:p w:rsidRDefault="00C233EE" w:rsidP="007E7F37" w:rsidR="007E7F37">
      <w:pPr>
        <w:ind w:firstLine="720"/>
        <w:jc w:val="both"/>
      </w:pPr>
      <w:r>
        <w:t>Stečajni</w:t>
      </w:r>
      <w:r w:rsidR="007E7F37">
        <w:t xml:space="preserve"> upravi</w:t>
      </w:r>
      <w:r>
        <w:t>telj  evidentirao</w:t>
      </w:r>
      <w:r w:rsidR="007E7F37">
        <w:t xml:space="preserve">  je kako je to navedeno u tablici razlučnih vjerovnik</w:t>
      </w:r>
      <w:r>
        <w:t>a razlučno pravo vjerovniku:</w:t>
      </w:r>
    </w:p>
    <w:p w:rsidRDefault="00C233EE" w:rsidP="00C233EE" w:rsidR="00C233EE">
      <w:pPr>
        <w:numPr>
          <w:ilvl w:val="0"/>
          <w:numId w:val="8"/>
        </w:numPr>
        <w:jc w:val="both"/>
      </w:pPr>
      <w:r>
        <w:t>RH Ministarstvo financija Porezna uprava Područni ured Slavonije i Baranje, OIB 18683136487, u iznosu od 546.349,73 kn (imovina na koju se odnosi razlučno pravo – nekretnine upisane u  zk. ul. 1608  k.o. Draž, zk.ul. 1577 k.o. Draž, zk. ul. 985 k.o. Podolje, zk.ul. 1005 k.o. Podolje).</w:t>
      </w:r>
    </w:p>
    <w:p w:rsidRDefault="00B878B0" w:rsidP="00C233EE" w:rsidR="00B878B0">
      <w:pPr>
        <w:jc w:val="both"/>
      </w:pPr>
    </w:p>
    <w:p w:rsidRDefault="00DD5CBD" w:rsidP="00B111A4" w:rsidR="00DD5CBD" w:rsidRPr="00F870B7">
      <w:pPr>
        <w:jc w:val="center"/>
        <w:rPr>
          <w:lang w:val="es-ES"/>
        </w:rPr>
      </w:pPr>
    </w:p>
    <w:p w:rsidRDefault="00DF110D" w:rsidP="00B111A4" w:rsidR="00B111A4">
      <w:pPr>
        <w:jc w:val="center"/>
        <w:rPr>
          <w:lang w:val="es-ES"/>
        </w:rPr>
      </w:pPr>
      <w:r w:rsidRPr="00F870B7">
        <w:rPr>
          <w:lang w:val="es-ES"/>
        </w:rPr>
        <w:t>U Osijeku</w:t>
      </w:r>
      <w:r w:rsidR="008024FD">
        <w:rPr>
          <w:lang w:val="es-ES"/>
        </w:rPr>
        <w:t xml:space="preserve"> </w:t>
      </w:r>
      <w:r w:rsidR="00CA176E">
        <w:rPr>
          <w:lang w:val="es-ES"/>
        </w:rPr>
        <w:t>1</w:t>
      </w:r>
      <w:r w:rsidR="00667504">
        <w:rPr>
          <w:lang w:val="es-ES"/>
        </w:rPr>
        <w:t xml:space="preserve">7. siječanj 2017. </w:t>
      </w:r>
      <w:r w:rsidR="001E4164">
        <w:rPr>
          <w:lang w:val="es-ES"/>
        </w:rPr>
        <w:t xml:space="preserve"> </w:t>
      </w:r>
    </w:p>
    <w:p w:rsidRDefault="00B878B0" w:rsidP="00B111A4" w:rsidR="00B878B0" w:rsidRPr="00F870B7">
      <w:pPr>
        <w:jc w:val="center"/>
        <w:rPr>
          <w:lang w:val="es-ES"/>
        </w:rPr>
      </w:pPr>
    </w:p>
    <w:p w:rsidRDefault="00DD5CBD" w:rsidP="008024FD" w:rsidR="00DD5CBD" w:rsidRPr="00F870B7">
      <w:pPr>
        <w:rPr>
          <w:lang w:val="es-ES"/>
        </w:rPr>
      </w:pPr>
    </w:p>
    <w:p w:rsidRDefault="00B111A4" w:rsidP="00B111A4" w:rsidR="00B111A4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B111A4" w:rsidP="00246ECF" w:rsidR="00667504" w:rsidRPr="00F870B7">
      <w:pPr>
        <w:rPr>
          <w:lang w:val="es-ES"/>
        </w:rPr>
      </w:pPr>
      <w:r w:rsidRPr="00F870B7">
        <w:rPr>
          <w:lang w:val="es-ES"/>
        </w:rPr>
        <w:t>Maja Kocijan</w:t>
      </w:r>
    </w:p>
    <w:p w:rsidRDefault="00B111A4" w:rsidP="00B111A4" w:rsidR="00B111A4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="00EF6A84" w:rsidRPr="00F870B7">
        <w:rPr>
          <w:lang w:val="es-ES"/>
        </w:rPr>
        <w:tab/>
      </w:r>
      <w:r w:rsidR="00DD5CBD">
        <w:rPr>
          <w:lang w:val="es-ES"/>
        </w:rPr>
        <w:t xml:space="preserve"> </w:t>
      </w:r>
      <w:r w:rsidRPr="00F870B7">
        <w:rPr>
          <w:lang w:val="es-ES"/>
        </w:rPr>
        <w:t>STEČAJNI SUDAC</w:t>
      </w:r>
    </w:p>
    <w:p w:rsidRDefault="00B111A4" w:rsidP="00B111A4" w:rsidR="00B111A4" w:rsidRPr="00F870B7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</w:t>
      </w:r>
      <w:r w:rsidR="00EC5998" w:rsidRPr="00F870B7">
        <w:rPr>
          <w:lang w:val="es-ES"/>
        </w:rPr>
        <w:t xml:space="preserve">     </w:t>
      </w:r>
      <w:r w:rsidR="00EF6A84" w:rsidRPr="00F870B7">
        <w:rPr>
          <w:lang w:val="es-ES"/>
        </w:rPr>
        <w:t xml:space="preserve">     </w:t>
      </w:r>
      <w:r w:rsidRPr="00F870B7">
        <w:t>Jadranka Herman</w:t>
      </w:r>
    </w:p>
    <w:p w:rsidRDefault="00B111A4" w:rsidP="00B111A4" w:rsidR="00B111A4"/>
    <w:p w:rsidRDefault="00DD5CBD" w:rsidP="00B111A4" w:rsidR="00DD5CBD"/>
    <w:p w:rsidRDefault="008024FD" w:rsidP="00B111A4" w:rsidR="008024FD">
      <w:r>
        <w:t>UPUTA O PRAVNOM LIJEKU:</w:t>
      </w:r>
    </w:p>
    <w:p w:rsidRDefault="008024FD" w:rsidP="008024FD" w:rsidR="008024FD" w:rsidRPr="004F57E9">
      <w:pPr>
        <w:pStyle w:val="Tijeloteksta"/>
      </w:pPr>
      <w:r w:rsidRPr="004F57E9">
        <w:t>Protiv ovog rješenja pravo na žalbu ima</w:t>
      </w:r>
      <w:r w:rsidR="007E7F37">
        <w:t xml:space="preserve"> svaki vjerovnik u dijelu koji se tiče njegove prijavljene tražbine, odnosno tražbine koju je osporio</w:t>
      </w:r>
      <w:r w:rsidRPr="004F57E9">
        <w:t xml:space="preserve"> stečajni upravitelj </w:t>
      </w:r>
      <w:r w:rsidR="007E7F37">
        <w:t xml:space="preserve">(članak 265. stav 3 Stečajnog zakona). </w:t>
      </w:r>
      <w:r w:rsidRPr="004F57E9">
        <w:t>Rok za žalbu i</w:t>
      </w:r>
      <w:r w:rsidR="00246ECF">
        <w:t xml:space="preserve">znosi 8 dana od </w:t>
      </w:r>
      <w:r w:rsidRPr="004F57E9">
        <w:t>dostave pisanog  otpravka</w:t>
      </w:r>
      <w:r w:rsidR="00246ECF">
        <w:t xml:space="preserve"> rješenja (članak 19. Stečajnog zakona).</w:t>
      </w:r>
      <w:r w:rsidRPr="004F57E9">
        <w:t xml:space="preserve"> Žalba se podnosi ovom sudu u 3 primjerka.</w:t>
      </w:r>
    </w:p>
    <w:p w:rsidRDefault="008024FD" w:rsidP="00B111A4" w:rsidR="008024FD"/>
    <w:p w:rsidRDefault="00B111A4" w:rsidP="00B111A4" w:rsidR="00B111A4" w:rsidRPr="00F870B7">
      <w:r w:rsidRPr="00F870B7">
        <w:t>DNA</w:t>
      </w:r>
    </w:p>
    <w:p w:rsidRDefault="00EB178C" w:rsidP="00F870B7" w:rsidR="00B111A4">
      <w:pPr>
        <w:numPr>
          <w:ilvl w:val="0"/>
          <w:numId w:val="3"/>
        </w:numPr>
      </w:pPr>
      <w:r>
        <w:t>Stečajni upavitelj Stjepan Rakarec, Velika Gorica</w:t>
      </w:r>
    </w:p>
    <w:p w:rsidRDefault="00EB178C" w:rsidP="00EB178C" w:rsidR="00DD5CBD">
      <w:pPr>
        <w:numPr>
          <w:ilvl w:val="0"/>
          <w:numId w:val="3"/>
        </w:numPr>
      </w:pPr>
      <w:r>
        <w:t>Raiffeisen</w:t>
      </w:r>
      <w:r w:rsidR="007E5F99">
        <w:t>bank Austria d.d. Zagreb</w:t>
      </w:r>
      <w:r w:rsidR="00906C96">
        <w:t>, Magazinska cesta 69</w:t>
      </w:r>
    </w:p>
    <w:p w:rsidRDefault="00BD1544" w:rsidP="00BD1544" w:rsidR="007E7F37">
      <w:pPr>
        <w:numPr>
          <w:ilvl w:val="0"/>
          <w:numId w:val="3"/>
        </w:numPr>
      </w:pPr>
      <w:r>
        <w:t>ŽDO Osijek</w:t>
      </w:r>
    </w:p>
    <w:p w:rsidRDefault="007E7F37" w:rsidP="00B111A4" w:rsidR="00B111A4">
      <w:pPr>
        <w:numPr>
          <w:ilvl w:val="0"/>
          <w:numId w:val="3"/>
        </w:numPr>
      </w:pPr>
      <w:r>
        <w:t>e-o</w:t>
      </w:r>
      <w:r w:rsidR="00B111A4" w:rsidRPr="00F870B7">
        <w:t>glasna ploča</w:t>
      </w:r>
    </w:p>
    <w:p w:rsidRDefault="006A6331" w:rsidP="00B111A4" w:rsidR="007E7F37" w:rsidRPr="00F870B7">
      <w:pPr>
        <w:numPr>
          <w:ilvl w:val="0"/>
          <w:numId w:val="3"/>
        </w:numPr>
      </w:pPr>
      <w:r>
        <w:t>kal. 17/2</w:t>
      </w:r>
    </w:p>
    <w:p w:rsidRDefault="00B111A4" w:rsidP="00B111A4" w:rsidR="00B111A4" w:rsidRPr="00860282"/>
    <w:p w:rsidRDefault="00CE625F" w:rsidP="00CE625F" w:rsidR="00CE625F" w:rsidRPr="00860282">
      <w:pPr>
        <w:rPr>
          <w:bCs/>
          <w:sz w:val="20"/>
          <w:szCs w:val="20"/>
        </w:rPr>
      </w:pPr>
    </w:p>
    <w:sectPr w:rsidSect="007745AD" w:rsidR="00CE625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620" w:bottom="1078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82" w:rsidR="00C02382">
      <w:r>
        <w:separator/>
      </w:r>
    </w:p>
  </w:endnote>
  <w:endnote w:id="0" w:type="continuationSeparator">
    <w:p w:rsidRDefault="00C02382" w:rsidR="00C0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</w:p>
  <w:p w:rsidRDefault="00C02382" w:rsidR="00C023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82" w:rsidR="00C02382">
      <w:r>
        <w:separator/>
      </w:r>
    </w:p>
  </w:footnote>
  <w:footnote w:id="0" w:type="continuationSeparator">
    <w:p w:rsidRDefault="00C02382" w:rsidR="00C0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2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02382" w:rsidR="008C2E93">
    <w:pPr>
      <w:pStyle w:val="Zaglavlje"/>
    </w:pPr>
    <w:r>
      <w:tab/>
    </w:r>
  </w:p>
  <w:p w:rsidRDefault="00046A48" w:rsidP="00046A48" w:rsidR="00046A48" w:rsidRPr="008C2E93">
    <w:pPr>
      <w:pStyle w:val="Zaglavlje"/>
      <w:jc w:val="right"/>
      <w:rPr>
        <w:lang w:val="hr-HR"/>
      </w:rPr>
    </w:pPr>
    <w:r>
      <w:rPr>
        <w:lang w:val="hr-HR"/>
      </w:rPr>
      <w:t>13 St-962/16-18</w:t>
    </w:r>
  </w:p>
  <w:p w:rsidRDefault="008C2E93" w:rsidR="008C2E93">
    <w:pPr>
      <w:pStyle w:val="Zaglavlje"/>
    </w:pPr>
  </w:p>
  <w:p w:rsidRDefault="00C02382" w:rsidR="00C02382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E93" w:rsidP="00046A48" w:rsidR="008C2E93">
    <w:pPr>
      <w:pStyle w:val="Zaglavlje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046A48" w:rsidP="007B3D63" w:rsidR="008C2E93" w:rsidRPr="008C2E93">
    <w:pPr>
      <w:pStyle w:val="Zaglavlje"/>
      <w:jc w:val="right"/>
      <w:rPr>
        <w:lang w:val="hr-HR"/>
      </w:rPr>
    </w:pPr>
    <w:r>
      <w:rPr>
        <w:lang w:val="hr-HR"/>
      </w:rPr>
      <w:t>13 St-962/16-18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46A48"/>
    <w:rsid w:val="000519E0"/>
    <w:rsid w:val="00073243"/>
    <w:rsid w:val="0008112C"/>
    <w:rsid w:val="000925A4"/>
    <w:rsid w:val="000B0664"/>
    <w:rsid w:val="000F29DB"/>
    <w:rsid w:val="00104F0D"/>
    <w:rsid w:val="0011551A"/>
    <w:rsid w:val="0013516C"/>
    <w:rsid w:val="00195C39"/>
    <w:rsid w:val="001B3740"/>
    <w:rsid w:val="001C0F10"/>
    <w:rsid w:val="001E4164"/>
    <w:rsid w:val="001F1AB1"/>
    <w:rsid w:val="00222BA6"/>
    <w:rsid w:val="00246ECF"/>
    <w:rsid w:val="00252037"/>
    <w:rsid w:val="00255995"/>
    <w:rsid w:val="00335E8E"/>
    <w:rsid w:val="00360614"/>
    <w:rsid w:val="00373856"/>
    <w:rsid w:val="0038556C"/>
    <w:rsid w:val="00397E6E"/>
    <w:rsid w:val="003A6B8A"/>
    <w:rsid w:val="003A7626"/>
    <w:rsid w:val="003B1D01"/>
    <w:rsid w:val="00403DFF"/>
    <w:rsid w:val="00426005"/>
    <w:rsid w:val="00436713"/>
    <w:rsid w:val="00470DEC"/>
    <w:rsid w:val="00472346"/>
    <w:rsid w:val="00483525"/>
    <w:rsid w:val="00493337"/>
    <w:rsid w:val="004B340C"/>
    <w:rsid w:val="004C1E26"/>
    <w:rsid w:val="004D005D"/>
    <w:rsid w:val="004E05C7"/>
    <w:rsid w:val="005222EC"/>
    <w:rsid w:val="00527B66"/>
    <w:rsid w:val="00554CC6"/>
    <w:rsid w:val="00565B00"/>
    <w:rsid w:val="00580112"/>
    <w:rsid w:val="00583D29"/>
    <w:rsid w:val="005F0235"/>
    <w:rsid w:val="00622540"/>
    <w:rsid w:val="00640DAD"/>
    <w:rsid w:val="006465D8"/>
    <w:rsid w:val="006648A6"/>
    <w:rsid w:val="00667504"/>
    <w:rsid w:val="00672829"/>
    <w:rsid w:val="00674630"/>
    <w:rsid w:val="0068079D"/>
    <w:rsid w:val="006A39CC"/>
    <w:rsid w:val="006A6331"/>
    <w:rsid w:val="006A6397"/>
    <w:rsid w:val="006B6963"/>
    <w:rsid w:val="006C3B99"/>
    <w:rsid w:val="006D1F54"/>
    <w:rsid w:val="006E7773"/>
    <w:rsid w:val="006F2301"/>
    <w:rsid w:val="00705684"/>
    <w:rsid w:val="0075187F"/>
    <w:rsid w:val="0075690F"/>
    <w:rsid w:val="007745AD"/>
    <w:rsid w:val="007842B9"/>
    <w:rsid w:val="007856EA"/>
    <w:rsid w:val="007B3D63"/>
    <w:rsid w:val="007B6BE4"/>
    <w:rsid w:val="007C05B7"/>
    <w:rsid w:val="007E5F99"/>
    <w:rsid w:val="007E7F37"/>
    <w:rsid w:val="008024FD"/>
    <w:rsid w:val="00860282"/>
    <w:rsid w:val="008948B0"/>
    <w:rsid w:val="008C2E93"/>
    <w:rsid w:val="008C473B"/>
    <w:rsid w:val="008C706A"/>
    <w:rsid w:val="00906C96"/>
    <w:rsid w:val="0094325D"/>
    <w:rsid w:val="00944DA0"/>
    <w:rsid w:val="00975315"/>
    <w:rsid w:val="009A6667"/>
    <w:rsid w:val="009B0194"/>
    <w:rsid w:val="00A3487D"/>
    <w:rsid w:val="00A35F57"/>
    <w:rsid w:val="00A91287"/>
    <w:rsid w:val="00A92471"/>
    <w:rsid w:val="00AB3D3C"/>
    <w:rsid w:val="00AC1724"/>
    <w:rsid w:val="00B111A4"/>
    <w:rsid w:val="00B17759"/>
    <w:rsid w:val="00B5616D"/>
    <w:rsid w:val="00B62EB6"/>
    <w:rsid w:val="00B677AE"/>
    <w:rsid w:val="00B7559A"/>
    <w:rsid w:val="00B80ADC"/>
    <w:rsid w:val="00B878B0"/>
    <w:rsid w:val="00BA3E3D"/>
    <w:rsid w:val="00BA515C"/>
    <w:rsid w:val="00BC0932"/>
    <w:rsid w:val="00BC587C"/>
    <w:rsid w:val="00BD1544"/>
    <w:rsid w:val="00BD1BEE"/>
    <w:rsid w:val="00C02382"/>
    <w:rsid w:val="00C233EE"/>
    <w:rsid w:val="00C42814"/>
    <w:rsid w:val="00C633F0"/>
    <w:rsid w:val="00C73E6F"/>
    <w:rsid w:val="00C96E02"/>
    <w:rsid w:val="00CA176E"/>
    <w:rsid w:val="00CD0083"/>
    <w:rsid w:val="00CE625F"/>
    <w:rsid w:val="00D244F4"/>
    <w:rsid w:val="00D25229"/>
    <w:rsid w:val="00D425A8"/>
    <w:rsid w:val="00D44883"/>
    <w:rsid w:val="00DD5CBD"/>
    <w:rsid w:val="00DE5B43"/>
    <w:rsid w:val="00DF110D"/>
    <w:rsid w:val="00E23D82"/>
    <w:rsid w:val="00E83AE2"/>
    <w:rsid w:val="00E90F9A"/>
    <w:rsid w:val="00EA3E0C"/>
    <w:rsid w:val="00EB178C"/>
    <w:rsid w:val="00EC43DF"/>
    <w:rsid w:val="00EC5998"/>
    <w:rsid w:val="00ED5F96"/>
    <w:rsid w:val="00EE12AB"/>
    <w:rsid w:val="00EE23A3"/>
    <w:rsid w:val="00EF6A84"/>
    <w:rsid w:val="00F71AF0"/>
    <w:rsid w:val="00F753FA"/>
    <w:rsid w:val="00F870B7"/>
    <w:rsid w:val="00F8725F"/>
    <w:rsid w:val="00FC3A4A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84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842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42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2B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2B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84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842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42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2B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2B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29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St-962/2016</izvorni_sadrzaj>
    <derivirana_varijabla naziv="DomainObject.Predmet.OznakaBroj_1">St-962/2016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St-1744/16</izvorni_sadrzaj>
    <derivirana_varijabla naziv="DomainObject.Predmet.PrimjedbaSuca_1">postoji St-1744/16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VOLIM BARANJU d.o.o. za proizvodnju, trgovinu i turizam</izvorni_sadrzaj>
    <derivirana_varijabla naziv="DomainObject.Predmet.ProtustrankaFormated_1">  VOLIM BARANJU d.o.o. za proizvodnju, trgovinu i turizam</derivirana_varijabla>
  </DomainObject.Predmet.ProtustrankaFormated>
  <DomainObject.Predmet.ProtustrankaFormatedOIB>
    <izvorni_sadrzaj>  VOLIM BARANJU d.o.o. za proizvodnju, trgovinu i turizam, OIB 73384501678</izvorni_sadrzaj>
    <derivirana_varijabla naziv="DomainObject.Predmet.ProtustrankaFormatedOIB_1">  VOLIM BARANJU d.o.o. za proizvodnju, trgovinu i turizam, OIB 73384501678</derivirana_varijabla>
  </DomainObject.Predmet.ProtustrankaFormatedOIB>
  <DomainObject.Predmet.ProtustrankaFormatedWithAdress>
    <izvorni_sadrzaj> VOLIM BARANJU d.o.o. za proizvodnju, trgovinu i turizam, Planinska 71, 31305 Draž</izvorni_sadrzaj>
    <derivirana_varijabla naziv="DomainObject.Predmet.ProtustrankaFormatedWithAdress_1"> VOLIM BARANJU d.o.o. za proizvodnju, trgovinu i turizam, Planinska 71, 31305 Draž</derivirana_varijabla>
  </DomainObject.Predmet.ProtustrankaFormatedWithAdress>
  <DomainObject.Predmet.ProtustrankaFormatedWithAdressOIB>
    <izvorni_sadrzaj> VOLIM BARANJU d.o.o. za proizvodnju, trgovinu i turizam, OIB 73384501678, Planinska 71, 31305 Draž</izvorni_sadrzaj>
    <derivirana_varijabla naziv="DomainObject.Predmet.ProtustrankaFormatedWithAdressOIB_1"> VOLIM BARANJU d.o.o. za proizvodnju, trgovinu i turizam, OIB 73384501678, Planinska 71, 31305 Draž</derivirana_varijabla>
  </DomainObject.Predmet.ProtustrankaFormatedWithAdressOIB>
  <DomainObject.Predmet.ProtustrankaWithAdress>
    <izvorni_sadrzaj>VOLIM BARANJU d.o.o. za proizvodnju, trgovinu i turizam Planinska 71, 31305 Draž</izvorni_sadrzaj>
    <derivirana_varijabla naziv="DomainObject.Predmet.ProtustrankaWithAdress_1">VOLIM BARANJU d.o.o. za proizvodnju, trgovinu i turizam Planinska 71, 31305 Draž</derivirana_varijabla>
  </DomainObject.Predmet.ProtustrankaWithAdress>
  <DomainObject.Predmet.ProtustrankaWithAdressOIB>
    <izvorni_sadrzaj>VOLIM BARANJU d.o.o. za proizvodnju, trgovinu i turizam, OIB 73384501678, Planinska 71, 31305 Draž</izvorni_sadrzaj>
    <derivirana_varijabla naziv="DomainObject.Predmet.ProtustrankaWithAdressOIB_1">VOLIM BARANJU d.o.o. za proizvodnju, trgovinu i turizam, OIB 73384501678, Planinska 71, 31305 Draž</derivirana_varijabla>
  </DomainObject.Predmet.ProtustrankaWithAdressOIB>
  <DomainObject.Predmet.ProtustrankaNazivFormated>
    <izvorni_sadrzaj>VOLIM BARANJU d.o.o. za proizvodnju, trgovinu i turizam</izvorni_sadrzaj>
    <derivirana_varijabla naziv="DomainObject.Predmet.ProtustrankaNazivFormated_1">VOLIM BARANJU d.o.o. za proizvodnju, trgovinu i turizam</derivirana_varijabla>
  </DomainObject.Predmet.ProtustrankaNazivFormated>
  <DomainObject.Predmet.ProtustrankaNazivFormatedOIB>
    <izvorni_sadrzaj>VOLIM BARANJU d.o.o. za proizvodnju, trgovinu i turizam, OIB 73384501678</izvorni_sadrzaj>
    <derivirana_varijabla naziv="DomainObject.Predmet.ProtustrankaNazivFormatedOIB_1">VOLIM BARANJU d.o.o. za proizvodnju, trgovinu i turizam, OIB 73384501678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VOLIM BARANJU d.o.o. za proizvodnju, trgovinu i turizam</item>
    </izvorni_sadrzaj>
    <derivirana_varijabla naziv="DomainObject.Predmet.ProtuStrankaListFormated_1">
      <item>VOLIM BARANJU d.o.o. za proizvodnju, trgovinu i turizam</item>
    </derivirana_varijabla>
  </DomainObject.Predmet.ProtuStrankaListFormated>
  <DomainObject.Predmet.ProtuStrankaListFormatedOIB>
    <izvorni_sadrzaj>
      <item>VOLIM BARANJU d.o.o. za proizvodnju, trgovinu i turizam, OIB 73384501678</item>
    </izvorni_sadrzaj>
    <derivirana_varijabla naziv="DomainObject.Predmet.ProtuStrankaListFormatedOIB_1">
      <item>VOLIM BARANJU d.o.o. za proizvodnju, trgovinu i turizam, OIB 73384501678</item>
    </derivirana_varijabla>
  </DomainObject.Predmet.ProtuStrankaListFormatedOIB>
  <DomainObject.Predmet.ProtuStrankaListFormatedWithAdress>
    <izvorni_sadrzaj>
      <item>VOLIM BARANJU d.o.o. za proizvodnju, trgovinu i turizam, Planinska 71, 31305 Draž</item>
    </izvorni_sadrzaj>
    <derivirana_varijabla naziv="DomainObject.Predmet.ProtuStrankaListFormatedWithAdress_1">
      <item>VOLIM BARANJU d.o.o. za proizvodnju, trgovinu i turizam, Planinska 71, 31305 Draž</item>
    </derivirana_varijabla>
  </DomainObject.Predmet.ProtuStrankaListFormatedWithAdress>
  <DomainObject.Predmet.ProtuStrankaListFormatedWithAdressOIB>
    <izvorni_sadrzaj>
      <item>VOLIM BARANJU d.o.o. za proizvodnju, trgovinu i turizam, OIB 73384501678, Planinska 71, 31305 Draž</item>
    </izvorni_sadrzaj>
    <derivirana_varijabla naziv="DomainObject.Predmet.ProtuStrankaListFormatedWithAdressOIB_1">
      <item>VOLIM BARANJU d.o.o. za proizvodnju, trgovinu i turizam, OIB 73384501678, Planinska 71, 31305 Draž</item>
    </derivirana_varijabla>
  </DomainObject.Predmet.ProtuStrankaListFormatedWithAdressOIB>
  <DomainObject.Predmet.ProtuStrankaListNazivFormated>
    <izvorni_sadrzaj>
      <item>VOLIM BARANJU d.o.o. za proizvodnju, trgovinu i turizam</item>
    </izvorni_sadrzaj>
    <derivirana_varijabla naziv="DomainObject.Predmet.ProtuStrankaListNazivFormated_1">
      <item>VOLIM BARANJU d.o.o. za proizvodnju, trgovinu i turizam</item>
    </derivirana_varijabla>
  </DomainObject.Predmet.ProtuStrankaListNazivFormated>
  <DomainObject.Predmet.ProtuStrankaListNazivFormatedOIB>
    <izvorni_sadrzaj>
      <item>VOLIM BARANJU d.o.o. za proizvodnju, trgovinu i turizam, OIB 73384501678</item>
    </izvorni_sadrzaj>
    <derivirana_varijabla naziv="DomainObject.Predmet.ProtuStrankaListNazivFormatedOIB_1">
      <item>VOLIM BARANJU d.o.o. za proizvodnju, trgovinu i turizam, OIB 73384501678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VOLIM BARANJU d.o.o. za proizvodnju, trgovinu i turizam</izvorni_sadrzaj>
    <derivirana_varijabla naziv="DomainObject.Predmet.ProtustrankaIDrugi_1">VOLIM BARANJU d.o.o. za proizvodnju, trgovinu i turizam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VOLIM BARANJU d.o.o. za proizvodnju, trgovinu i turizam, OIB 73384501678, Planinska 71, 31305 Draž</izvorni_sadrzaj>
    <derivirana_varijabla naziv="DomainObject.Predmet.ProtustrankaIDrugiAdressOIB_1">VOLIM BARANJU d.o.o. za proizvodnju, trgovinu i turizam, OIB 73384501678, Planinska 71, 31305 Draž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VOLIM BARANJU d.o.o. za proizvodnju, trgovinu i turizam</item>
    </izvorni_sadrzaj>
    <derivirana_varijabla naziv="DomainObject.Predmet.SudioniciListNaziv_1">
      <item>FINA RC ZAGREB</item>
      <item>VOLIM BARANJU d.o.o. za proizvodnju, trgovinu i turizam</item>
    </derivirana_varijabla>
  </DomainObject.Predmet.SudioniciListNaziv>
  <DomainObject.Predmet.SudioniciListAdressOIB>
    <izvorni_sadrzaj>
      <item>FINA RC ZAGREB, OIB 85821130368</item>
      <item>VOLIM BARANJU d.o.o. za proizvodnju, trgovinu i turizam, OIB 73384501678, Planinska 71,31305 Draž</item>
    </izvorni_sadrzaj>
    <derivirana_varijabla naziv="DomainObject.Predmet.SudioniciListAdressOIB_1">
      <item>FINA RC ZAGREB, OIB 85821130368</item>
      <item>VOLIM BARANJU d.o.o. za proizvodnju, trgovinu i turizam, OIB 73384501678, Planinska 71,31305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73384501678</item>
    </izvorni_sadrzaj>
    <derivirana_varijabla naziv="DomainObject.Predmet.SudioniciListNazivOIB_1">
      <item>, OIB 85821130368</item>
      <item>, OIB 73384501678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A30E2-4F04-4EC4-B834-8E2E9A293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674</properties:Words>
  <properties:Characters>3697</properties:Characters>
  <properties:Lines>159</properties:Lines>
  <properties:Paragraphs>87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4477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2017-01-17T11:11:00Z</dcterms:created>
  <dc:creator>Maja Kocijan</dc:creator>
  <cp:lastModifiedBy>Maja Kocijan</cp:lastModifiedBy>
  <cp:lastPrinted>2017-01-17T12:23:00Z</cp:lastPrinted>
  <dcterms:modified xmlns:xsi="http://www.w3.org/2001/XMLSchema-instance" xsi:type="dcterms:W3CDTF">2017-01-17T12:34:00Z</dcterms:modified>
  <cp:revision>5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