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fa4a" w14:paraId="e78fa4a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85BD4">
        <w:t>1059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85BD4">
        <w:t>ABUNDIJA USLUGE j.d.o.o. za poslove ustupanja radnika korisnicima za privremeno obavljanje poslova, Sisak, Vinogradska ulica 16, MBS: 080985660, OIB: 83334058599</w:t>
      </w:r>
      <w:r>
        <w:t xml:space="preserve">, </w:t>
      </w:r>
      <w:r w:rsidR="00573EAF">
        <w:t xml:space="preserve"> </w:t>
      </w:r>
      <w:r>
        <w:t xml:space="preserve">dana </w:t>
      </w:r>
      <w:r w:rsidR="00902821">
        <w:t>2</w:t>
      </w:r>
      <w:r w:rsidR="004B785C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85BD4">
        <w:t xml:space="preserve">ABUNDIJA USLUGE j.d.o.o. za poslove ustupanja radnika korisnicima za privremeno obavljanje poslova, Sisak, Vinogradska ulica 16, MBS: 080985660, OIB: 83334058599.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B785C" w:rsidR="00373D6B" w:rsidRPr="004B785C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4B785C">
        <w:t xml:space="preserve"> Sabina Lalić, Osijek, Gundulićeva 5, OIB: 09145874795</w:t>
      </w:r>
    </w:p>
    <w:p w:rsidRDefault="00373D6B" w:rsidP="00373D6B" w:rsidR="00373D6B" w:rsidRPr="00373D6B">
      <w:pPr>
        <w:pStyle w:val="Tijeloteksta"/>
        <w:ind w:left="1065"/>
        <w:rPr>
          <w:bCs/>
        </w:rPr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85BD4">
        <w:t>ABUNDIJA USLUGE j.d.o.o. za poslove ustupanja radnika korisnicima za privremeno obavljanje poslova, Sisak, Vinogradska ulica 16, MBS: 080985660, OIB: 83334058599.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85BD4">
        <w:rPr>
          <w:bCs/>
        </w:rPr>
        <w:t>20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85BD4">
        <w:rPr>
          <w:bCs/>
        </w:rPr>
        <w:t>2180</w:t>
      </w:r>
      <w:r w:rsidRPr="00F877AB">
        <w:rPr>
          <w:bCs/>
        </w:rPr>
        <w:t xml:space="preserve"> od </w:t>
      </w:r>
      <w:r w:rsidR="00785BD4">
        <w:rPr>
          <w:bCs/>
        </w:rPr>
        <w:t>18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785BD4">
        <w:rPr>
          <w:bCs/>
        </w:rPr>
        <w:t xml:space="preserve">ABUNDIJA USLUGE j.d.o.o. za poslove ustupanja radnika korisnicima za privremeno obavljanje poslova, Sisak, Vinogradska ulica 16, MBS: 080985660, OIB: 83334058599. 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</w:t>
      </w:r>
      <w:r w:rsidR="00785BD4">
        <w:rPr>
          <w:bCs/>
        </w:rPr>
        <w:t>1059</w:t>
      </w:r>
      <w:r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1059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B785C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E5C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67E5C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B785C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ABUNDIJA USLUGE j.d.o.o. za poslove ustupanja radnika korisnicima za privremeno obavljanje poslova</izvorni_sadrzaj>
    <derivirana_varijabla naziv="DomainObject.Predmet.ProtustrankaFormated_1">  ABUNDIJA USLUGE j.d.o.o. za poslove ustupanja radnika korisnicima za privremeno obavljanje poslova</derivirana_varijabla>
  </DomainObject.Predmet.ProtustrankaFormated>
  <DomainObject.Predmet.ProtustrankaFormatedOIB>
    <izvorni_sadrzaj>  ABUNDIJA USLUGE j.d.o.o. za poslove ustupanja radnika korisnicima za privremeno obavljanje poslova, OIB 83334058599</izvorni_sadrzaj>
    <derivirana_varijabla naziv="DomainObject.Predmet.ProtustrankaFormatedOIB_1">  ABUNDIJA USLUGE j.d.o.o. za poslove ustupanja radnika korisnicima za privremeno obavljanje poslova, OIB 83334058599</derivirana_varijabla>
  </DomainObject.Predmet.ProtustrankaFormatedOIB>
  <DomainObject.Predmet.ProtustrankaFormatedWithAdress>
    <izvorni_sadrzaj> ABUNDIJA USLUGE j.d.o.o. za poslove ustupanja radnika korisnicima za privremeno obavljanje poslova, Vinogradska ulica 16, 44000 Sisak</izvorni_sadrzaj>
    <derivirana_varijabla naziv="DomainObject.Predmet.ProtustrankaFormatedWithAdress_1"> ABUNDIJA USLUGE j.d.o.o. za poslove ustupanja radnika korisnicima za privremeno obavljanje poslova, Vinogradska ulica 16, 44000 Sisak</derivirana_varijabla>
  </DomainObject.Predmet.ProtustrankaFormatedWithAdress>
  <DomainObject.Predmet.ProtustrankaFormatedWithAdressOIB>
    <izvorni_sadrzaj> ABUNDIJA USLUGE j.d.o.o. za poslove ustupanja radnika korisnicima za privremeno obavljanje poslova, OIB 83334058599, Vinogradska ulica 16, 44000 Sisak</izvorni_sadrzaj>
    <derivirana_varijabla naziv="DomainObject.Predmet.ProtustrankaFormatedWithAdressOIB_1"> ABUNDIJA USLUGE j.d.o.o. za poslove ustupanja radnika korisnicima za privremeno obavljanje poslova, OIB 83334058599, Vinogradska ulica 16, 44000 Sisak</derivirana_varijabla>
  </DomainObject.Predmet.ProtustrankaFormatedWithAdressOIB>
  <DomainObject.Predmet.ProtustrankaWithAdress>
    <izvorni_sadrzaj>ABUNDIJA USLUGE j.d.o.o. za poslove ustupanja radnika korisnicima za privremeno obavljanje poslova Vinogradska ulica 16, 44000 Sisak</izvorni_sadrzaj>
    <derivirana_varijabla naziv="DomainObject.Predmet.ProtustrankaWithAdress_1">ABUNDIJA USLUGE j.d.o.o. za poslove ustupanja radnika korisnicima za privremeno obavljanje poslova Vinogradska ulica 16, 44000 Sisak</derivirana_varijabla>
  </DomainObject.Predmet.ProtustrankaWithAdress>
  <DomainObject.Predmet.ProtustrankaWithAdressOIB>
    <izvorni_sadrzaj>ABUNDIJA USLUGE j.d.o.o. za poslove ustupanja radnika korisnicima za privremeno obavljanje poslova, OIB 83334058599, Vinogradska ulica 16, 44000 Sisak</izvorni_sadrzaj>
    <derivirana_varijabla naziv="DomainObject.Predmet.ProtustrankaWithAdressOIB_1">ABUNDIJA USLUGE j.d.o.o. za poslove ustupanja radnika korisnicima za privremeno obavljanje poslova, OIB 83334058599, Vinogradska ulica 16, 44000 Sisak</derivirana_varijabla>
  </DomainObject.Predmet.ProtustrankaWithAdressOIB>
  <DomainObject.Predmet.ProtustrankaNazivFormated>
    <izvorni_sadrzaj>ABUNDIJA USLUGE j.d.o.o. za poslove ustupanja radnika korisnicima za privremeno obavljanje poslova</izvorni_sadrzaj>
    <derivirana_varijabla naziv="DomainObject.Predmet.ProtustrankaNazivFormated_1">ABUNDIJA USLUGE j.d.o.o. za poslove ustupanja radnika korisnicima za privremeno obavljanje poslova</derivirana_varijabla>
  </DomainObject.Predmet.ProtustrankaNazivFormated>
  <DomainObject.Predmet.ProtustrankaNazivFormatedOIB>
    <izvorni_sadrzaj>ABUNDIJA USLUGE j.d.o.o. za poslove ustupanja radnika korisnicima za privremeno obavljanje poslova, OIB 83334058599</izvorni_sadrzaj>
    <derivirana_varijabla naziv="DomainObject.Predmet.ProtustrankaNazivFormatedOIB_1">ABUNDIJA USLUGE j.d.o.o. za poslove ustupanja radnika korisnicima za privremeno obavljanje poslova, OIB 83334058599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ABUNDIJA USLUGE j.d.o.o. za poslove ustupanja radnika korisnicima za privremeno obavljanje poslova</item>
    </izvorni_sadrzaj>
    <derivirana_varijabla naziv="DomainObject.Predmet.ProtuStrankaListFormated_1">
      <item>ABUNDIJA USLUGE j.d.o.o. za poslove ustupanja radnika korisnicima za privremeno obavljanje poslova</item>
    </derivirana_varijabla>
  </DomainObject.Predmet.ProtuStrankaListFormated>
  <DomainObject.Predmet.ProtuStrankaListFormatedOIB>
    <izvorni_sadrzaj>
      <item>ABUNDIJA USLUGE j.d.o.o. za poslove ustupanja radnika korisnicima za privremeno obavljanje poslova, OIB 83334058599</item>
    </izvorni_sadrzaj>
    <derivirana_varijabla naziv="DomainObject.Predmet.ProtuStrankaListFormatedOIB_1">
      <item>ABUNDIJA USLUGE j.d.o.o. za poslove ustupanja radnika korisnicima za privremeno obavljanje poslova, OIB 83334058599</item>
    </derivirana_varijabla>
  </DomainObject.Predmet.ProtuStrankaListFormatedOIB>
  <DomainObject.Predmet.ProtuStrankaListFormatedWithAdress>
    <izvorni_sadrzaj>
      <item>ABUNDIJA USLUGE j.d.o.o. za poslove ustupanja radnika korisnicima za privremeno obavljanje poslova, Vinogradska ulica 16, 44000 Sisak</item>
    </izvorni_sadrzaj>
    <derivirana_varijabla naziv="DomainObject.Predmet.ProtuStrankaListFormatedWithAdress_1">
      <item>ABUNDIJA USLUGE j.d.o.o. za poslove ustupanja radnika korisnicima za privremeno obavljanje poslova, Vinogradska ulica 16, 44000 Sisak</item>
    </derivirana_varijabla>
  </DomainObject.Predmet.ProtuStrankaListFormatedWithAdress>
  <DomainObject.Predmet.ProtuStrankaListFormatedWithAdressOIB>
    <izvorni_sadrzaj>
      <item>ABUNDIJA USLUGE j.d.o.o. za poslove ustupanja radnika korisnicima za privremeno obavljanje poslova, OIB 83334058599, Vinogradska ulica 16, 44000 Sisak</item>
    </izvorni_sadrzaj>
    <derivirana_varijabla naziv="DomainObject.Predmet.ProtuStrankaListFormatedWithAdressOIB_1">
      <item>ABUNDIJA USLUGE j.d.o.o. za poslove ustupanja radnika korisnicima za privremeno obavljanje poslova, OIB 83334058599, Vinogradska ulica 16, 44000 Sisak</item>
    </derivirana_varijabla>
  </DomainObject.Predmet.ProtuStrankaListFormatedWithAdressOIB>
  <DomainObject.Predmet.ProtuStrankaListNazivFormated>
    <izvorni_sadrzaj>
      <item>ABUNDIJA USLUGE j.d.o.o. za poslove ustupanja radnika korisnicima za privremeno obavljanje poslova</item>
    </izvorni_sadrzaj>
    <derivirana_varijabla naziv="DomainObject.Predmet.ProtuStrankaListNazivFormated_1">
      <item>ABUNDIJA USLUGE j.d.o.o. za poslove ustupanja radnika korisnicima za privremeno obavljanje poslova</item>
    </derivirana_varijabla>
  </DomainObject.Predmet.ProtuStrankaListNazivFormated>
  <DomainObject.Predmet.ProtuStrankaListNazivFormatedOIB>
    <izvorni_sadrzaj>
      <item>ABUNDIJA USLUGE j.d.o.o. za poslove ustupanja radnika korisnicima za privremeno obavljanje poslova, OIB 83334058599</item>
    </izvorni_sadrzaj>
    <derivirana_varijabla naziv="DomainObject.Predmet.ProtuStrankaListNazivFormatedOIB_1">
      <item>ABUNDIJA USLUGE j.d.o.o. za poslove ustupanja radnika korisnicima za privremeno obavljanje poslova, OIB 83334058599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ABUNDIJA USLUGE j.d.o.o. za poslove ustupanja radnika korisnicima za privremeno obavljanje poslova</izvorni_sadrzaj>
    <derivirana_varijabla naziv="DomainObject.Predmet.ProtustrankaIDrugi_1">ABUNDIJA USLUGE j.d.o.o. za poslove ustupanja radnika korisnicima za privremeno obavljanje poslova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ABUNDIJA USLUGE j.d.o.o. za poslove ustupanja radnika korisnicima za privremeno obavljanje poslova, OIB 83334058599, Vinogradska ulica 16, 44000 Sisak</izvorni_sadrzaj>
    <derivirana_varijabla naziv="DomainObject.Predmet.ProtustrankaIDrugiAdressOIB_1">ABUNDIJA USLUGE j.d.o.o. za poslove ustupanja radnika korisnicima za privremeno obavljanje poslova, OIB 83334058599, Vinogradska ulica 16,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ABUNDIJA USLUGE j.d.o.o. za poslove ustupanja radnika korisnicima za privremeno obavljanje poslova</item>
      <item>FINA Regionalni centar Zagreb</item>
    </izvorni_sadrzaj>
    <derivirana_varijabla naziv="DomainObject.Predmet.SudioniciListNaziv_1">
      <item>ABUNDIJA USLUGE j.d.o.o. za poslove ustupanja radnika korisnicima za privremeno obavljanje poslova</item>
      <item>FINA Regionalni centar Zagreb</item>
    </derivirana_varijabla>
  </DomainObject.Predmet.SudioniciListNaziv>
  <DomainObject.Predmet.SudioniciListAdressOIB>
    <izvorni_sadrzaj>
      <item>ABUNDIJA USLUGE j.d.o.o. za poslove ustupanja radnika korisnicima za privremeno obavljanje poslova, OIB 83334058599, Vinogradska ulica 16,44000 Sisak</item>
      <item>FINA Regionalni centar Zagreb, OIB 85821130368, Trg svibanjskih žrtava 1995. br. 1,10000 Zagreb</item>
    </izvorni_sadrzaj>
    <derivirana_varijabla naziv="DomainObject.Predmet.SudioniciListAdressOIB_1">
      <item>ABUNDIJA USLUGE j.d.o.o. za poslove ustupanja radnika korisnicima za privremeno obavljanje poslova, OIB 83334058599, Vinogradska ulica 16,44000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83334058599</item>
      <item>, OIB 85821130368</item>
    </izvorni_sadrzaj>
    <derivirana_varijabla naziv="DomainObject.Predmet.SudioniciListNazivOIB_1">
      <item>, OIB 83334058599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FA9FF-A3D7-48FC-A1B2-DF904C451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3352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2017-09-28T08:33:00Z</dcterms:created>
  <dc:creator>Korisnik</dc:creator>
  <cp:lastModifiedBy>Gordana Harc</cp:lastModifiedBy>
  <cp:lastPrinted>2017-07-31T07:19:00Z</cp:lastPrinted>
  <dcterms:modified xmlns:xsi="http://www.w3.org/2001/XMLSchema-instance" xsi:type="dcterms:W3CDTF">2017-09-29T06:45:00Z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