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3181" w14:paraId="a683181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1F7378">
        <w:t>2</w:t>
      </w:r>
      <w:r w:rsidR="005E5F03">
        <w:t>66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5E5F03">
        <w:rPr>
          <w:b/>
        </w:rPr>
        <w:t>DAIAMANTUM B.D.  j.d.o.o. OIB: 20582889870, Zagreb, Čavoglavska 3.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5E5F03">
        <w:t>56.157,46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62</w:t>
    </w:r>
    <w:r w:rsidR="005E5F03">
      <w:rPr>
        <w:b/>
      </w:rPr>
      <w:t>66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32F2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6266</izvorni_sadrzaj>
    <derivirana_varijabla naziv="DomainObject.Predmet.Broj_1">6266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St-6266/2015</izvorni_sadrzaj>
    <derivirana_varijabla naziv="DomainObject.Predmet.OznakaBroj_1">St-6266/2015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DIAMANTUM B.D. j.d.o.o. zastupanog po punomoćniku Barbara Duboš</izvorni_sadrzaj>
    <derivirana_varijabla naziv="DomainObject.Predmet.ProtustrankaFormated_1">  DIAMANTUM B.D. j.d.o.o. zastupanog po punomoćniku Barbara Duboš</derivirana_varijabla>
  </DomainObject.Predmet.ProtustrankaFormated>
  <DomainObject.Predmet.ProtustrankaFormatedOIB>
    <izvorni_sadrzaj>  DIAMANTUM B.D. j.d.o.o., OIB 20582889870 zastupanog po punomoćniku Barbara Duboš</izvorni_sadrzaj>
    <derivirana_varijabla naziv="DomainObject.Predmet.ProtustrankaFormatedOIB_1">  DIAMANTUM B.D. j.d.o.o., OIB 20582889870 zastupanog po punomoćniku Barbara Duboš</derivirana_varijabla>
  </DomainObject.Predmet.ProtustrankaFormatedOIB>
  <DomainObject.Predmet.ProtustrankaFormatedWithAdress>
    <izvorni_sadrzaj> DIAMANTUM B.D. j.d.o.o., Čavoglavska 3, 10000 Zagreb zastupanog po punomoćniku Barbara Duboš</izvorni_sadrzaj>
    <derivirana_varijabla naziv="DomainObject.Predmet.ProtustrankaFormatedWithAdress_1"> DIAMANTUM B.D. j.d.o.o., Čavoglavska 3, 10000 Zagreb zastupanog po punomoćniku Barbara Duboš</derivirana_varijabla>
  </DomainObject.Predmet.ProtustrankaFormatedWithAdress>
  <DomainObject.Predmet.ProtustrankaFormatedWithAdressOIB>
    <izvorni_sadrzaj> DIAMANTUM B.D. j.d.o.o., OIB 20582889870, Čavoglavska 3, 10000 Zagreb zastupanog po punomoćniku Barbara Duboš</izvorni_sadrzaj>
    <derivirana_varijabla naziv="DomainObject.Predmet.ProtustrankaFormatedWithAdressOIB_1"> DIAMANTUM B.D. j.d.o.o., OIB 20582889870, Čavoglavska 3, 10000 Zagreb zastupanog po punomoćniku Barbara Duboš</derivirana_varijabla>
  </DomainObject.Predmet.ProtustrankaFormatedWithAdressOIB>
  <DomainObject.Predmet.ProtustrankaWithAdress>
    <izvorni_sadrzaj>DIAMANTUM B.D. j.d.o.o. Čavoglavska 3, 10000 Zagreb</izvorni_sadrzaj>
    <derivirana_varijabla naziv="DomainObject.Predmet.ProtustrankaWithAdress_1">DIAMANTUM B.D. j.d.o.o. Čavoglavska 3, 10000 Zagreb</derivirana_varijabla>
  </DomainObject.Predmet.ProtustrankaWithAdress>
  <DomainObject.Predmet.ProtustrankaWithAdressOIB>
    <izvorni_sadrzaj>DIAMANTUM B.D. j.d.o.o., OIB 20582889870, Čavoglavska 3, 10000 Zagreb</izvorni_sadrzaj>
    <derivirana_varijabla naziv="DomainObject.Predmet.ProtustrankaWithAdressOIB_1">DIAMANTUM B.D. j.d.o.o., OIB 20582889870, Čavoglavska 3, 10000 Zagreb</derivirana_varijabla>
  </DomainObject.Predmet.ProtustrankaWithAdressOIB>
  <DomainObject.Predmet.ProtustrankaNazivFormated>
    <izvorni_sadrzaj>DIAMANTUM B.D. j.d.o.o.</izvorni_sadrzaj>
    <derivirana_varijabla naziv="DomainObject.Predmet.ProtustrankaNazivFormated_1">DIAMANTUM B.D. j.d.o.o.</derivirana_varijabla>
  </DomainObject.Predmet.ProtustrankaNazivFormated>
  <DomainObject.Predmet.ProtustrankaNazivFormatedOIB>
    <izvorni_sadrzaj>DIAMANTUM B.D. j.d.o.o., OIB 20582889870</izvorni_sadrzaj>
    <derivirana_varijabla naziv="DomainObject.Predmet.ProtustrankaNazivFormatedOIB_1">DIAMANTUM B.D. j.d.o.o., OIB 20582889870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DIAMANTUM B.D. j.d.o.o. zastupanog po punomoćniku Barbara Duboš</item>
    </izvorni_sadrzaj>
    <derivirana_varijabla naziv="DomainObject.Predmet.ProtuStrankaListFormated_1">
      <item>DIAMANTUM B.D. j.d.o.o. zastupanog po punomoćniku Barbara Duboš</item>
    </derivirana_varijabla>
  </DomainObject.Predmet.ProtuStrankaListFormated>
  <DomainObject.Predmet.ProtuStrankaListFormatedOIB>
    <izvorni_sadrzaj>
      <item>DIAMANTUM B.D. j.d.o.o., OIB 20582889870 zastupanog po punomoćniku Barbara Duboš</item>
    </izvorni_sadrzaj>
    <derivirana_varijabla naziv="DomainObject.Predmet.ProtuStrankaListFormatedOIB_1">
      <item>DIAMANTUM B.D. j.d.o.o., OIB 20582889870 zastupanog po punomoćniku Barbara Duboš</item>
    </derivirana_varijabla>
  </DomainObject.Predmet.ProtuStrankaListFormatedOIB>
  <DomainObject.Predmet.ProtuStrankaListFormatedWithAdress>
    <izvorni_sadrzaj>
      <item>DIAMANTUM B.D. j.d.o.o., Čavoglavska 3, 10000 Zagreb zastupanog po punomoćniku Barbara Duboš</item>
    </izvorni_sadrzaj>
    <derivirana_varijabla naziv="DomainObject.Predmet.ProtuStrankaListFormatedWithAdress_1">
      <item>DIAMANTUM B.D. j.d.o.o., Čavoglavska 3, 10000 Zagreb zastupanog po punomoćniku Barbara Duboš</item>
    </derivirana_varijabla>
  </DomainObject.Predmet.ProtuStrankaListFormatedWithAdress>
  <DomainObject.Predmet.ProtuStrankaListFormatedWithAdressOIB>
    <izvorni_sadrzaj>
      <item>DIAMANTUM B.D. j.d.o.o., OIB 20582889870, Čavoglavska 3, 10000 Zagreb zastupanog po punomoćniku Barbara Duboš</item>
    </izvorni_sadrzaj>
    <derivirana_varijabla naziv="DomainObject.Predmet.ProtuStrankaListFormatedWithAdressOIB_1">
      <item>DIAMANTUM B.D. j.d.o.o., OIB 20582889870, Čavoglavska 3, 10000 Zagreb zastupanog po punomoćniku Barbara Duboš</item>
    </derivirana_varijabla>
  </DomainObject.Predmet.ProtuStrankaListFormatedWithAdressOIB>
  <DomainObject.Predmet.ProtuStrankaListNazivFormated>
    <izvorni_sadrzaj>
      <item>DIAMANTUM B.D. j.d.o.o.</item>
    </izvorni_sadrzaj>
    <derivirana_varijabla naziv="DomainObject.Predmet.ProtuStrankaListNazivFormated_1">
      <item>DIAMANTUM B.D. j.d.o.o.</item>
    </derivirana_varijabla>
  </DomainObject.Predmet.ProtuStrankaListNazivFormated>
  <DomainObject.Predmet.ProtuStrankaListNazivFormatedOIB>
    <izvorni_sadrzaj>
      <item>DIAMANTUM B.D. j.d.o.o., OIB 20582889870</item>
    </izvorni_sadrzaj>
    <derivirana_varijabla naziv="DomainObject.Predmet.ProtuStrankaListNazivFormatedOIB_1">
      <item>DIAMANTUM B.D. j.d.o.o., OIB 20582889870</item>
    </derivirana_varijabla>
  </DomainObject.Predmet.ProtuStrankaListNazivFormatedOIB>
  <DomainObject.Predmet.OstaliListFormated>
    <izvorni_sadrzaj>
      <item>Barbara Duboš punomoćnik sudionika u postupku DIAMANTUM B.D. j.d.o.o.</item>
    </izvorni_sadrzaj>
    <derivirana_varijabla naziv="DomainObject.Predmet.OstaliListFormated_1">
      <item>Barbara Duboš punomoćnik sudionika u postupku DIAMANTUM B.D. j.d.o.o.</item>
    </derivirana_varijabla>
  </DomainObject.Predmet.OstaliListFormated>
  <DomainObject.Predmet.OstaliListFormatedOIB>
    <izvorni_sadrzaj>
      <item>Barbara Duboš, OIB 10483451727 punomoćnik sudionika u postupku DIAMANTUM B.D. j.d.o.o.</item>
    </izvorni_sadrzaj>
    <derivirana_varijabla naziv="DomainObject.Predmet.OstaliListFormatedOIB_1">
      <item>Barbara Duboš, OIB 10483451727 punomoćnik sudionika u postupku DIAMANTUM B.D. j.d.o.o.</item>
    </derivirana_varijabla>
  </DomainObject.Predmet.OstaliListFormatedOIB>
  <DomainObject.Predmet.OstaliListFormatedWithAdress>
    <izvorni_sadrzaj>
      <item>Barbara Duboš, Baburičina ulica 22, 10000 Zagreb punomoćnik sudionika u postupku DIAMANTUM B.D. j.d.o.o.</item>
    </izvorni_sadrzaj>
    <derivirana_varijabla naziv="DomainObject.Predmet.OstaliListFormatedWithAdress_1">
      <item>Barbara Duboš, Baburičina ulica 22, 10000 Zagreb punomoćnik sudionika u postupku DIAMANTUM B.D. j.d.o.o.</item>
    </derivirana_varijabla>
  </DomainObject.Predmet.OstaliListFormatedWithAdress>
  <DomainObject.Predmet.OstaliListFormatedWithAdressOIB>
    <izvorni_sadrzaj>
      <item>Barbara Duboš, OIB 10483451727, Baburičina ulica 22, 10000 Zagreb punomoćnik sudionika u postupku DIAMANTUM B.D. j.d.o.o.</item>
    </izvorni_sadrzaj>
    <derivirana_varijabla naziv="DomainObject.Predmet.OstaliListFormatedWithAdressOIB_1">
      <item>Barbara Duboš, OIB 10483451727, Baburičina ulica 22, 10000 Zagreb punomoćnik sudionika u postupku DIAMANTUM B.D. j.d.o.o.</item>
    </derivirana_varijabla>
  </DomainObject.Predmet.OstaliListFormatedWithAdressOIB>
  <DomainObject.Predmet.OstaliListNazivFormated>
    <izvorni_sadrzaj>
      <item>Barbara Duboš</item>
    </izvorni_sadrzaj>
    <derivirana_varijabla naziv="DomainObject.Predmet.OstaliListNazivFormated_1">
      <item>Barbara Duboš</item>
    </derivirana_varijabla>
  </DomainObject.Predmet.OstaliListNazivFormated>
  <DomainObject.Predmet.OstaliListNazivFormatedOIB>
    <izvorni_sadrzaj>
      <item>Barbara Duboš, OIB 10483451727</item>
    </izvorni_sadrzaj>
    <derivirana_varijabla naziv="DomainObject.Predmet.OstaliListNazivFormatedOIB_1">
      <item>Barbara Duboš, OIB 10483451727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DIAMANTUM B.D. j.d.o.o.</izvorni_sadrzaj>
    <derivirana_varijabla naziv="DomainObject.Predmet.ProtustrankaIDrugi_1">DIAMANTUM B.D.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DIAMANTUM B.D. j.d.o.o., OIB 20582889870, Čavoglavska 3, 10000 Zagreb</izvorni_sadrzaj>
    <derivirana_varijabla naziv="DomainObject.Predmet.ProtustrankaIDrugiAdressOIB_1">DIAMANTUM B.D. j.d.o.o., OIB 20582889870, Čavoglavska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DIAMANTUM B.D. j.d.o.o.</item>
      <item>Barbara Duboš</item>
    </izvorni_sadrzaj>
    <derivirana_varijabla naziv="DomainObject.Predmet.SudioniciListNaziv_1">
      <item>FINA Regionalni centar Zagreb</item>
      <item>DIAMANTUM B.D. j.d.o.o.</item>
      <item>Barbara Duboš</item>
    </derivirana_varijabla>
  </DomainObject.Predmet.SudioniciListNaziv>
  <DomainObject.Predmet.SudioniciListAdressOIB>
    <izvorni_sadrzaj>
      <item>FINA Regionalni centar Zagreb, OIB 85821130368, Trg svibanjskih žrtava 1995. 1,10000 Zagreb</item>
      <item>DIAMANTUM B.D. j.d.o.o., OIB 20582889870, Čavoglavska 3,10000 Zagreb</item>
      <item>Barbara Duboš, OIB 10483451727, Baburičina ulica 22,10000 Zagreb</item>
    </izvorni_sadrzaj>
    <derivirana_varijabla naziv="DomainObject.Predmet.SudioniciListAdressOIB_1">
      <item>FINA Regionalni centar Zagreb, OIB 85821130368, Trg svibanjskih žrtava 1995. 1,10000 Zagreb</item>
      <item>DIAMANTUM B.D. j.d.o.o., OIB 20582889870, Čavoglavska 3,10000 Zagreb</item>
      <item>Barbara Duboš, OIB 10483451727, Baburičina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20582889870</item>
      <item>, OIB 10483451727</item>
    </izvorni_sadrzaj>
    <derivirana_varijabla naziv="DomainObject.Predmet.SudioniciListNazivOIB_1">
      <item>, OIB 85821130368</item>
      <item>, OIB 20582889870</item>
      <item>, OIB 10483451727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1327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2016-03-08T13:38:00Z</dcterms:created>
  <dc:creator>ilukac</dc:creator>
  <cp:lastModifiedBy>Irena Benko</cp:lastModifiedBy>
  <cp:lastPrinted>2016-03-07T10:09:00Z</cp:lastPrinted>
  <dcterms:modified xmlns:xsi="http://www.w3.org/2001/XMLSchema-instance" xsi:type="dcterms:W3CDTF">2016-03-22T10:06:00Z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