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99a0" w14:paraId="47499a0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731B54" w:rsidP="00731B54" w:rsidR="00731B54">
      <w:pPr>
        <w:jc w:val="both"/>
      </w:pPr>
      <w:r>
        <w:t>REPUBLIKA HRVATSKA</w:t>
      </w:r>
    </w:p>
    <w:p w:rsidRDefault="00731B54" w:rsidP="00731B54" w:rsidR="00731B54">
      <w:pPr>
        <w:jc w:val="both"/>
      </w:pPr>
      <w:r>
        <w:t xml:space="preserve">TRGOVAČKI SUD U ZAGREBU                                    </w:t>
      </w:r>
      <w:r w:rsidR="00BE519B">
        <w:t xml:space="preserve">                      70. St-3013/2018</w:t>
      </w:r>
    </w:p>
    <w:p w:rsidRDefault="00731B54" w:rsidP="00731B54" w:rsidR="00731B54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731B54" w:rsidP="00731B54" w:rsidR="00731B54">
      <w:pPr>
        <w:jc w:val="both"/>
      </w:pPr>
    </w:p>
    <w:p w:rsidRDefault="00731B54" w:rsidP="00BE519B" w:rsidR="00731B54">
      <w:pPr>
        <w:jc w:val="center"/>
      </w:pPr>
      <w:r>
        <w:t>U   I M E   R E P U B L I K E   H R V A T S K E</w:t>
      </w:r>
    </w:p>
    <w:p w:rsidRDefault="00731B54" w:rsidP="00BE519B" w:rsidR="00731B54">
      <w:pPr>
        <w:jc w:val="center"/>
      </w:pPr>
    </w:p>
    <w:p w:rsidRDefault="00731B54" w:rsidP="00BE519B" w:rsidR="00731B54">
      <w:pPr>
        <w:jc w:val="center"/>
      </w:pPr>
      <w:r>
        <w:t>R J E Š E NJ E</w:t>
      </w:r>
    </w:p>
    <w:p w:rsidRDefault="00731B54" w:rsidP="00731B54" w:rsidR="00731B54">
      <w:pPr>
        <w:jc w:val="both"/>
      </w:pPr>
    </w:p>
    <w:p w:rsidRDefault="00731B54" w:rsidP="00731B54" w:rsidR="00324406">
      <w:pPr>
        <w:jc w:val="both"/>
      </w:pPr>
      <w:r>
        <w:t xml:space="preserve">Trgovački sud u Zagrebu, po sucu Maji Jurovicki, kao stečajnom sucu u stečajnom postupku nad Stečajna masa iza HIDROSAN IZOLACIJE d.o.o. u stečaju </w:t>
      </w:r>
      <w:proofErr w:type="spellStart"/>
      <w:r w:rsidR="00FF40D8" w:rsidRPr="00FF40D8">
        <w:t>OIB</w:t>
      </w:r>
      <w:proofErr w:type="spellEnd"/>
      <w:r w:rsidR="00FF40D8" w:rsidRPr="00FF40D8">
        <w:t>:</w:t>
      </w:r>
      <w:proofErr w:type="spellStart"/>
      <w:r w:rsidR="00FF40D8" w:rsidRPr="00FF40D8">
        <w:t>04696688095</w:t>
      </w:r>
      <w:proofErr w:type="spellEnd"/>
      <w:r>
        <w:t>,</w:t>
      </w:r>
      <w:r w:rsidR="00FF40D8" w:rsidRPr="00FF40D8">
        <w:t xml:space="preserve"> Donja</w:t>
      </w:r>
      <w:r w:rsidR="003D4E69">
        <w:t xml:space="preserve"> </w:t>
      </w:r>
      <w:proofErr w:type="spellStart"/>
      <w:r w:rsidR="003D4E69">
        <w:t>Lomnica</w:t>
      </w:r>
      <w:proofErr w:type="spellEnd"/>
      <w:r w:rsidR="003D4E69">
        <w:t xml:space="preserve">, II </w:t>
      </w:r>
      <w:proofErr w:type="spellStart"/>
      <w:r w:rsidR="003D4E69">
        <w:t>Deverićev</w:t>
      </w:r>
      <w:proofErr w:type="spellEnd"/>
      <w:r w:rsidR="003D4E69">
        <w:t xml:space="preserve"> </w:t>
      </w:r>
      <w:r w:rsidR="003D4E69" w:rsidRPr="003D4E69">
        <w:t>odvojak</w:t>
      </w:r>
      <w:r w:rsidR="003D4E69">
        <w:t xml:space="preserve"> 5</w:t>
      </w:r>
      <w:r>
        <w:t xml:space="preserve"> </w:t>
      </w:r>
      <w:r w:rsidR="00BE519B">
        <w:t>, dana 24. siječnja 2019</w:t>
      </w:r>
      <w:r>
        <w:t>.</w:t>
      </w:r>
    </w:p>
    <w:p w:rsidRDefault="00BE519B" w:rsidP="00731B54" w:rsidR="00BE519B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B62652" w:rsidP="00B62652" w:rsidR="00B62652" w:rsidRPr="00B62652">
      <w:pPr>
        <w:jc w:val="both"/>
        <w:rPr>
          <w:b/>
        </w:rPr>
      </w:pPr>
    </w:p>
    <w:p w:rsidRDefault="00B62652" w:rsidP="00B62652" w:rsidR="005E6929">
      <w:pPr>
        <w:jc w:val="both"/>
      </w:pPr>
      <w:r w:rsidRPr="00C071A9">
        <w:t xml:space="preserve">I    Saziva se skupština vjerovnika u </w:t>
      </w:r>
      <w:r w:rsidR="00D558E9" w:rsidRPr="00C071A9">
        <w:t>stečajnom postupku nad dužniko</w:t>
      </w:r>
      <w:r w:rsidR="00C071A9" w:rsidRPr="00C071A9">
        <w:t>m</w:t>
      </w:r>
      <w:r w:rsidR="00324406" w:rsidRPr="00324406">
        <w:t xml:space="preserve"> </w:t>
      </w:r>
      <w:r w:rsidR="00FF40D8" w:rsidRPr="00FF40D8">
        <w:t xml:space="preserve">Stečajna masa iza HIDROSAN IZOLACIJE d.o.o. u stečaju </w:t>
      </w:r>
      <w:proofErr w:type="spellStart"/>
      <w:r w:rsidR="00FF40D8" w:rsidRPr="00FF40D8">
        <w:t>OIB</w:t>
      </w:r>
      <w:proofErr w:type="spellEnd"/>
      <w:r w:rsidR="00FF40D8" w:rsidRPr="00FF40D8">
        <w:t>:</w:t>
      </w:r>
      <w:proofErr w:type="spellStart"/>
      <w:r w:rsidR="00FF40D8" w:rsidRPr="00FF40D8">
        <w:t>04696688095</w:t>
      </w:r>
      <w:proofErr w:type="spellEnd"/>
      <w:r w:rsidR="00FF40D8" w:rsidRPr="00FF40D8">
        <w:t>, Donja</w:t>
      </w:r>
      <w:r w:rsidR="003D4E69">
        <w:t xml:space="preserve"> </w:t>
      </w:r>
      <w:proofErr w:type="spellStart"/>
      <w:r w:rsidR="003D4E69">
        <w:t>Lomnica</w:t>
      </w:r>
      <w:proofErr w:type="spellEnd"/>
      <w:r w:rsidR="003D4E69">
        <w:t xml:space="preserve">, II </w:t>
      </w:r>
      <w:proofErr w:type="spellStart"/>
      <w:r w:rsidR="00005452" w:rsidRPr="00005452">
        <w:t>Deverićev</w:t>
      </w:r>
      <w:proofErr w:type="spellEnd"/>
      <w:r w:rsidR="00005452" w:rsidRPr="00005452">
        <w:t xml:space="preserve"> odvojak 5 </w:t>
      </w:r>
      <w:r w:rsidR="00005452">
        <w:t xml:space="preserve"> </w:t>
      </w:r>
      <w:r w:rsidR="007C4ED7">
        <w:rPr>
          <w:b/>
        </w:rPr>
        <w:t>za dan 20. veljače 2019</w:t>
      </w:r>
      <w:r w:rsidR="008F11D1">
        <w:rPr>
          <w:b/>
        </w:rPr>
        <w:t>. u 10</w:t>
      </w:r>
      <w:r w:rsidR="005E6929">
        <w:rPr>
          <w:b/>
        </w:rPr>
        <w:t>,0</w:t>
      </w:r>
      <w:r w:rsidRPr="00D02675">
        <w:rPr>
          <w:b/>
        </w:rPr>
        <w:t>0 h</w:t>
      </w:r>
      <w:r w:rsidRPr="00C071A9">
        <w:t xml:space="preserve"> koja će se održati zgradi Trgovačkog suda u Zagrebu, Petrinjska 8, s</w:t>
      </w:r>
      <w:r w:rsidR="005F1FCD">
        <w:t xml:space="preserve">oba broj 30/I, dvorišna zgrada </w:t>
      </w:r>
    </w:p>
    <w:p w:rsidRDefault="005E6929" w:rsidP="00B62652" w:rsidR="005E6929">
      <w:pPr>
        <w:jc w:val="both"/>
      </w:pPr>
    </w:p>
    <w:p w:rsidRDefault="005E6929" w:rsidP="00B62652" w:rsidR="00B62652" w:rsidRPr="00C071A9">
      <w:pPr>
        <w:jc w:val="both"/>
      </w:pPr>
      <w:r>
        <w:t xml:space="preserve"> Dnevni red</w:t>
      </w:r>
      <w:r w:rsidR="00B62652" w:rsidRPr="00C071A9">
        <w:t>:</w:t>
      </w:r>
    </w:p>
    <w:p w:rsidRDefault="00B62652" w:rsidP="00B62652" w:rsidR="00B62652" w:rsidRPr="00C071A9">
      <w:pPr>
        <w:jc w:val="both"/>
      </w:pPr>
    </w:p>
    <w:p w:rsidRDefault="00074215" w:rsidP="00B62652" w:rsidR="00C737D7">
      <w:pPr>
        <w:jc w:val="both"/>
      </w:pPr>
      <w:r>
        <w:t xml:space="preserve">     </w:t>
      </w:r>
      <w:r w:rsidR="00B62652" w:rsidRPr="00C071A9">
        <w:t xml:space="preserve">Donošenje odluke o </w:t>
      </w:r>
      <w:r w:rsidR="000B6D22">
        <w:t xml:space="preserve">prijedlogu društva ZAG nekretnine d.o.o. </w:t>
      </w:r>
      <w:proofErr w:type="spellStart"/>
      <w:r w:rsidR="00D7084B">
        <w:t>OIB</w:t>
      </w:r>
      <w:proofErr w:type="spellEnd"/>
      <w:r w:rsidR="000B6D22">
        <w:t>:</w:t>
      </w:r>
      <w:proofErr w:type="spellStart"/>
      <w:r w:rsidR="000B6D22">
        <w:t>20337097712</w:t>
      </w:r>
      <w:proofErr w:type="spellEnd"/>
      <w:r w:rsidR="000B6D22">
        <w:t xml:space="preserve">, Zagreb, </w:t>
      </w:r>
      <w:proofErr w:type="spellStart"/>
      <w:r w:rsidR="000B6D22">
        <w:t>Smičiklasova</w:t>
      </w:r>
      <w:proofErr w:type="spellEnd"/>
      <w:r w:rsidR="00D7084B">
        <w:t xml:space="preserve"> </w:t>
      </w:r>
      <w:proofErr w:type="spellStart"/>
      <w:r w:rsidR="00D7084B">
        <w:t>23</w:t>
      </w:r>
      <w:proofErr w:type="spellEnd"/>
      <w:r w:rsidR="00D7084B">
        <w:t>/III o načinu namirenja dugovanja prema Stečajnoj masi</w:t>
      </w:r>
      <w:r w:rsidR="00D7084B" w:rsidRPr="00D7084B">
        <w:t xml:space="preserve"> iza HIDROSAN IZOLACIJE d.o.o. u stečaju</w:t>
      </w:r>
      <w:r w:rsidR="00AB60F0">
        <w:t xml:space="preserve"> </w:t>
      </w:r>
      <w:r w:rsidR="00726028" w:rsidRPr="00726028">
        <w:t>OIB:04696688095</w:t>
      </w:r>
      <w:r w:rsidR="00726028">
        <w:t xml:space="preserve"> </w:t>
      </w:r>
      <w:r w:rsidR="00AB60F0">
        <w:t xml:space="preserve">sukladno pravomoćnoj presudi Trgovačkog suda u Zagrebu, Stalna služba u Karlovcu </w:t>
      </w:r>
      <w:proofErr w:type="spellStart"/>
      <w:r w:rsidR="00AB60F0">
        <w:t>posl</w:t>
      </w:r>
      <w:proofErr w:type="spellEnd"/>
      <w:r w:rsidR="00AB60F0">
        <w:t>. br. P-1069/2012</w:t>
      </w:r>
      <w:r w:rsidR="00F17D27">
        <w:t xml:space="preserve"> kojom je naloženo </w:t>
      </w:r>
      <w:r w:rsidR="001350AD">
        <w:t xml:space="preserve">isplatiti </w:t>
      </w:r>
      <w:r w:rsidR="00F17D27" w:rsidRPr="00F17D27">
        <w:t>Stečajnoj masi iza HIDROSAN IZOLACIJE d.o.o. u stečaju</w:t>
      </w:r>
      <w:r w:rsidR="001350AD">
        <w:t xml:space="preserve"> iznos od 400.946,23 i iznos od 173.371,89 kn sa pripadajućim </w:t>
      </w:r>
      <w:r w:rsidR="006A33F3">
        <w:t>kamatama</w:t>
      </w:r>
      <w:r w:rsidR="001350AD">
        <w:t xml:space="preserve"> te troškove postupka u iznosu od 166.499,30 kn</w:t>
      </w:r>
      <w:r w:rsidR="004A2089">
        <w:t>.</w:t>
      </w:r>
    </w:p>
    <w:p w:rsidRDefault="00074215" w:rsidP="00B62652" w:rsidR="004A2089">
      <w:pPr>
        <w:jc w:val="both"/>
      </w:pPr>
      <w:r>
        <w:t xml:space="preserve">     </w:t>
      </w:r>
      <w:r w:rsidR="004A2089" w:rsidRPr="004A2089">
        <w:t xml:space="preserve">ZAG nekretnine d.o.o. </w:t>
      </w:r>
      <w:proofErr w:type="spellStart"/>
      <w:r w:rsidR="004A2089" w:rsidRPr="004A2089">
        <w:t>OIB</w:t>
      </w:r>
      <w:proofErr w:type="spellEnd"/>
      <w:r w:rsidR="004A2089" w:rsidRPr="004A2089">
        <w:t>:</w:t>
      </w:r>
      <w:proofErr w:type="spellStart"/>
      <w:r w:rsidR="004A2089" w:rsidRPr="004A2089">
        <w:t>20337097712</w:t>
      </w:r>
      <w:proofErr w:type="spellEnd"/>
      <w:r w:rsidR="004A2089" w:rsidRPr="004A2089">
        <w:t xml:space="preserve">, Zagreb, </w:t>
      </w:r>
      <w:proofErr w:type="spellStart"/>
      <w:r w:rsidR="004A2089" w:rsidRPr="004A2089">
        <w:t>Smičiklasova</w:t>
      </w:r>
      <w:proofErr w:type="spellEnd"/>
      <w:r w:rsidR="004A2089" w:rsidRPr="004A2089">
        <w:t xml:space="preserve"> </w:t>
      </w:r>
      <w:proofErr w:type="spellStart"/>
      <w:r w:rsidR="004A2089" w:rsidRPr="004A2089">
        <w:t>23</w:t>
      </w:r>
      <w:proofErr w:type="spellEnd"/>
      <w:r w:rsidR="004A2089" w:rsidRPr="004A2089">
        <w:t>/III</w:t>
      </w:r>
      <w:r w:rsidR="004A2089">
        <w:t xml:space="preserve"> </w:t>
      </w:r>
      <w:r>
        <w:t xml:space="preserve">je spreman </w:t>
      </w:r>
      <w:proofErr w:type="spellStart"/>
      <w:r>
        <w:t>upaltitit</w:t>
      </w:r>
      <w:proofErr w:type="spellEnd"/>
      <w:r>
        <w:t xml:space="preserve"> navedene iznose odmah pod uvjetom da mu </w:t>
      </w:r>
      <w:r w:rsidR="005F1FCD">
        <w:t xml:space="preserve">se otpišu kamate </w:t>
      </w:r>
    </w:p>
    <w:p w:rsidRDefault="006A33F3" w:rsidP="00B62652" w:rsidR="006A33F3" w:rsidRPr="00C071A9">
      <w:pPr>
        <w:jc w:val="both"/>
      </w:pPr>
    </w:p>
    <w:p w:rsidRDefault="006A4486" w:rsidP="00B62652" w:rsidR="00B62652" w:rsidRPr="00C071A9">
      <w:pPr>
        <w:jc w:val="both"/>
      </w:pPr>
      <w:r>
        <w:t xml:space="preserve">II   </w:t>
      </w:r>
      <w:r w:rsidR="00B62652" w:rsidRPr="00C071A9">
        <w:t>Ovo rješenje će se objaviti mrežnoj stranici na e-oglasna ploča Trgovačkog  suda u Zagrebu.</w:t>
      </w:r>
    </w:p>
    <w:p w:rsidRDefault="00B62652" w:rsidP="00B62652" w:rsidR="00B62652" w:rsidRPr="00C071A9">
      <w:pPr>
        <w:jc w:val="both"/>
      </w:pPr>
    </w:p>
    <w:p w:rsidRDefault="007C4ED7" w:rsidP="00B62652" w:rsidR="00B62652" w:rsidRPr="00C071A9">
      <w:pPr>
        <w:jc w:val="center"/>
      </w:pPr>
      <w:r>
        <w:t xml:space="preserve">Zagreb </w:t>
      </w:r>
      <w:r w:rsidRPr="007C4ED7">
        <w:t>24. siječnja 2019.</w:t>
      </w:r>
    </w:p>
    <w:p w:rsidRDefault="00B62652" w:rsidP="00B62652" w:rsidR="00B62652" w:rsidRPr="00C071A9">
      <w:pPr>
        <w:jc w:val="both"/>
      </w:pPr>
    </w:p>
    <w:p w:rsidRDefault="00B62652" w:rsidP="00B62652" w:rsidR="00B62652">
      <w:pPr>
        <w:jc w:val="right"/>
      </w:pPr>
      <w:r w:rsidRPr="00C071A9">
        <w:tab/>
        <w:t xml:space="preserve"> SUDAC:</w:t>
      </w:r>
    </w:p>
    <w:p w:rsidRDefault="006A4486" w:rsidP="00B62652" w:rsidR="006A4486" w:rsidRPr="00C071A9">
      <w:pPr>
        <w:jc w:val="right"/>
      </w:pPr>
    </w:p>
    <w:p w:rsidRDefault="00B62652" w:rsidP="00B62652" w:rsidR="00B62652" w:rsidRPr="00C071A9">
      <w:pPr>
        <w:jc w:val="right"/>
      </w:pPr>
      <w:r w:rsidRPr="00C071A9">
        <w:t>Maji Jurovicki</w:t>
      </w:r>
      <w:r w:rsidR="00BD63D0">
        <w:t xml:space="preserve">, v.r. </w:t>
      </w:r>
    </w:p>
    <w:p w:rsidRDefault="00B62652" w:rsidP="00B62652" w:rsidR="00B62652" w:rsidRPr="00C071A9">
      <w:pPr>
        <w:jc w:val="both"/>
      </w:pPr>
    </w:p>
    <w:p w:rsidRDefault="00B62652" w:rsidP="00B62652" w:rsidR="00B62652" w:rsidRPr="00C071A9">
      <w:pPr>
        <w:jc w:val="both"/>
      </w:pPr>
      <w:r w:rsidRPr="00C071A9">
        <w:t>POUKA O PRAVNOM LIJEKU:</w:t>
      </w:r>
    </w:p>
    <w:p w:rsidRDefault="00B62652" w:rsidP="00B62652" w:rsidR="00B62652" w:rsidRPr="00C071A9">
      <w:pPr>
        <w:jc w:val="both"/>
      </w:pPr>
      <w:r w:rsidRPr="00C071A9">
        <w:t>Protiv ovog rješenja žalba nije dopuštena.</w:t>
      </w:r>
    </w:p>
    <w:p w:rsidRDefault="00B62652" w:rsidP="00B62652" w:rsidR="00B62652" w:rsidRPr="00C071A9">
      <w:pPr>
        <w:jc w:val="both"/>
      </w:pPr>
    </w:p>
    <w:p w:rsidRDefault="00BD63D0" w:rsidP="004F5146" w:rsidR="00BD63D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D63D0" w:rsidP="004F5146" w:rsidR="00BD63D0">
      <w:pPr>
        <w:jc w:val="right"/>
      </w:pPr>
      <w:r>
        <w:t xml:space="preserve">Mirjana Gašparić </w:t>
      </w:r>
    </w:p>
    <w:p w:rsidRDefault="00B62652" w:rsidP="00B62652" w:rsidR="00B62652" w:rsidRPr="00C071A9">
      <w:pPr>
        <w:jc w:val="both"/>
      </w:pPr>
    </w:p>
    <w:sectPr w:rsidSect="00332D67" w:rsidR="00B62652" w:rsidRPr="00C071A9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F1FCD">
          <w:rPr>
            <w:noProof/>
          </w:rPr>
          <w:t>2</w:t>
        </w:r>
        <w:r>
          <w:fldChar w:fldCharType="end"/>
        </w:r>
        <w:r w:rsidR="00C17868">
          <w:tab/>
          <w:t>70.St-2805/2017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452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215"/>
    <w:rsid w:val="0007498A"/>
    <w:rsid w:val="00075278"/>
    <w:rsid w:val="000773A4"/>
    <w:rsid w:val="0008076E"/>
    <w:rsid w:val="000817C6"/>
    <w:rsid w:val="00081F92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B6D22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6EC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50AD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1113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A44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4406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4E69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208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0B52"/>
    <w:rsid w:val="00594568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6929"/>
    <w:rsid w:val="005E7018"/>
    <w:rsid w:val="005F1BE3"/>
    <w:rsid w:val="005F1FCD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44F7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3F3"/>
    <w:rsid w:val="006A3609"/>
    <w:rsid w:val="006A3646"/>
    <w:rsid w:val="006A3966"/>
    <w:rsid w:val="006A448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028"/>
    <w:rsid w:val="0072671A"/>
    <w:rsid w:val="00726F6B"/>
    <w:rsid w:val="00727169"/>
    <w:rsid w:val="00731066"/>
    <w:rsid w:val="00731B54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4ED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160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4947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1D1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2665D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0F0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652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3D0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19B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5D0"/>
    <w:rsid w:val="00C06F1A"/>
    <w:rsid w:val="00C071A9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86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37D7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4EA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2675"/>
    <w:rsid w:val="00D04B37"/>
    <w:rsid w:val="00D06381"/>
    <w:rsid w:val="00D0643F"/>
    <w:rsid w:val="00D06891"/>
    <w:rsid w:val="00D06E51"/>
    <w:rsid w:val="00D0763E"/>
    <w:rsid w:val="00D11531"/>
    <w:rsid w:val="00D117F4"/>
    <w:rsid w:val="00D134CA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58E9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084B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17D27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4E28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3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02E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0CD2"/>
    <w:rsid w:val="00FE44DF"/>
    <w:rsid w:val="00FE4BB8"/>
    <w:rsid w:val="00FE5F12"/>
    <w:rsid w:val="00FE6976"/>
    <w:rsid w:val="00FE71DB"/>
    <w:rsid w:val="00FE7D82"/>
    <w:rsid w:val="00FF40D8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3D0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3D0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3D0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3D0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3D0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3D0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3D0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3D0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3013</izvorni_sadrzaj>
    <derivirana_varijabla naziv="DomainObject.Predmet.Broj_1">3013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St-3013/2018</izvorni_sadrzaj>
    <derivirana_varijabla naziv="DomainObject.Predmet.OznakaBroj_1">St-3013/2018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HIDROSAN IZOLACIJE d.o.o. za građevinarstvo, trgovinu i zastupanje - u stečaju</izvorni_sadrzaj>
    <derivirana_varijabla naziv="DomainObject.Predmet.ProtustrankaFormated_1">  Stečajna masa iza HIDROSAN IZOLACIJE d.o.o. za građevinarstvo, trgovinu i zastupanje - u stečaju</derivirana_varijabla>
  </DomainObject.Predmet.ProtustrankaFormated>
  <DomainObject.Predmet.ProtustrankaFormatedOIB>
    <izvorni_sadrzaj>  Stečajna masa iza HIDROSAN IZOLACIJE d.o.o. za građevinarstvo, trgovinu i zastupanje - u stečaju, OIB 57520665462</izvorni_sadrzaj>
    <derivirana_varijabla naziv="DomainObject.Predmet.ProtustrankaFormatedOIB_1">  Stečajna masa iza HIDROSAN IZOLACIJE d.o.o. za građevinarstvo, trgovinu i zastupanje - u stečaju, OIB 57520665462</derivirana_varijabla>
  </DomainObject.Predmet.ProtustrankaFormatedOIB>
  <DomainObject.Predmet.ProtustrankaFormatedWithAdress>
    <izvorni_sadrzaj> Stečajna masa iza HIDROSAN IZOLACIJE d.o.o. za građevinarstvo, trgovinu i zastupanje - u stečaju, II Deverićev odvojak 5, 10412 Donja Lomnica</izvorni_sadrzaj>
    <derivirana_varijabla naziv="DomainObject.Predmet.ProtustrankaFormatedWithAdress_1"> Stečajna masa iza HIDROSAN IZOLACIJE d.o.o. za građevinarstvo, trgovinu i zastupanje - u stečaju, II Deverićev odvojak 5, 10412 Donja Lomnica</derivirana_varijabla>
  </DomainObject.Predmet.ProtustrankaFormatedWithAdress>
  <DomainObject.Predmet.ProtustrankaFormatedWithAdressOIB>
    <izvorni_sadrzaj> Stečajna masa iza HIDROSAN IZOLACIJE d.o.o. za građevinarstvo, trgovinu i zastupanje - u stečaju, OIB 57520665462, II Deverićev odvojak 5, 10412 Donja Lomnica</izvorni_sadrzaj>
    <derivirana_varijabla naziv="DomainObject.Predmet.ProtustrankaFormatedWithAdressOIB_1"> Stečajna masa iza HIDROSAN IZOLACIJE d.o.o. za građevinarstvo, trgovinu i zastupanje - u stečaju, OIB 57520665462, II Deverićev odvojak 5, 10412 Donja Lomnica</derivirana_varijabla>
  </DomainObject.Predmet.ProtustrankaFormatedWithAdressOIB>
  <DomainObject.Predmet.ProtustrankaWithAdress>
    <izvorni_sadrzaj>Stečajna masa iza HIDROSAN IZOLACIJE d.o.o. za građevinarstvo, trgovinu i zastupanje - u stečaju II Deverićev odvojak 5, 10412 Donja Lomnica</izvorni_sadrzaj>
    <derivirana_varijabla naziv="DomainObject.Predmet.ProtustrankaWithAdress_1">Stečajna masa iza HIDROSAN IZOLACIJE d.o.o. za građevinarstvo, trgovinu i zastupanje - u stečaju II Deverićev odvojak 5, 10412 Donja Lomnica</derivirana_varijabla>
  </DomainObject.Predmet.ProtustrankaWithAdress>
  <DomainObject.Predmet.ProtustrankaWithAdressOIB>
    <izvorni_sadrzaj>Stečajna masa iza HIDROSAN IZOLACIJE d.o.o. za građevinarstvo, trgovinu i zastupanje - u stečaju, OIB 57520665462, II Deverićev odvojak 5, 10412 Donja Lomnica</izvorni_sadrzaj>
    <derivirana_varijabla naziv="DomainObject.Predmet.ProtustrankaWithAdressOIB_1">Stečajna masa iza HIDROSAN IZOLACIJE d.o.o. za građevinarstvo, trgovinu i zastupanje - u stečaju, OIB 57520665462, II Deverićev odvojak 5, 10412 Donja Lomnica</derivirana_varijabla>
  </DomainObject.Predmet.ProtustrankaWithAdressOIB>
  <DomainObject.Predmet.ProtustrankaNazivFormated>
    <izvorni_sadrzaj>Stečajna masa iza HIDROSAN IZOLACIJE d.o.o. za građevinarstvo, trgovinu i zastupanje - u stečaju</izvorni_sadrzaj>
    <derivirana_varijabla naziv="DomainObject.Predmet.ProtustrankaNazivFormated_1">Stečajna masa iza HIDROSAN IZOLACIJE d.o.o. za građevinarstvo, trgovinu i zastupanje - u stečaju</derivirana_varijabla>
  </DomainObject.Predmet.ProtustrankaNazivFormated>
  <DomainObject.Predmet.ProtustrankaNazivFormatedOIB>
    <izvorni_sadrzaj>Stečajna masa iza HIDROSAN IZOLACIJE d.o.o. za građevinarstvo, trgovinu i zastupanje - u stečaju, OIB 57520665462</izvorni_sadrzaj>
    <derivirana_varijabla naziv="DomainObject.Predmet.ProtustrankaNazivFormatedOIB_1">Stečajna masa iza HIDROSAN IZOLACIJE d.o.o. za građevinarstvo, trgovinu i zastupanje - u stečaju, OIB 57520665462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Čičak</izvorni_sadrzaj>
    <derivirana_varijabla naziv="DomainObject.Predmet.StrankaFormated_1">  Mato Čičak</derivirana_varijabla>
  </DomainObject.Predmet.StrankaFormated>
  <DomainObject.Predmet.StrankaFormatedOIB>
    <izvorni_sadrzaj>  Mato Čičak, OIB 63670108668</izvorni_sadrzaj>
    <derivirana_varijabla naziv="DomainObject.Predmet.StrankaFormatedOIB_1">  Mato Čičak, OIB 63670108668</derivirana_varijabla>
  </DomainObject.Predmet.StrankaFormatedOIB>
  <DomainObject.Predmet.StrankaFormatedWithAdress>
    <izvorni_sadrzaj> Mato Čičak, Ii Deverićev Odvojak 5, 10412 Donja Lomnica</izvorni_sadrzaj>
    <derivirana_varijabla naziv="DomainObject.Predmet.StrankaFormatedWithAdress_1"> Mato Čičak, Ii Deverićev Odvojak 5, 10412 Donja Lomnica</derivirana_varijabla>
  </DomainObject.Predmet.StrankaFormatedWithAdress>
  <DomainObject.Predmet.StrankaFormatedWithAdressOIB>
    <izvorni_sadrzaj> Mato Čičak, OIB 63670108668, Ii Deverićev Odvojak 5, 10412 Donja Lomnica</izvorni_sadrzaj>
    <derivirana_varijabla naziv="DomainObject.Predmet.StrankaFormatedWithAdressOIB_1"> Mato Čičak, OIB 63670108668, Ii Deverićev Odvojak 5, 10412 Donja Lomnica</derivirana_varijabla>
  </DomainObject.Predmet.StrankaFormatedWithAdressOIB>
  <DomainObject.Predmet.StrankaWithAdress>
    <izvorni_sadrzaj>Mato Čičak Ii Deverićev Odvojak 5,10412 Donja Lomnica</izvorni_sadrzaj>
    <derivirana_varijabla naziv="DomainObject.Predmet.StrankaWithAdress_1">Mato Čičak Ii Deverićev Odvojak 5,10412 Donja Lomnica</derivirana_varijabla>
  </DomainObject.Predmet.StrankaWithAdress>
  <DomainObject.Predmet.StrankaWithAdressOIB>
    <izvorni_sadrzaj>Mato Čičak, OIB 63670108668, Ii Deverićev Odvojak 5,10412 Donja Lomnica</izvorni_sadrzaj>
    <derivirana_varijabla naziv="DomainObject.Predmet.StrankaWithAdressOIB_1">Mato Čičak, OIB 63670108668, Ii Deverićev Odvojak 5,10412 Donja Lomnica</derivirana_varijabla>
  </DomainObject.Predmet.StrankaWithAdressOIB>
  <DomainObject.Predmet.StrankaNazivFormated>
    <izvorni_sadrzaj>Mato Čičak</izvorni_sadrzaj>
    <derivirana_varijabla naziv="DomainObject.Predmet.StrankaNazivFormated_1">Mato Čičak</derivirana_varijabla>
  </DomainObject.Predmet.StrankaNazivFormated>
  <DomainObject.Predmet.StrankaNazivFormatedOIB>
    <izvorni_sadrzaj>Mato Čičak, OIB 63670108668</izvorni_sadrzaj>
    <derivirana_varijabla naziv="DomainObject.Predmet.StrankaNazivFormatedOIB_1">Mato Čičak, OIB 63670108668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Mato Čičak</item>
    </izvorni_sadrzaj>
    <derivirana_varijabla naziv="DomainObject.Predmet.StrankaListFormated_1">
      <item>Mato Čičak</item>
    </derivirana_varijabla>
  </DomainObject.Predmet.StrankaListFormated>
  <DomainObject.Predmet.StrankaListFormatedOIB>
    <izvorni_sadrzaj>
      <item>Mato Čičak, OIB 63670108668</item>
    </izvorni_sadrzaj>
    <derivirana_varijabla naziv="DomainObject.Predmet.StrankaListFormatedOIB_1">
      <item>Mato Čičak, OIB 63670108668</item>
    </derivirana_varijabla>
  </DomainObject.Predmet.StrankaListFormatedOIB>
  <DomainObject.Predmet.StrankaListFormatedWithAdress>
    <izvorni_sadrzaj>
      <item>Mato Čičak, Ii Deverićev Odvojak 5, 10412 Donja Lomnica</item>
    </izvorni_sadrzaj>
    <derivirana_varijabla naziv="DomainObject.Predmet.StrankaListFormatedWithAdress_1">
      <item>Mato Čičak, Ii Deverićev Odvojak 5, 10412 Donja Lomnica</item>
    </derivirana_varijabla>
  </DomainObject.Predmet.StrankaListFormatedWithAdress>
  <DomainObject.Predmet.StrankaListFormatedWithAdressOIB>
    <izvorni_sadrzaj>
      <item>Mato Čičak, OIB 63670108668, Ii Deverićev Odvojak 5, 10412 Donja Lomnica</item>
    </izvorni_sadrzaj>
    <derivirana_varijabla naziv="DomainObject.Predmet.StrankaListFormatedWithAdressOIB_1">
      <item>Mato Čičak, OIB 63670108668, Ii Deverićev Odvojak 5, 10412 Donja Lomnica</item>
    </derivirana_varijabla>
  </DomainObject.Predmet.StrankaListFormatedWithAdressOIB>
  <DomainObject.Predmet.StrankaListNazivFormated>
    <izvorni_sadrzaj>
      <item>Mato Čičak</item>
    </izvorni_sadrzaj>
    <derivirana_varijabla naziv="DomainObject.Predmet.StrankaListNazivFormated_1">
      <item>Mato Čičak</item>
    </derivirana_varijabla>
  </DomainObject.Predmet.StrankaListNazivFormated>
  <DomainObject.Predmet.StrankaListNazivFormatedOIB>
    <izvorni_sadrzaj>
      <item>Mato Čičak, OIB 63670108668</item>
    </izvorni_sadrzaj>
    <derivirana_varijabla naziv="DomainObject.Predmet.StrankaListNazivFormatedOIB_1">
      <item>Mato Čičak, OIB 63670108668</item>
    </derivirana_varijabla>
  </DomainObject.Predmet.StrankaListNazivFormatedOIB>
  <DomainObject.Predmet.ProtuStrankaListFormated>
    <izvorni_sadrzaj>
      <item>Stečajna masa iza HIDROSAN IZOLACIJE d.o.o. za građevinarstvo, trgovinu i zastupanje - u stečaju</item>
    </izvorni_sadrzaj>
    <derivirana_varijabla naziv="DomainObject.Predmet.ProtuStrankaListFormated_1">
      <item>Stečajna masa iza HIDROSAN IZOLACIJE d.o.o. za građevinarstvo, trgovinu i zastupanje - u stečaju</item>
    </derivirana_varijabla>
  </DomainObject.Predmet.ProtuStrankaListFormated>
  <DomainObject.Predmet.ProtuStrankaListFormatedOIB>
    <izvorni_sadrzaj>
      <item>Stečajna masa iza HIDROSAN IZOLACIJE d.o.o. za građevinarstvo, trgovinu i zastupanje - u stečaju, OIB 57520665462</item>
    </izvorni_sadrzaj>
    <derivirana_varijabla naziv="DomainObject.Predmet.ProtuStrankaListFormatedOIB_1">
      <item>Stečajna masa iza HIDROSAN IZOLACIJE d.o.o. za građevinarstvo, trgovinu i zastupanje - u stečaju, OIB 57520665462</item>
    </derivirana_varijabla>
  </DomainObject.Predmet.ProtuStrankaListFormatedOIB>
  <DomainObject.Predmet.ProtuStrankaListFormatedWithAdress>
    <izvorni_sadrzaj>
      <item>Stečajna masa iza HIDROSAN IZOLACIJE d.o.o. za građevinarstvo, trgovinu i zastupanje - u stečaju, II Deverićev odvojak 5, 10412 Donja Lomnica</item>
    </izvorni_sadrzaj>
    <derivirana_varijabla naziv="DomainObject.Predmet.ProtuStrankaListFormatedWithAdress_1">
      <item>Stečajna masa iza HIDROSAN IZOLACIJE d.o.o. za građevinarstvo, trgovinu i zastupanje - u stečaju, II Deverićev odvojak 5, 10412 Donja Lomnica</item>
    </derivirana_varijabla>
  </DomainObject.Predmet.ProtuStrankaListFormatedWithAdress>
  <DomainObject.Predmet.ProtuStrankaListFormatedWithAdressOIB>
    <izvorni_sadrzaj>
      <item>Stečajna masa iza HIDROSAN IZOLACIJE d.o.o. za građevinarstvo, trgovinu i zastupanje - u stečaju, OIB 57520665462, II Deverićev odvojak 5, 10412 Donja Lomnica</item>
    </izvorni_sadrzaj>
    <derivirana_varijabla naziv="DomainObject.Predmet.ProtuStrankaListFormatedWithAdressOIB_1">
      <item>Stečajna masa iza HIDROSAN IZOLACIJE d.o.o. za građevinarstvo, trgovinu i zastupanje - u stečaju, OIB 57520665462, II Deverićev odvojak 5, 10412 Donja Lomnica</item>
    </derivirana_varijabla>
  </DomainObject.Predmet.ProtuStrankaListFormatedWithAdressOIB>
  <DomainObject.Predmet.ProtuStrankaListNazivFormated>
    <izvorni_sadrzaj>
      <item>Stečajna masa iza HIDROSAN IZOLACIJE d.o.o. za građevinarstvo, trgovinu i zastupanje - u stečaju</item>
    </izvorni_sadrzaj>
    <derivirana_varijabla naziv="DomainObject.Predmet.ProtuStrankaListNazivFormated_1">
      <item>Stečajna masa iza HIDROSAN IZOLACIJE d.o.o. za građevinarstvo, trgovinu i zastupanje - u stečaju</item>
    </derivirana_varijabla>
  </DomainObject.Predmet.ProtuStrankaListNazivFormated>
  <DomainObject.Predmet.ProtuStrankaListNazivFormatedOIB>
    <izvorni_sadrzaj>
      <item>Stečajna masa iza HIDROSAN IZOLACIJE d.o.o. za građevinarstvo, trgovinu i zastupanje - u stečaju, OIB 57520665462</item>
    </izvorni_sadrzaj>
    <derivirana_varijabla naziv="DomainObject.Predmet.ProtuStrankaListNazivFormatedOIB_1">
      <item>Stečajna masa iza HIDROSAN IZOLACIJE d.o.o. za građevinarstvo, trgovinu i zastupanje - u stečaju, OIB 57520665462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Čičak</izvorni_sadrzaj>
    <derivirana_varijabla naziv="DomainObject.Predmet.StrankaIDrugi_1">Mato Čičak</derivirana_varijabla>
  </DomainObject.Predmet.StrankaIDrugi>
  <DomainObject.Predmet.ProtustrankaIDrugi>
    <izvorni_sadrzaj>Stečajna masa iza HIDROSAN IZOLACIJE d.o.o. za građevinarstvo, trgovinu i zastupanje - u stečaju</izvorni_sadrzaj>
    <derivirana_varijabla naziv="DomainObject.Predmet.ProtustrankaIDrugi_1">Stečajna masa iza HIDROSAN IZOLACIJE d.o.o. za građevinarstvo, trgovinu i zastupanje - u stečaju</derivirana_varijabla>
  </DomainObject.Predmet.ProtustrankaIDrugi>
  <DomainObject.Predmet.StrankaIDrugiAdressOIB>
    <izvorni_sadrzaj>Mato Čičak, OIB 63670108668, Ii Deverićev Odvojak 5, 10412 Donja Lomnica</izvorni_sadrzaj>
    <derivirana_varijabla naziv="DomainObject.Predmet.StrankaIDrugiAdressOIB_1">Mato Čičak, OIB 63670108668, Ii Deverićev Odvojak 5, 10412 Donja Lomnica</derivirana_varijabla>
  </DomainObject.Predmet.StrankaIDrugiAdressOIB>
  <DomainObject.Predmet.ProtustrankaIDrugiAdressOIB>
    <izvorni_sadrzaj>Stečajna masa iza HIDROSAN IZOLACIJE d.o.o. za građevinarstvo, trgovinu i zastupanje - u stečaju, OIB 57520665462, II Deverićev odvojak 5, 10412 Donja Lomnica</izvorni_sadrzaj>
    <derivirana_varijabla naziv="DomainObject.Predmet.ProtustrankaIDrugiAdressOIB_1">Stečajna masa iza HIDROSAN IZOLACIJE d.o.o. za građevinarstvo, trgovinu i zastupanje - u stečaju, OIB 57520665462, II Deverićev odvojak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Čičak</item>
      <item>Stečajna masa iza HIDROSAN IZOLACIJE d.o.o. za građevinarstvo, trgovinu i zastupanje - u stečaju</item>
    </izvorni_sadrzaj>
    <derivirana_varijabla naziv="DomainObject.Predmet.SudioniciListNaziv_1">
      <item>Mato Čičak</item>
      <item>Stečajna masa iza HIDROSAN IZOLACIJE d.o.o. za građevinarstvo, trgovinu i zastupanje - u stečaju</item>
    </derivirana_varijabla>
  </DomainObject.Predmet.SudioniciListNaziv>
  <DomainObject.Predmet.SudioniciListAdressOIB>
    <izvorni_sadrzaj>
      <item>Mato Čičak, OIB 63670108668, Ii Deverićev Odvojak 5,10412 Donja Lomnica</item>
      <item>Stečajna masa iza HIDROSAN IZOLACIJE d.o.o. za građevinarstvo, trgovinu i zastupanje - u stečaju, OIB 57520665462, II Deverićev odvojak 5,10412 Donja Lomnica</item>
    </izvorni_sadrzaj>
    <derivirana_varijabla naziv="DomainObject.Predmet.SudioniciListAdressOIB_1">
      <item>Mato Čičak, OIB 63670108668, Ii Deverićev Odvojak 5,10412 Donja Lomnica</item>
      <item>Stečajna masa iza HIDROSAN IZOLACIJE d.o.o. za građevinarstvo, trgovinu i zastupanje - u stečaju, OIB 57520665462,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63670108668</item>
      <item>, OIB 57520665462</item>
    </izvorni_sadrzaj>
    <derivirana_varijabla naziv="DomainObject.Predmet.SudioniciListNazivOIB_1">
      <item>, OIB 63670108668</item>
      <item>, OIB 57520665462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263</properties:Words>
  <properties:Characters>1368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2019-01-24T13:26:00Z</dcterms:created>
  <dc:creator>radicn</dc:creator>
  <cp:lastModifiedBy>Mirjana Gašparić</cp:lastModifiedBy>
  <cp:lastPrinted>2019-01-24T13:35:00Z</cp:lastPrinted>
  <dcterms:modified xmlns:xsi="http://www.w3.org/2001/XMLSchema-instance" xsi:type="dcterms:W3CDTF">2019-01-24T13:35:00Z</dcterms:modified>
  <cp:revision>3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(St-3013-18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