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ea93" w14:paraId="4a0ea9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495712">
        <w:t>2494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65CCF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 xml:space="preserve">Trgovački sud u Zagrebu, po sucu Maji Jurovicki, u stečajnom postupku u povodu prijedloga </w:t>
      </w:r>
      <w:r w:rsidR="00495712" w:rsidRPr="00E974B3">
        <w:rPr>
          <w:lang w:val="pt-BR"/>
        </w:rPr>
        <w:t xml:space="preserve">predlagatelja FINANCIJSKE AGENCIJE, Zagreb, Ulica grada Vukovara 70, OIB: </w:t>
      </w:r>
      <w:r w:rsidR="00495712" w:rsidRPr="00E974B3">
        <w:t>85821130368</w:t>
      </w:r>
      <w:r w:rsidR="00495712" w:rsidRPr="00E974B3">
        <w:rPr>
          <w:lang w:val="pt-BR"/>
        </w:rPr>
        <w:t xml:space="preserve">, za otvaranje </w:t>
      </w:r>
      <w:r w:rsidR="00495712">
        <w:rPr>
          <w:lang w:val="pt-BR"/>
        </w:rPr>
        <w:t xml:space="preserve">stečajnog postupka nad dužnikom </w:t>
      </w:r>
      <w:r w:rsidR="00495712" w:rsidRPr="005878E4">
        <w:rPr>
          <w:lang w:val="pt-BR"/>
        </w:rPr>
        <w:t>ČOLIG SINET d.o.o.</w:t>
      </w:r>
      <w:r w:rsidR="00495712">
        <w:rPr>
          <w:lang w:val="pt-BR"/>
        </w:rPr>
        <w:t xml:space="preserve">, OIB: </w:t>
      </w:r>
      <w:r w:rsidR="00495712" w:rsidRPr="005878E4">
        <w:rPr>
          <w:lang w:val="pt-BR"/>
        </w:rPr>
        <w:t>32362124505</w:t>
      </w:r>
      <w:r w:rsidR="00495712">
        <w:rPr>
          <w:lang w:val="pt-BR"/>
        </w:rPr>
        <w:t>, Vrhovec, Vrhovec 25</w:t>
      </w:r>
      <w:r w:rsidR="005B2360">
        <w:rPr>
          <w:lang w:val="pt-BR"/>
        </w:rPr>
        <w:t xml:space="preserve">, dana </w:t>
      </w:r>
      <w:r w:rsidR="00495712">
        <w:rPr>
          <w:lang w:val="pt-BR"/>
        </w:rPr>
        <w:t>19. prosinca</w:t>
      </w:r>
      <w:r w:rsidR="005B2360">
        <w:rPr>
          <w:lang w:val="pt-BR"/>
        </w:rPr>
        <w:t xml:space="preserve">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95712" w:rsidRPr="005878E4">
        <w:rPr>
          <w:lang w:val="pt-BR"/>
        </w:rPr>
        <w:t>ČOLIG SINET d.o.o.</w:t>
      </w:r>
      <w:r w:rsidR="00495712">
        <w:rPr>
          <w:lang w:val="pt-BR"/>
        </w:rPr>
        <w:t xml:space="preserve">, OIB: </w:t>
      </w:r>
      <w:r w:rsidR="00495712" w:rsidRPr="005878E4">
        <w:rPr>
          <w:lang w:val="pt-BR"/>
        </w:rPr>
        <w:t>32362124505</w:t>
      </w:r>
      <w:r w:rsidR="00495712">
        <w:rPr>
          <w:lang w:val="pt-BR"/>
        </w:rPr>
        <w:t>, Vrhovec, Vrhovec 25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5712">
        <w:t>2494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95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495712" w:rsidRPr="005878E4">
        <w:rPr>
          <w:lang w:val="pt-BR"/>
        </w:rPr>
        <w:t>ČOLIG SINET d.o.o.</w:t>
      </w:r>
      <w:r w:rsidR="00495712">
        <w:rPr>
          <w:lang w:val="pt-BR"/>
        </w:rPr>
        <w:t xml:space="preserve">, OIB: </w:t>
      </w:r>
      <w:r w:rsidR="00495712" w:rsidRPr="005878E4">
        <w:rPr>
          <w:lang w:val="pt-BR"/>
        </w:rPr>
        <w:t>32362124505</w:t>
      </w:r>
      <w:r w:rsidR="00495712">
        <w:rPr>
          <w:lang w:val="pt-BR"/>
        </w:rPr>
        <w:t>, Vrhovec, Vrhovec 25</w:t>
      </w:r>
      <w:r w:rsidR="00495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D2C9A">
        <w:t xml:space="preserve">2555 </w:t>
      </w:r>
      <w:r w:rsidRPr="00BC2D3A">
        <w:t xml:space="preserve">dana, u ukupnom iznosu od </w:t>
      </w:r>
      <w:r w:rsidR="000D2C9A">
        <w:rPr>
          <w:lang w:val="pl-PL"/>
        </w:rPr>
        <w:t>118.841,58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0D2C9A">
        <w:t>1</w:t>
      </w:r>
      <w:r w:rsidR="007743E7">
        <w:t xml:space="preserve"> </w:t>
      </w:r>
      <w:r w:rsidRPr="00BC2D3A">
        <w:t>zaposlen</w:t>
      </w:r>
      <w:r w:rsidR="000D2C9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287DF7">
      <w:pPr>
        <w:ind w:firstLine="720"/>
        <w:jc w:val="both"/>
      </w:pPr>
      <w:r>
        <w:t xml:space="preserve">Sud je rješenjem od </w:t>
      </w:r>
      <w:r w:rsidR="00287DF7">
        <w:t xml:space="preserve">16. studenog </w:t>
      </w:r>
      <w:r w:rsidR="005B3256">
        <w:t xml:space="preserve"> 2017</w:t>
      </w:r>
      <w:r w:rsidR="00901CFD">
        <w:t xml:space="preserve">. pokrenuo prethodni postupak nad dužnikom, </w:t>
      </w:r>
    </w:p>
    <w:p w:rsidRDefault="00901CFD" w:rsidP="00287DF7" w:rsidR="00287DF7">
      <w:pPr>
        <w:ind w:firstLine="720"/>
        <w:jc w:val="both"/>
        <w:rPr>
          <w:lang w:val="pl-PL"/>
        </w:rPr>
      </w:pPr>
      <w:r>
        <w:lastRenderedPageBreak/>
        <w:t xml:space="preserve"> </w:t>
      </w:r>
      <w:r w:rsidR="00C90682">
        <w:br/>
      </w:r>
      <w:r w:rsidR="00287DF7">
        <w:t xml:space="preserve">a </w:t>
      </w:r>
      <w:r w:rsidR="000D2C9A">
        <w:t>19. prosinca</w:t>
      </w:r>
      <w:r w:rsidR="0098593B">
        <w:t xml:space="preserve"> 2017</w:t>
      </w:r>
      <w:r w:rsidRPr="0089526A">
        <w:t xml:space="preserve">. održano je ročište radi </w:t>
      </w:r>
      <w:r>
        <w:t>očitovanja</w:t>
      </w:r>
      <w:r w:rsidRPr="0089526A">
        <w:t xml:space="preserve"> o prijedlogu za otvaranje stečajnog postupka</w:t>
      </w:r>
      <w:r w:rsidR="000C1F96">
        <w:t xml:space="preserve">. </w:t>
      </w:r>
      <w:r w:rsidR="00287DF7">
        <w:t xml:space="preserve">Zakonski zastupnik dužnika nije </w:t>
      </w:r>
      <w:r w:rsidR="00287DF7" w:rsidRPr="004E4C07">
        <w:t>pristupio na navedeno ročište</w:t>
      </w:r>
      <w:r w:rsidR="00287DF7">
        <w:t xml:space="preserve">. </w:t>
      </w:r>
    </w:p>
    <w:p w:rsidRDefault="003D0115" w:rsidP="00287DF7" w:rsidR="009B1748" w:rsidRPr="0089526A">
      <w:pPr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D2C9A">
        <w:t>,</w:t>
      </w:r>
      <w:r w:rsidR="009B3D51" w:rsidRPr="00B9015B">
        <w:t xml:space="preserve"> </w:t>
      </w:r>
      <w:r w:rsidR="000D2C9A">
        <w:t>19. prosinca</w:t>
      </w:r>
      <w:r w:rsidR="0060247A">
        <w:t xml:space="preserve">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07183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07183" w:rsidP="002D60CE" w:rsidR="00B07183">
      <w:pPr>
        <w:jc w:val="both"/>
      </w:pPr>
    </w:p>
    <w:p w:rsidRDefault="00B07183" w:rsidP="002D60CE" w:rsidR="00B07183">
      <w:pPr>
        <w:jc w:val="both"/>
      </w:pPr>
    </w:p>
    <w:p w:rsidRDefault="00B07183" w:rsidP="008C5BAA" w:rsidR="00B07183">
      <w:pPr>
        <w:jc w:val="right"/>
      </w:pPr>
      <w:r>
        <w:t>Za točnost otpravka-ovlašteni službenik:</w:t>
      </w:r>
    </w:p>
    <w:p w:rsidRDefault="00B07183" w:rsidP="008C5BAA" w:rsidR="00B07183">
      <w:pPr>
        <w:jc w:val="right"/>
      </w:pPr>
      <w:r>
        <w:t>Gordana Cvitković</w:t>
      </w:r>
    </w:p>
    <w:p w:rsidRDefault="00B07183" w:rsidP="002D60CE" w:rsidR="00B07183" w:rsidRPr="00B9015B">
      <w:pPr>
        <w:jc w:val="both"/>
      </w:pPr>
    </w:p>
    <w:p w:rsidRDefault="00CC1DE7" w:rsidP="00065B42" w:rsidR="00CC1DE7"/>
    <w:p w:rsidRDefault="00856259" w:rsidP="00B07183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E82" w:rsidP="00CC1DE7" w:rsidR="00212E82">
      <w:r>
        <w:separator/>
      </w:r>
    </w:p>
  </w:endnote>
  <w:endnote w:id="0" w:type="continuationSeparator">
    <w:p w:rsidRDefault="00212E82" w:rsidP="00CC1DE7" w:rsidR="00212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E82" w:rsidP="00CC1DE7" w:rsidR="00212E82">
      <w:r>
        <w:separator/>
      </w:r>
    </w:p>
  </w:footnote>
  <w:footnote w:id="0" w:type="continuationSeparator">
    <w:p w:rsidRDefault="00212E82" w:rsidP="00CC1DE7" w:rsidR="00212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0718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345545">
          <w:rPr>
            <w:sz w:val="24"/>
          </w:rPr>
          <w:t>2494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C86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D2C9A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2E82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87DF7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545"/>
    <w:rsid w:val="003459CC"/>
    <w:rsid w:val="00352A82"/>
    <w:rsid w:val="003541A8"/>
    <w:rsid w:val="003835F0"/>
    <w:rsid w:val="00384745"/>
    <w:rsid w:val="00387739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344D"/>
    <w:rsid w:val="0046518B"/>
    <w:rsid w:val="004704F7"/>
    <w:rsid w:val="00472216"/>
    <w:rsid w:val="00483BAA"/>
    <w:rsid w:val="00495712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4094F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07A18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4F3B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C7818"/>
    <w:rsid w:val="00AD057C"/>
    <w:rsid w:val="00AD30ED"/>
    <w:rsid w:val="00AD6771"/>
    <w:rsid w:val="00AE58E7"/>
    <w:rsid w:val="00AF29DB"/>
    <w:rsid w:val="00B00572"/>
    <w:rsid w:val="00B0060B"/>
    <w:rsid w:val="00B03ACB"/>
    <w:rsid w:val="00B07183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5CCF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40BCE"/>
    <w:rsid w:val="00F63713"/>
    <w:rsid w:val="00F6536D"/>
    <w:rsid w:val="00F86657"/>
    <w:rsid w:val="00FC3895"/>
    <w:rsid w:val="00FC4760"/>
    <w:rsid w:val="00FC4C6F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1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1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1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1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1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1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1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1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St-2494/2016</izvorni_sadrzaj>
    <derivirana_varijabla naziv="DomainObject.Predmet.OznakaBroj_1">St-2494/2016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ČOLIG SINET d.o.o.</izvorni_sadrzaj>
    <derivirana_varijabla naziv="DomainObject.Predmet.ProtustrankaFormated_1">  ČOLIG SINET d.o.o.</derivirana_varijabla>
  </DomainObject.Predmet.ProtustrankaFormated>
  <DomainObject.Predmet.ProtustrankaFormatedOIB>
    <izvorni_sadrzaj>  ČOLIG SINET d.o.o., OIB 32362124505</izvorni_sadrzaj>
    <derivirana_varijabla naziv="DomainObject.Predmet.ProtustrankaFormatedOIB_1">  ČOLIG SINET d.o.o., OIB 32362124505</derivirana_varijabla>
  </DomainObject.Predmet.ProtustrankaFormatedOIB>
  <DomainObject.Predmet.ProtustrankaFormatedWithAdress>
    <izvorni_sadrzaj> ČOLIG SINET d.o.o., Vrhovec 25, 10347 Vrhovec</izvorni_sadrzaj>
    <derivirana_varijabla naziv="DomainObject.Predmet.ProtustrankaFormatedWithAdress_1"> ČOLIG SINET d.o.o., Vrhovec 25, 10347 Vrhovec</derivirana_varijabla>
  </DomainObject.Predmet.ProtustrankaFormatedWithAdress>
  <DomainObject.Predmet.ProtustrankaFormatedWithAdressOIB>
    <izvorni_sadrzaj> ČOLIG SINET d.o.o., OIB 32362124505, Vrhovec 25, 10347 Vrhovec</izvorni_sadrzaj>
    <derivirana_varijabla naziv="DomainObject.Predmet.ProtustrankaFormatedWithAdressOIB_1"> ČOLIG SINET d.o.o., OIB 32362124505, Vrhovec 25, 10347 Vrhovec</derivirana_varijabla>
  </DomainObject.Predmet.ProtustrankaFormatedWithAdressOIB>
  <DomainObject.Predmet.ProtustrankaWithAdress>
    <izvorni_sadrzaj>ČOLIG SINET d.o.o. Vrhovec 25, 10347 Vrhovec</izvorni_sadrzaj>
    <derivirana_varijabla naziv="DomainObject.Predmet.ProtustrankaWithAdress_1">ČOLIG SINET d.o.o. Vrhovec 25, 10347 Vrhovec</derivirana_varijabla>
  </DomainObject.Predmet.ProtustrankaWithAdress>
  <DomainObject.Predmet.ProtustrankaWithAdressOIB>
    <izvorni_sadrzaj>ČOLIG SINET d.o.o., OIB 32362124505, Vrhovec 25, 10347 Vrhovec</izvorni_sadrzaj>
    <derivirana_varijabla naziv="DomainObject.Predmet.ProtustrankaWithAdressOIB_1">ČOLIG SINET d.o.o., OIB 32362124505, Vrhovec 25, 10347 Vrhovec</derivirana_varijabla>
  </DomainObject.Predmet.ProtustrankaWithAdressOIB>
  <DomainObject.Predmet.ProtustrankaNazivFormated>
    <izvorni_sadrzaj>ČOLIG SINET d.o.o.</izvorni_sadrzaj>
    <derivirana_varijabla naziv="DomainObject.Predmet.ProtustrankaNazivFormated_1">ČOLIG SINET d.o.o.</derivirana_varijabla>
  </DomainObject.Predmet.ProtustrankaNazivFormated>
  <DomainObject.Predmet.ProtustrankaNazivFormatedOIB>
    <izvorni_sadrzaj>ČOLIG SINET d.o.o., OIB 32362124505</izvorni_sadrzaj>
    <derivirana_varijabla naziv="DomainObject.Predmet.ProtustrankaNazivFormatedOIB_1">ČOLIG SINET d.o.o., OIB 32362124505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ČOLIG SINET d.o.o.</item>
    </izvorni_sadrzaj>
    <derivirana_varijabla naziv="DomainObject.Predmet.ProtuStrankaListFormated_1">
      <item>ČOLIG SINET d.o.o.</item>
    </derivirana_varijabla>
  </DomainObject.Predmet.ProtuStrankaListFormated>
  <DomainObject.Predmet.ProtuStrankaListFormatedOIB>
    <izvorni_sadrzaj>
      <item>ČOLIG SINET d.o.o., OIB 32362124505</item>
    </izvorni_sadrzaj>
    <derivirana_varijabla naziv="DomainObject.Predmet.ProtuStrankaListFormatedOIB_1">
      <item>ČOLIG SINET d.o.o., OIB 32362124505</item>
    </derivirana_varijabla>
  </DomainObject.Predmet.ProtuStrankaListFormatedOIB>
  <DomainObject.Predmet.ProtuStrankaListFormatedWithAdress>
    <izvorni_sadrzaj>
      <item>ČOLIG SINET d.o.o., Vrhovec 25, 10347 Vrhovec</item>
    </izvorni_sadrzaj>
    <derivirana_varijabla naziv="DomainObject.Predmet.ProtuStrankaListFormatedWithAdress_1">
      <item>ČOLIG SINET d.o.o., Vrhovec 25, 10347 Vrhovec</item>
    </derivirana_varijabla>
  </DomainObject.Predmet.ProtuStrankaListFormatedWithAdress>
  <DomainObject.Predmet.ProtuStrankaListFormatedWithAdressOIB>
    <izvorni_sadrzaj>
      <item>ČOLIG SINET d.o.o., OIB 32362124505, Vrhovec 25, 10347 Vrhovec</item>
    </izvorni_sadrzaj>
    <derivirana_varijabla naziv="DomainObject.Predmet.ProtuStrankaListFormatedWithAdressOIB_1">
      <item>ČOLIG SINET d.o.o., OIB 32362124505, Vrhovec 25, 10347 Vrhovec</item>
    </derivirana_varijabla>
  </DomainObject.Predmet.ProtuStrankaListFormatedWithAdressOIB>
  <DomainObject.Predmet.ProtuStrankaListNazivFormated>
    <izvorni_sadrzaj>
      <item>ČOLIG SINET d.o.o.</item>
    </izvorni_sadrzaj>
    <derivirana_varijabla naziv="DomainObject.Predmet.ProtuStrankaListNazivFormated_1">
      <item>ČOLIG SINET d.o.o.</item>
    </derivirana_varijabla>
  </DomainObject.Predmet.ProtuStrankaListNazivFormated>
  <DomainObject.Predmet.ProtuStrankaListNazivFormatedOIB>
    <izvorni_sadrzaj>
      <item>ČOLIG SINET d.o.o., OIB 32362124505</item>
    </izvorni_sadrzaj>
    <derivirana_varijabla naziv="DomainObject.Predmet.ProtuStrankaListNazivFormatedOIB_1">
      <item>ČOLIG SINET d.o.o., OIB 32362124505</item>
    </derivirana_varijabla>
  </DomainObject.Predmet.ProtuStrankaListNazivFormatedOIB>
  <DomainObject.Predmet.OstaliListFormated>
    <izvorni_sadrzaj>
      <item>Stjepan Čolig</item>
    </izvorni_sadrzaj>
    <derivirana_varijabla naziv="DomainObject.Predmet.OstaliListFormated_1">
      <item>Stjepan Čolig</item>
    </derivirana_varijabla>
  </DomainObject.Predmet.OstaliListFormated>
  <DomainObject.Predmet.OstaliListFormatedOIB>
    <izvorni_sadrzaj>
      <item>Stjepan Čolig, OIB 40768435371</item>
    </izvorni_sadrzaj>
    <derivirana_varijabla naziv="DomainObject.Predmet.OstaliListFormatedOIB_1">
      <item>Stjepan Čolig, OIB 40768435371</item>
    </derivirana_varijabla>
  </DomainObject.Predmet.OstaliListFormatedOIB>
  <DomainObject.Predmet.OstaliListFormatedWithAdress>
    <izvorni_sadrzaj>
      <item>Stjepan Čolig, Vrhovec 25, 10347 Vrhovec</item>
    </izvorni_sadrzaj>
    <derivirana_varijabla naziv="DomainObject.Predmet.OstaliListFormatedWithAdress_1">
      <item>Stjepan Čolig, Vrhovec 25, 10347 Vrhovec</item>
    </derivirana_varijabla>
  </DomainObject.Predmet.OstaliListFormatedWithAdress>
  <DomainObject.Predmet.OstaliListFormatedWithAdressOIB>
    <izvorni_sadrzaj>
      <item>Stjepan Čolig, OIB 40768435371, Vrhovec 25, 10347 Vrhovec</item>
    </izvorni_sadrzaj>
    <derivirana_varijabla naziv="DomainObject.Predmet.OstaliListFormatedWithAdressOIB_1">
      <item>Stjepan Čolig, OIB 40768435371, Vrhovec 25, 10347 Vrhovec</item>
    </derivirana_varijabla>
  </DomainObject.Predmet.OstaliListFormatedWithAdressOIB>
  <DomainObject.Predmet.OstaliListNazivFormated>
    <izvorni_sadrzaj>
      <item>Stjepan Čolig</item>
    </izvorni_sadrzaj>
    <derivirana_varijabla naziv="DomainObject.Predmet.OstaliListNazivFormated_1">
      <item>Stjepan Čolig</item>
    </derivirana_varijabla>
  </DomainObject.Predmet.OstaliListNazivFormated>
  <DomainObject.Predmet.OstaliListNazivFormatedOIB>
    <izvorni_sadrzaj>
      <item>Stjepan Čolig, OIB 40768435371</item>
    </izvorni_sadrzaj>
    <derivirana_varijabla naziv="DomainObject.Predmet.OstaliListNazivFormatedOIB_1">
      <item>Stjepan Čolig, OIB 40768435371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ČOLIG SINET d.o.o.</izvorni_sadrzaj>
    <derivirana_varijabla naziv="DomainObject.Predmet.ProtustrankaIDrugi_1">ČOLIG SINET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ČOLIG SINET d.o.o., OIB 32362124505, Vrhovec 25, 10347 Vrhovec</izvorni_sadrzaj>
    <derivirana_varijabla naziv="DomainObject.Predmet.ProtustrankaIDrugiAdressOIB_1">ČOLIG SINET d.o.o., OIB 32362124505, Vrhovec 25, 10347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ČOLIG SINET d.o.o.</item>
      <item>Stjepan Čolig</item>
    </izvorni_sadrzaj>
    <derivirana_varijabla naziv="DomainObject.Predmet.SudioniciListNaziv_1">
      <item>FINA Regionalni centar Zagreb</item>
      <item>ČOLIG SINET d.o.o.</item>
      <item>Stjepan Čolig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ČOLIG SINET d.o.o., OIB 32362124505, Vrhovec 25,10347 Vrhovec</item>
      <item>Stjepan Čolig, OIB 40768435371, Vrhovec 25,10347 Vrhovec</item>
    </izvorni_sadrzaj>
    <derivirana_varijabla naziv="DomainObject.Predmet.SudioniciListAdressOIB_1">
      <item>FINA Regionalni centar Zagreb, OIB 85821130368, Trg svibanjskih žrtava 1995. 1,10000 Zagreb</item>
      <item>ČOLIG SINET d.o.o., OIB 32362124505, Vrhovec 25,10347 Vrhovec</item>
      <item>Stjepan Čolig, OIB 40768435371, Vrhovec 25,10347 Vrhovec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32362124505</item>
      <item>, OIB 40768435371</item>
    </izvorni_sadrzaj>
    <derivirana_varijabla naziv="DomainObject.Predmet.SudioniciListNazivOIB_1">
      <item>, OIB 85821130368</item>
      <item>, OIB 32362124505</item>
      <item>, OIB 40768435371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BE3F7-4B16-49A5-857E-5DDCA18DA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4001</properties:Characters>
  <properties:Lines>87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2017-12-19T12:00:00Z</dcterms:created>
  <dc:creator>gzubak</dc:creator>
  <cp:lastModifiedBy>Gordana Cvitković</cp:lastModifiedBy>
  <cp:lastPrinted>2017-12-19T13:23:00Z</cp:lastPrinted>
  <dcterms:modified xmlns:xsi="http://www.w3.org/2001/XMLSchema-instance" xsi:type="dcterms:W3CDTF">2017-12-19T13:24:00Z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