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59bf" w14:paraId="e8359bf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A75F36">
        <w:t>361</w:t>
      </w:r>
      <w:r w:rsidRPr="00151FF0">
        <w:t>/1</w:t>
      </w:r>
      <w:r w:rsidR="00D7443C">
        <w:t>5</w:t>
      </w:r>
      <w:r w:rsidRPr="00151FF0">
        <w:t>-</w:t>
      </w:r>
      <w:r w:rsidR="00A75F36">
        <w:t>3</w:t>
      </w:r>
      <w:r w:rsidR="009502E3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A75F36" w:rsidRPr="00A75F36">
        <w:t>SAGITTARIUS d.o.o. za trgovinu i usluge, Rokovci, Pavina 42, MBS 030123651, OIB 66237881516</w:t>
      </w:r>
      <w:r w:rsidRPr="00655274">
        <w:t xml:space="preserve">, dana </w:t>
      </w:r>
      <w:r w:rsidR="004A13BF">
        <w:t>7</w:t>
      </w:r>
      <w:r w:rsidRPr="00655274">
        <w:t xml:space="preserve">. </w:t>
      </w:r>
      <w:r w:rsidR="0048362E">
        <w:t>sr</w:t>
      </w:r>
      <w:r w:rsidR="009502E3">
        <w:t>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48362E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48362E" w:rsidRPr="0048362E">
        <w:t>Peric</w:t>
      </w:r>
      <w:r w:rsidR="0048362E">
        <w:t>i</w:t>
      </w:r>
      <w:r w:rsidR="0048362E" w:rsidRPr="0048362E">
        <w:t xml:space="preserve"> Medaković, Daruvar, Ivana Mažuranića 2d, OIB 37577204378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48362E" w:rsidRPr="0048362E">
        <w:t>SAGITTARIUS d.o.o. za trgovinu i usluge, Rokovci, Pavina 42, MBS 030123651, OIB 66237881516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48362E">
        <w:t xml:space="preserve"> broj koji će dostaviti u roku od 8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88428C">
        <w:t>361</w:t>
      </w:r>
      <w:r w:rsidR="009B0F1B">
        <w:t>/</w:t>
      </w:r>
      <w:r w:rsidR="00FE5A6E">
        <w:t>1</w:t>
      </w:r>
      <w:r w:rsidR="00764FCC">
        <w:t>5</w:t>
      </w:r>
      <w:r w:rsidR="009B0F1B">
        <w:t>-</w:t>
      </w:r>
      <w:r w:rsidR="00764FCC">
        <w:t>1</w:t>
      </w:r>
      <w:r w:rsidR="0088428C">
        <w:t>4</w:t>
      </w:r>
      <w:r w:rsidR="009B0F1B">
        <w:t xml:space="preserve"> od </w:t>
      </w:r>
      <w:r w:rsidR="00EC3792">
        <w:t>2</w:t>
      </w:r>
      <w:r w:rsidR="0088428C">
        <w:t>3</w:t>
      </w:r>
      <w:r w:rsidR="009B0F1B">
        <w:t>.</w:t>
      </w:r>
      <w:r w:rsidR="00D3098C">
        <w:t>0</w:t>
      </w:r>
      <w:r w:rsidR="00EC3792">
        <w:t>3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</w:t>
      </w:r>
      <w:r w:rsidR="0088428C">
        <w:t xml:space="preserve"> a rješenjem broj 14 St-361/15-17 od 30.03.2016.</w:t>
      </w:r>
      <w:r w:rsidR="009B0F1B">
        <w:t xml:space="preserve"> imenovan</w:t>
      </w:r>
      <w:r w:rsidR="0040049C">
        <w:t xml:space="preserve"> je</w:t>
      </w:r>
      <w:r w:rsidR="009B0F1B">
        <w:t xml:space="preserve"> </w:t>
      </w:r>
      <w:r w:rsidR="004A13BF">
        <w:t>Perica Medaković iz Daruvara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</w:t>
      </w:r>
      <w:r w:rsidR="00E16428">
        <w:lastRenderedPageBreak/>
        <w:t>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4A13BF">
        <w:t>4</w:t>
      </w:r>
      <w:r w:rsidR="00D23353">
        <w:t>.0</w:t>
      </w:r>
      <w:r w:rsidR="004A13BF">
        <w:t>7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4A13BF">
        <w:t>7</w:t>
      </w:r>
      <w:r w:rsidRPr="008D4802">
        <w:t xml:space="preserve">. </w:t>
      </w:r>
      <w:r w:rsidR="004A13BF">
        <w:t>sr</w:t>
      </w:r>
      <w:r w:rsidR="0080559F">
        <w:t>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13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A75F36" w:rsidRPr="00A75F36">
      <w:t>14 St-361/15-32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C4CC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362E"/>
    <w:rsid w:val="004841E8"/>
    <w:rsid w:val="004854D4"/>
    <w:rsid w:val="004868A7"/>
    <w:rsid w:val="004A13BF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8428C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75F36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6133B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1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33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33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33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33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1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33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33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33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33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lipnja 2016.</izvorni_sadrzaj>
    <derivirana_varijabla naziv="DomainObject.Predmet.DatumRjesavanja_1">24.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St-361/2015</izvorni_sadrzaj>
    <derivirana_varijabla naziv="DomainObject.Predmet.OznakaBroj_1">St-361/2015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SAGITTARIUS d.o.o. za trgovinu i usluge</izvorni_sadrzaj>
    <derivirana_varijabla naziv="DomainObject.Predmet.ProtustrankaFormated_1">  SAGITTARIUS d.o.o. za trgovinu i usluge</derivirana_varijabla>
  </DomainObject.Predmet.ProtustrankaFormated>
  <DomainObject.Predmet.ProtustrankaFormatedOIB>
    <izvorni_sadrzaj>  SAGITTARIUS d.o.o. za trgovinu i usluge, OIB 66237881516</izvorni_sadrzaj>
    <derivirana_varijabla naziv="DomainObject.Predmet.ProtustrankaFormatedOIB_1">  SAGITTARIUS d.o.o. za trgovinu i usluge, OIB 66237881516</derivirana_varijabla>
  </DomainObject.Predmet.ProtustrankaFormatedOIB>
  <DomainObject.Predmet.ProtustrankaFormatedWithAdress>
    <izvorni_sadrzaj> SAGITTARIUS d.o.o. za trgovinu i usluge, Pavina 42, 32271 Rokovci</izvorni_sadrzaj>
    <derivirana_varijabla naziv="DomainObject.Predmet.ProtustrankaFormatedWithAdress_1"> SAGITTARIUS d.o.o. za trgovinu i usluge, Pavina 42, 32271 Rokovci</derivirana_varijabla>
  </DomainObject.Predmet.ProtustrankaFormatedWithAdress>
  <DomainObject.Predmet.ProtustrankaFormatedWithAdressOIB>
    <izvorni_sadrzaj> SAGITTARIUS d.o.o. za trgovinu i usluge, OIB 66237881516, Pavina 42, 32271 Rokovci</izvorni_sadrzaj>
    <derivirana_varijabla naziv="DomainObject.Predmet.ProtustrankaFormatedWithAdressOIB_1"> SAGITTARIUS d.o.o. za trgovinu i usluge, OIB 66237881516, Pavina 42, 32271 Rokovci</derivirana_varijabla>
  </DomainObject.Predmet.ProtustrankaFormatedWithAdressOIB>
  <DomainObject.Predmet.ProtustrankaWithAdress>
    <izvorni_sadrzaj>SAGITTARIUS d.o.o. za trgovinu i usluge Pavina 42, 32271 Rokovci</izvorni_sadrzaj>
    <derivirana_varijabla naziv="DomainObject.Predmet.ProtustrankaWithAdress_1">SAGITTARIUS d.o.o. za trgovinu i usluge Pavina 42, 32271 Rokovci</derivirana_varijabla>
  </DomainObject.Predmet.ProtustrankaWithAdress>
  <DomainObject.Predmet.ProtustrankaWithAdressOIB>
    <izvorni_sadrzaj>SAGITTARIUS d.o.o. za trgovinu i usluge, OIB 66237881516, Pavina 42, 32271 Rokovci</izvorni_sadrzaj>
    <derivirana_varijabla naziv="DomainObject.Predmet.ProtustrankaWithAdressOIB_1">SAGITTARIUS d.o.o. za trgovinu i usluge, OIB 66237881516, Pavina 42, 32271 Rokovci</derivirana_varijabla>
  </DomainObject.Predmet.ProtustrankaWithAdressOIB>
  <DomainObject.Predmet.ProtustrankaNazivFormated>
    <izvorni_sadrzaj>SAGITTARIUS d.o.o. za trgovinu i usluge</izvorni_sadrzaj>
    <derivirana_varijabla naziv="DomainObject.Predmet.ProtustrankaNazivFormated_1">SAGITTARIUS d.o.o. za trgovinu i usluge</derivirana_varijabla>
  </DomainObject.Predmet.ProtustrankaNazivFormated>
  <DomainObject.Predmet.ProtustrankaNazivFormatedOIB>
    <izvorni_sadrzaj>SAGITTARIUS d.o.o. za trgovinu i usluge, OIB 66237881516</izvorni_sadrzaj>
    <derivirana_varijabla naziv="DomainObject.Predmet.ProtustrankaNazivFormatedOIB_1">SAGITTARIUS d.o.o. za trgovinu i usluge, OIB 66237881516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SAGITTARIUS d.o.o. za trgovinu i usluge</item>
    </izvorni_sadrzaj>
    <derivirana_varijabla naziv="DomainObject.Predmet.ProtuStrankaListFormated_1">
      <item>SAGITTARIUS d.o.o. za trgovinu i usluge</item>
    </derivirana_varijabla>
  </DomainObject.Predmet.ProtuStrankaListFormated>
  <DomainObject.Predmet.ProtuStrankaListFormatedOIB>
    <izvorni_sadrzaj>
      <item>SAGITTARIUS d.o.o. za trgovinu i usluge, OIB 66237881516</item>
    </izvorni_sadrzaj>
    <derivirana_varijabla naziv="DomainObject.Predmet.ProtuStrankaListFormatedOIB_1">
      <item>SAGITTARIUS d.o.o. za trgovinu i usluge, OIB 66237881516</item>
    </derivirana_varijabla>
  </DomainObject.Predmet.ProtuStrankaListFormatedOIB>
  <DomainObject.Predmet.ProtuStrankaListFormatedWithAdress>
    <izvorni_sadrzaj>
      <item>SAGITTARIUS d.o.o. za trgovinu i usluge, Pavina 42, 32271 Rokovci</item>
    </izvorni_sadrzaj>
    <derivirana_varijabla naziv="DomainObject.Predmet.ProtuStrankaListFormatedWithAdress_1">
      <item>SAGITTARIUS d.o.o. za trgovinu i usluge, Pavina 42, 32271 Rokovci</item>
    </derivirana_varijabla>
  </DomainObject.Predmet.ProtuStrankaListFormatedWithAdress>
  <DomainObject.Predmet.ProtuStrankaListFormatedWithAdressOIB>
    <izvorni_sadrzaj>
      <item>SAGITTARIUS d.o.o. za trgovinu i usluge, OIB 66237881516, Pavina 42, 32271 Rokovci</item>
    </izvorni_sadrzaj>
    <derivirana_varijabla naziv="DomainObject.Predmet.ProtuStrankaListFormatedWithAdressOIB_1">
      <item>SAGITTARIUS d.o.o. za trgovinu i usluge, OIB 66237881516, Pavina 42, 32271 Rokovci</item>
    </derivirana_varijabla>
  </DomainObject.Predmet.ProtuStrankaListFormatedWithAdressOIB>
  <DomainObject.Predmet.ProtuStrankaListNazivFormated>
    <izvorni_sadrzaj>
      <item>SAGITTARIUS d.o.o. za trgovinu i usluge</item>
    </izvorni_sadrzaj>
    <derivirana_varijabla naziv="DomainObject.Predmet.ProtuStrankaListNazivFormated_1">
      <item>SAGITTARIUS d.o.o. za trgovinu i usluge</item>
    </derivirana_varijabla>
  </DomainObject.Predmet.ProtuStrankaListNazivFormated>
  <DomainObject.Predmet.ProtuStrankaListNazivFormatedOIB>
    <izvorni_sadrzaj>
      <item>SAGITTARIUS d.o.o. za trgovinu i usluge, OIB 66237881516</item>
    </izvorni_sadrzaj>
    <derivirana_varijabla naziv="DomainObject.Predmet.ProtuStrankaListNazivFormatedOIB_1">
      <item>SAGITTARIUS d.o.o. za trgovinu i usluge, OIB 66237881516</item>
    </derivirana_varijabla>
  </DomainObject.Predmet.ProtuStrankaListNazivFormatedOIB>
  <DomainObject.Predmet.OstaliListFormated>
    <izvorni_sadrzaj>
      <item>ŽDO GUO Vukovar</item>
      <item>Slavko Marinac</item>
      <item>Jovica Jovanović</item>
    </izvorni_sadrzaj>
    <derivirana_varijabla naziv="DomainObject.Predmet.OstaliListFormated_1">
      <item>ŽDO GUO Vukovar</item>
      <item>Slavko Marinac</item>
      <item>Jovica Jovanović</item>
    </derivirana_varijabla>
  </DomainObject.Predmet.OstaliListFormated>
  <DomainObject.Predmet.OstaliListFormatedOIB>
    <izvorni_sadrzaj>
      <item>ŽDO GUO Vukovar</item>
      <item>Slavko Marinac, OIB 37776084692</item>
      <item>Jovica Jovanović, OIB 89517751143</item>
    </izvorni_sadrzaj>
    <derivirana_varijabla naziv="DomainObject.Predmet.OstaliListFormatedOIB_1">
      <item>ŽDO GUO Vukovar</item>
      <item>Slavko Marinac, OIB 37776084692</item>
      <item>Jovica Jovanović, OIB 89517751143</item>
    </derivirana_varijabla>
  </DomainObject.Predmet.OstaliListFormatedOIB>
  <DomainObject.Predmet.OstaliListFormatedWithAdress>
    <izvorni_sadrzaj>
      <item>ŽDO GUO Vukovar</item>
      <item>Slavko Marinac, Kralja Krešimira 53, 34000 Požega</item>
      <item>Jovica Jovanović, Pavina 42, 32271 Rokovci</item>
    </izvorni_sadrzaj>
    <derivirana_varijabla naziv="DomainObject.Predmet.OstaliListFormatedWithAdress_1">
      <item>ŽDO GUO Vukovar</item>
      <item>Slavko Marinac, Kralja Krešimira 53, 34000 Požega</item>
      <item>Jovica Jovanović, Pavina 42, 32271 Rokovci</item>
    </derivirana_varijabla>
  </DomainObject.Predmet.OstaliListFormatedWithAdress>
  <DomainObject.Predmet.OstaliListFormatedWithAdressOIB>
    <izvorni_sadrzaj>
      <item>ŽDO GUO Vukovar</item>
      <item>Slavko Marinac, OIB 37776084692, Kralja Krešimira 53, 34000 Požega</item>
      <item>Jovica Jovanović, OIB 89517751143, Pavina 42, 32271 Rokovci</item>
    </izvorni_sadrzaj>
    <derivirana_varijabla naziv="DomainObject.Predmet.OstaliListFormatedWithAdressOIB_1">
      <item>ŽDO GUO Vukovar</item>
      <item>Slavko Marinac, OIB 37776084692, Kralja Krešimira 53, 34000 Požega</item>
      <item>Jovica Jovanović, OIB 89517751143, Pavina 42, 32271 Rokovci</item>
    </derivirana_varijabla>
  </DomainObject.Predmet.OstaliListFormatedWithAdressOIB>
  <DomainObject.Predmet.OstaliListNazivFormated>
    <izvorni_sadrzaj>
      <item>ŽDO GUO Vukovar</item>
      <item>Slavko Marinac</item>
      <item>Jovica Jovanović</item>
    </izvorni_sadrzaj>
    <derivirana_varijabla naziv="DomainObject.Predmet.OstaliListNazivFormated_1">
      <item>ŽDO GUO Vukovar</item>
      <item>Slavko Marinac</item>
      <item>Jovica Jovanović</item>
    </derivirana_varijabla>
  </DomainObject.Predmet.OstaliListNazivFormated>
  <DomainObject.Predmet.OstaliListNazivFormatedOIB>
    <izvorni_sadrzaj>
      <item>ŽDO GUO Vukovar</item>
      <item>Slavko Marinac, OIB 37776084692</item>
      <item>Jovica Jovanović, OIB 89517751143</item>
    </izvorni_sadrzaj>
    <derivirana_varijabla naziv="DomainObject.Predmet.OstaliListNazivFormatedOIB_1">
      <item>ŽDO GUO Vukovar</item>
      <item>Slavko Marinac, OIB 37776084692</item>
      <item>Jovica Jovanović, OIB 89517751143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SAGITTARIUS d.o.o. za trgovinu i usluge</izvorni_sadrzaj>
    <derivirana_varijabla naziv="DomainObject.Predmet.ProtustrankaIDrugi_1">SAGITTARIUS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SAGITTARIUS d.o.o. za trgovinu i usluge, OIB 66237881516, Pavina 42, 32271 Rokovci</izvorni_sadrzaj>
    <derivirana_varijabla naziv="DomainObject.Predmet.ProtustrankaIDrugiAdressOIB_1">SAGITTARIUS d.o.o. za trgovinu i usluge, OIB 66237881516, Pavina 42, 32271 Rokovci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lipnja 2016.</izvorni_sadrzaj>
    <derivirana_varijabla naziv="DomainObject.Predmet.OdlukaRjesenje.DatumDonosenjaOdluke_1">20.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St-361/2015-26</izvorni_sadrzaj>
    <derivirana_varijabla naziv="DomainObject.Predmet.OdlukaRjesenje.Oznaka_1">St-361/2015-26</derivirana_varijabla>
  </DomainObject.Predmet.OdlukaRjesenje.Oznaka>
  <DomainObject.Predmet.SudioniciListNaziv>
    <izvorni_sadrzaj>
      <item>FINA RC OSIJEK</item>
      <item>SAGITTARIUS d.o.o. za trgovinu i usluge</item>
      <item>ŽDO GUO Vukovar</item>
      <item>Slavko Marinac</item>
      <item>Jovica Jovanović</item>
    </izvorni_sadrzaj>
    <derivirana_varijabla naziv="DomainObject.Predmet.SudioniciListNaziv_1">
      <item>FINA RC OSIJEK</item>
      <item>SAGITTARIUS d.o.o. za trgovinu i usluge</item>
      <item>ŽDO GUO Vukovar</item>
      <item>Slavko Marinac</item>
      <item>Jovica Jovanović</item>
    </derivirana_varijabla>
  </DomainObject.Predmet.SudioniciListNaziv>
  <DomainObject.Predmet.SudioniciListAdressOIB>
    <izvorni_sadrzaj>
      <item>FINA RC OSIJEK, OIB 85821130368</item>
      <item>SAGITTARIUS d.o.o. za trgovinu i usluge, OIB 66237881516, Pavina 42,32271 Rokovci</item>
      <item>ŽDO GUO Vukovar</item>
      <item>Slavko Marinac, OIB 37776084692, Kralja Krešimira 53,34000 Požega</item>
      <item>Jovica Jovanović, OIB 89517751143, Pavina 42,32271 Rokovci</item>
    </izvorni_sadrzaj>
    <derivirana_varijabla naziv="DomainObject.Predmet.SudioniciListAdressOIB_1">
      <item>FINA RC OSIJEK, OIB 85821130368</item>
      <item>SAGITTARIUS d.o.o. za trgovinu i usluge, OIB 66237881516, Pavina 42,32271 Rokovci</item>
      <item>ŽDO GUO Vukovar</item>
      <item>Slavko Marinac, OIB 37776084692, Kralja Krešimira 53,34000 Požega</item>
      <item>Jovica Jovanović, OIB 89517751143, Pavina 42,32271 Rokovci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66237881516</item>
      <item>, OIB null</item>
      <item>, OIB 37776084692</item>
      <item>, OIB 89517751143</item>
    </izvorni_sadrzaj>
    <derivirana_varijabla naziv="DomainObject.Predmet.SudioniciListNazivOIB_1">
      <item>, OIB 85821130368</item>
      <item>, OIB 66237881516</item>
      <item>, OIB null</item>
      <item>, OIB 37776084692</item>
      <item>, OIB 89517751143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435</properties:Words>
  <properties:Characters>2426</properties:Characters>
  <properties:Lines>74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2016-07-07T10:08:00Z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