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7ed4" w14:paraId="4b07ed4" w:rsidRDefault="00937FF9" w:rsidP="00FA0571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0571" w:rsidP="00FA0571" w:rsidR="00FA0571" w:rsidRPr="00FA0571">
      <w:pPr>
        <w:jc w:val="right"/>
        <w:rPr>
          <w:i/>
          <w:iCs/>
        </w:rPr>
      </w:pPr>
      <w:r>
        <w:rPr>
          <w:b/>
        </w:rPr>
        <w:t>3 St-152/2016-35</w:t>
      </w:r>
    </w:p>
    <w:p w:rsidRDefault="00FA0571" w:rsidP="00FA0571" w:rsidR="00FA0571" w:rsidRPr="00FA0571">
      <w:pPr>
        <w:jc w:val="center"/>
        <w:rPr>
          <w:b/>
        </w:rPr>
      </w:pPr>
      <w:r>
        <w:rPr>
          <w:b/>
        </w:rPr>
        <w:t>R J E Š E N J E</w:t>
      </w:r>
    </w:p>
    <w:p w:rsidRDefault="00FA0571" w:rsidP="00FA0571" w:rsidR="00FA0571">
      <w:pPr>
        <w:jc w:val="both"/>
      </w:pPr>
      <w:r>
        <w:tab/>
        <w:t>TRGOVAČKI SUD U BJELOVARU, OIB 07942269267, po stečajnom sucu Sanjani Zorinc u stečajnom postupku nad stečajnim dužnikom MADAGO d.o.o. u stečaju iz Daruvara, J. Jelačića 5, OIB 77598413665, dana 28. veljače 2017. godine</w:t>
      </w:r>
    </w:p>
    <w:p w:rsidRDefault="00FA0571" w:rsidP="00FA0571" w:rsidR="00FA0571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FA0571" w:rsidP="00FA0571" w:rsidR="00FA05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dosuđuju se kupcu ŽELJKU KLJAIĆU iz Daruvara, Dore Pejačević 3, OIB 87735648762 po cijeni od 35.000,00 kn.</w:t>
      </w:r>
    </w:p>
    <w:p w:rsidRDefault="00FA0571" w:rsidP="00FA0571" w:rsidR="00FA0571">
      <w:pPr>
        <w:pStyle w:val="Odlomakpopisa"/>
        <w:ind w:left="1425"/>
      </w:pPr>
    </w:p>
    <w:p w:rsidRDefault="00FA0571" w:rsidP="00FA0571" w:rsidR="00FA05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Kupac je dužan položiti </w:t>
      </w:r>
      <w:proofErr w:type="spellStart"/>
      <w:r>
        <w:t>kupovninu</w:t>
      </w:r>
      <w:proofErr w:type="spellEnd"/>
      <w:r>
        <w:t xml:space="preserve">, umanjenu za jamčevinu od 3.500,00 kn u roku 30 dana od dana pravomoćnosti rješenja o dosudi na račun ovog suda broj HR6123900011300000630 s pozivom na broj 05 540-152-2016, u skladu s točkom VI. Zaključka ovog suda poslovni broj 3 St-152/2016-31 od 8. veljače 2017. godine. </w:t>
      </w:r>
    </w:p>
    <w:p w:rsidRDefault="00FA0571" w:rsidP="00FA0571" w:rsidR="00FA0571">
      <w:pPr>
        <w:pStyle w:val="Odlomakpopisa"/>
      </w:pPr>
    </w:p>
    <w:p w:rsidRDefault="00FA0571" w:rsidP="00FA0571" w:rsidR="00FA05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FA0571" w:rsidP="00FA0571" w:rsidR="00FA0571">
      <w:pPr>
        <w:ind w:left="705"/>
        <w:jc w:val="both"/>
      </w:pPr>
    </w:p>
    <w:p w:rsidRDefault="00FA0571" w:rsidP="00FA0571" w:rsidR="00FA057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Nakon pravomoćnosti ovog rješenja i nakon što kupac položi </w:t>
      </w:r>
      <w:proofErr w:type="spellStart"/>
      <w:r>
        <w:t>kupovninu</w:t>
      </w:r>
      <w:proofErr w:type="spellEnd"/>
      <w:r>
        <w:t xml:space="preserve"> u ukupnom iznosu 35.000,00 kn na žiro račun ovog suda, određuje se da se u Zemljišne knjige Općinskog suda u Bjelovaru, Zemljišnoknjižni odjel Daruvar upiše u korist kupca ŽELJKA KLJAIĆA iz Daruvara, Dore Pejačević 3, OIB 87735648762 pravo vlasništva na dosuđenoj nekretnini iz točke I ovog rješenja. </w:t>
      </w:r>
    </w:p>
    <w:p w:rsidRDefault="00FA0571" w:rsidP="00FA0571" w:rsidR="00FA0571" w:rsidRPr="00FA0571">
      <w:pPr>
        <w:pStyle w:val="ListaeSPIS"/>
      </w:pPr>
    </w:p>
    <w:p w:rsidRDefault="00FA0571" w:rsidP="00FA0571" w:rsidR="00FA0571">
      <w:pPr>
        <w:jc w:val="center"/>
        <w:rPr>
          <w:b/>
        </w:rPr>
      </w:pPr>
      <w:r>
        <w:rPr>
          <w:b/>
        </w:rPr>
        <w:t>Obrazloženje</w:t>
      </w:r>
    </w:p>
    <w:p w:rsidRDefault="00FA0571" w:rsidP="00FA0571" w:rsidR="00FA0571">
      <w:pPr>
        <w:ind w:firstLine="708"/>
        <w:jc w:val="both"/>
      </w:pPr>
      <w:r>
        <w:t xml:space="preserve">Na ročištu za javnu dražbu održanom 27. veljače 2017. godine sudjelovao je jedini ponuditelj Željko Kljaić. Ponuditelj Željko Kljaić iz Daruvara, Dore Pejačević 3 koji je za nekretnine iz točke I. ovog rješenja ponudio višu cijenu u iznosu 35.000,00 kn. </w:t>
      </w:r>
    </w:p>
    <w:p w:rsidRDefault="00FA0571" w:rsidP="00FA0571" w:rsidR="00FA0571">
      <w:pPr>
        <w:ind w:firstLine="708"/>
        <w:jc w:val="both"/>
      </w:pPr>
    </w:p>
    <w:p w:rsidRDefault="00FA0571" w:rsidP="00FA0571" w:rsidR="00FA0571">
      <w:pPr>
        <w:ind w:firstLine="708"/>
        <w:jc w:val="both"/>
      </w:pPr>
      <w:r>
        <w:t xml:space="preserve">Kako je ponuditelj Željko Kljaić iz Daruvara, temeljem čl. 99. Ovršnog zakona („Narodne novine“ br. 112/12, 25/13, 93/14 i 55/16), ispunio uvjete da mu se dosudi nekretnina, temeljem čl. 229. st. 4. Stečajnog zakona („Narodne novine“ br. 71/15) riješeno je </w:t>
      </w:r>
    </w:p>
    <w:p w:rsidRDefault="00FA0571" w:rsidP="00FA0571" w:rsidR="00FA0571">
      <w:pPr>
        <w:jc w:val="center"/>
      </w:pPr>
      <w:r>
        <w:lastRenderedPageBreak/>
        <w:t>-2-</w:t>
      </w:r>
    </w:p>
    <w:p w:rsidRDefault="00FA0571" w:rsidP="00FA0571" w:rsidR="00FA0571">
      <w:pPr>
        <w:jc w:val="right"/>
        <w:rPr>
          <w:b/>
        </w:rPr>
      </w:pPr>
      <w:r>
        <w:rPr>
          <w:b/>
        </w:rPr>
        <w:t>3 St-152/2016-35</w:t>
      </w:r>
    </w:p>
    <w:p w:rsidRDefault="00FA0571" w:rsidP="00FA0571" w:rsidR="00FA0571">
      <w:pPr>
        <w:rPr>
          <w:b/>
        </w:rPr>
      </w:pPr>
    </w:p>
    <w:p w:rsidRDefault="00FA0571" w:rsidP="00FA0571" w:rsidR="00FA0571">
      <w:pPr>
        <w:jc w:val="both"/>
      </w:pPr>
      <w:r>
        <w:t xml:space="preserve">kao u izreci. </w:t>
      </w:r>
    </w:p>
    <w:p w:rsidRDefault="00FA0571" w:rsidP="00FA0571" w:rsidR="00FA0571">
      <w:pPr>
        <w:jc w:val="both"/>
      </w:pPr>
    </w:p>
    <w:p w:rsidRDefault="00FA0571" w:rsidP="00FA0571" w:rsidR="00FA0571">
      <w:pPr>
        <w:jc w:val="center"/>
      </w:pPr>
      <w:r>
        <w:t xml:space="preserve">U Bjelovaru, 28. veljače 2017. godine </w:t>
      </w:r>
    </w:p>
    <w:p w:rsidRDefault="00FA0571" w:rsidP="00FA0571" w:rsidR="00FA0571">
      <w:pPr>
        <w:jc w:val="center"/>
      </w:pPr>
    </w:p>
    <w:p w:rsidRDefault="00FA0571" w:rsidP="00FA0571" w:rsidR="00FA057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FA0571" w:rsidP="00FA0571" w:rsidR="00FA0571">
      <w:pPr>
        <w:jc w:val="both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FA0571" w:rsidP="00FA0571" w:rsidR="00FA0571">
      <w:pPr>
        <w:jc w:val="both"/>
        <w:rPr>
          <w:b/>
        </w:rPr>
      </w:pPr>
    </w:p>
    <w:p w:rsidRDefault="00FA0571" w:rsidP="00FA0571" w:rsidR="00FA0571">
      <w:pPr>
        <w:jc w:val="both"/>
      </w:pPr>
      <w:r>
        <w:rPr>
          <w:b/>
        </w:rPr>
        <w:t>POUKA O PRAVNOM LIJEKU</w:t>
      </w:r>
      <w:r>
        <w:t>: Protiv ovog rješenja može se podnijeti žalba u roku od 8 dana od primitka, na Visoki trgovački sud Republike Hrvatske, a putem ovoga suda u četiri primjerka.</w:t>
      </w:r>
    </w:p>
    <w:p w:rsidRDefault="00FA0571" w:rsidP="00FA0571" w:rsidR="00FA0571">
      <w:pPr>
        <w:jc w:val="both"/>
      </w:pPr>
      <w:proofErr w:type="spellStart"/>
      <w:r>
        <w:t>Rj</w:t>
      </w:r>
      <w:proofErr w:type="spellEnd"/>
      <w:r>
        <w:t>.</w:t>
      </w:r>
    </w:p>
    <w:p w:rsidRDefault="00FA0571" w:rsidP="00FA0571" w:rsidR="00FA0571">
      <w:pPr>
        <w:jc w:val="both"/>
      </w:pPr>
      <w:r>
        <w:t>Dna: kupcu</w:t>
      </w:r>
    </w:p>
    <w:p w:rsidRDefault="00FA0571" w:rsidP="00FA0571" w:rsidR="00FA0571">
      <w:pPr>
        <w:jc w:val="both"/>
      </w:pPr>
      <w:r>
        <w:t xml:space="preserve">         stečajnom upravitelju </w:t>
      </w:r>
    </w:p>
    <w:p w:rsidRDefault="00FA0571" w:rsidP="00FA0571" w:rsidR="00FA0571">
      <w:pPr>
        <w:jc w:val="both"/>
      </w:pPr>
      <w:r>
        <w:t xml:space="preserve">         e-oglasna ploča</w:t>
      </w:r>
    </w:p>
    <w:p w:rsidRDefault="00FA0571" w:rsidP="00FA0571" w:rsidR="00FA0571">
      <w:pPr>
        <w:jc w:val="both"/>
      </w:pPr>
      <w:r>
        <w:t xml:space="preserve">Sc. pravomoćnost – nakon toga Općinskom sudu u Bjelovaru, Zemljišnoknjižni odjel Daruvar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FA0571" w:rsidP="00FA0571" w:rsidR="00FA0571">
      <w:pPr>
        <w:jc w:val="both"/>
      </w:pPr>
      <w:proofErr w:type="spellStart"/>
      <w:r>
        <w:t>Bj</w:t>
      </w:r>
      <w:proofErr w:type="spellEnd"/>
      <w:r>
        <w:t xml:space="preserve">. 28.2.2017. </w:t>
      </w:r>
    </w:p>
    <w:p w:rsidRDefault="00FA0571" w:rsidP="00FA0571" w:rsidR="00FA0571"/>
    <w:p w:rsidRDefault="00CB0EA4" w:rsidP="00FA057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2844AE4"/>
    <w:multiLevelType w:val="hybridMultilevel"/>
    <w:tmpl w:val="BBEAB638"/>
    <w:lvl w:tplc="1A14C8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57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7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St-152/2016-35</izvorni_sadrzaj>
    <derivirana_varijabla naziv="DomainObject.Oznaka_1">St-152/2016-35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St-152/2016-35</izvorni_sadrzaj>
    <derivirana_varijabla naziv="DomainObject.PoslovniBrojDokumenta_1">St-152/2016-35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67A83-C6AE-45FC-BBC3-1B30D547D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2099</properties:Characters>
  <properties:Lines>63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2017-02-28T08:12:00Z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