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2181" w14:paraId="eda2181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1D552C">
        <w:rPr>
          <w:rStyle w:val="Strong"/>
          <w:b w:val="false"/>
        </w:rPr>
        <w:t>3</w:t>
      </w:r>
      <w:r w:rsidR="008A0A31">
        <w:rPr>
          <w:rStyle w:val="Strong"/>
          <w:b w:val="false"/>
        </w:rPr>
        <w:t>56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8A0A31">
        <w:t>KUINA – KULTURNA INICIJATIVA ZA ODRŽV RAVOJ, Osijek, Sunčana 16</w:t>
      </w:r>
      <w:r w:rsidR="001D552C">
        <w:t>,</w:t>
      </w:r>
      <w:r w:rsidR="00C111D8">
        <w:t xml:space="preserve"> </w:t>
      </w:r>
      <w:r w:rsidR="0005575B">
        <w:t xml:space="preserve">Registarski broj: </w:t>
      </w:r>
      <w:r w:rsidR="008A0A31">
        <w:t>14003670</w:t>
      </w:r>
      <w:r w:rsidR="0005575B">
        <w:t>,</w:t>
      </w:r>
      <w:r w:rsidR="00C111D8">
        <w:t xml:space="preserve"> OIB: </w:t>
      </w:r>
      <w:r w:rsidR="008A0A31">
        <w:t>88880687277</w:t>
      </w:r>
      <w:r w:rsidR="00492254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5575B">
        <w:t>24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A0A31">
        <w:t>KUINA – KULTURNA INICIJATIVA ZA ODRŽV RAVOJ, Osijek, Sunčana 16, Registarski broj: 14003670, OIB: 88880687277</w:t>
      </w:r>
      <w:r w:rsidR="00492254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A0A31">
        <w:t>6.910,50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8A0A31">
        <w:t>Silvana Faller, Lug, Šandora Petefija 44</w:t>
      </w:r>
      <w:r w:rsidR="0005575B">
        <w:t xml:space="preserve">, OIB: </w:t>
      </w:r>
      <w:r w:rsidR="008A0A31">
        <w:t>45382898382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D552C">
        <w:t>3</w:t>
      </w:r>
      <w:r w:rsidR="008A0A31">
        <w:t>56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5575B">
        <w:t>24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A0A31">
        <w:t>2</w:t>
      </w:r>
      <w:r w:rsidR="0005575B">
        <w:t>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C111D8" w:rsidR="00C111D8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8A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0A3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0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008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008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8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8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0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008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008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8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8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KUINA - KULTURNA INICIJATIVA ZA ODRŽIV RAZVOJ</izvorni_sadrzaj>
    <derivirana_varijabla naziv="DomainObject.Predmet.ProtustrankaFormated_1">  KUINA - KULTURNA INICIJATIVA ZA ODRŽIV RAZVOJ</derivirana_varijabla>
  </DomainObject.Predmet.ProtustrankaFormated>
  <DomainObject.Predmet.ProtustrankaFormatedOIB>
    <izvorni_sadrzaj>  KUINA - KULTURNA INICIJATIVA ZA ODRŽIV RAZVOJ, OIB 88880687277</izvorni_sadrzaj>
    <derivirana_varijabla naziv="DomainObject.Predmet.ProtustrankaFormatedOIB_1">  KUINA - KULTURNA INICIJATIVA ZA ODRŽIV RAZVOJ, OIB 88880687277</derivirana_varijabla>
  </DomainObject.Predmet.ProtustrankaFormatedOIB>
  <DomainObject.Predmet.ProtustrankaFormatedWithAdress>
    <izvorni_sadrzaj> KUINA - KULTURNA INICIJATIVA ZA ODRŽIV RAZVOJ, Sunčana 16, 31000 Osijek</izvorni_sadrzaj>
    <derivirana_varijabla naziv="DomainObject.Predmet.ProtustrankaFormatedWithAdress_1"> KUINA - KULTURNA INICIJATIVA ZA ODRŽIV RAZVOJ, Sunčana 16, 31000 Osijek</derivirana_varijabla>
  </DomainObject.Predmet.ProtustrankaFormatedWithAdress>
  <DomainObject.Predmet.ProtustrankaFormatedWithAdressOIB>
    <izvorni_sadrzaj> KUINA - KULTURNA INICIJATIVA ZA ODRŽIV RAZVOJ, OIB 88880687277, Sunčana 16, 31000 Osijek</izvorni_sadrzaj>
    <derivirana_varijabla naziv="DomainObject.Predmet.ProtustrankaFormatedWithAdressOIB_1"> KUINA - KULTURNA INICIJATIVA ZA ODRŽIV RAZVOJ, OIB 88880687277, Sunčana 16, 31000 Osijek</derivirana_varijabla>
  </DomainObject.Predmet.ProtustrankaFormatedWithAdressOIB>
  <DomainObject.Predmet.ProtustrankaWithAdress>
    <izvorni_sadrzaj>KUINA - KULTURNA INICIJATIVA ZA ODRŽIV RAZVOJ Sunčana 16, 31000 Osijek</izvorni_sadrzaj>
    <derivirana_varijabla naziv="DomainObject.Predmet.ProtustrankaWithAdress_1">KUINA - KULTURNA INICIJATIVA ZA ODRŽIV RAZVOJ Sunčana 16, 31000 Osijek</derivirana_varijabla>
  </DomainObject.Predmet.ProtustrankaWithAdress>
  <DomainObject.Predmet.ProtustrankaWithAdressOIB>
    <izvorni_sadrzaj>KUINA - KULTURNA INICIJATIVA ZA ODRŽIV RAZVOJ, OIB 88880687277, Sunčana 16, 31000 Osijek</izvorni_sadrzaj>
    <derivirana_varijabla naziv="DomainObject.Predmet.ProtustrankaWithAdressOIB_1">KUINA - KULTURNA INICIJATIVA ZA ODRŽIV RAZVOJ, OIB 88880687277, Sunčana 16, 31000 Osijek</derivirana_varijabla>
  </DomainObject.Predmet.ProtustrankaWithAdressOIB>
  <DomainObject.Predmet.ProtustrankaNazivFormated>
    <izvorni_sadrzaj>KUINA - KULTURNA INICIJATIVA ZA ODRŽIV RAZVOJ</izvorni_sadrzaj>
    <derivirana_varijabla naziv="DomainObject.Predmet.ProtustrankaNazivFormated_1">KUINA - KULTURNA INICIJATIVA ZA ODRŽIV RAZVOJ</derivirana_varijabla>
  </DomainObject.Predmet.ProtustrankaNazivFormated>
  <DomainObject.Predmet.ProtustrankaNazivFormatedOIB>
    <izvorni_sadrzaj>KUINA - KULTURNA INICIJATIVA ZA ODRŽIV RAZVOJ, OIB 88880687277</izvorni_sadrzaj>
    <derivirana_varijabla naziv="DomainObject.Predmet.ProtustrankaNazivFormatedOIB_1">KUINA - KULTURNA INICIJATIVA ZA ODRŽIV RAZVOJ, OIB 88880687277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KUINA - KULTURNA INICIJATIVA ZA ODRŽIV RAZVOJ</item>
    </izvorni_sadrzaj>
    <derivirana_varijabla naziv="DomainObject.Predmet.ProtuStrankaListFormated_1">
      <item>KUINA - KULTURNA INICIJATIVA ZA ODRŽIV RAZVOJ</item>
    </derivirana_varijabla>
  </DomainObject.Predmet.ProtuStrankaListFormated>
  <DomainObject.Predmet.ProtuStrankaListFormatedOIB>
    <izvorni_sadrzaj>
      <item>KUINA - KULTURNA INICIJATIVA ZA ODRŽIV RAZVOJ, OIB 88880687277</item>
    </izvorni_sadrzaj>
    <derivirana_varijabla naziv="DomainObject.Predmet.ProtuStrankaListFormatedOIB_1">
      <item>KUINA - KULTURNA INICIJATIVA ZA ODRŽIV RAZVOJ, OIB 88880687277</item>
    </derivirana_varijabla>
  </DomainObject.Predmet.ProtuStrankaListFormatedOIB>
  <DomainObject.Predmet.ProtuStrankaListFormatedWithAdress>
    <izvorni_sadrzaj>
      <item>KUINA - KULTURNA INICIJATIVA ZA ODRŽIV RAZVOJ, Sunčana 16, 31000 Osijek</item>
    </izvorni_sadrzaj>
    <derivirana_varijabla naziv="DomainObject.Predmet.ProtuStrankaListFormatedWithAdress_1">
      <item>KUINA - KULTURNA INICIJATIVA ZA ODRŽIV RAZVOJ, Sunčana 16, 31000 Osijek</item>
    </derivirana_varijabla>
  </DomainObject.Predmet.ProtuStrankaListFormatedWithAdress>
  <DomainObject.Predmet.ProtuStrankaListFormatedWithAdressOIB>
    <izvorni_sadrzaj>
      <item>KUINA - KULTURNA INICIJATIVA ZA ODRŽIV RAZVOJ, OIB 88880687277, Sunčana 16, 31000 Osijek</item>
    </izvorni_sadrzaj>
    <derivirana_varijabla naziv="DomainObject.Predmet.ProtuStrankaListFormatedWithAdressOIB_1">
      <item>KUINA - KULTURNA INICIJATIVA ZA ODRŽIV RAZVOJ, OIB 88880687277, Sunčana 16, 31000 Osijek</item>
    </derivirana_varijabla>
  </DomainObject.Predmet.ProtuStrankaListFormatedWithAdressOIB>
  <DomainObject.Predmet.ProtuStrankaListNazivFormated>
    <izvorni_sadrzaj>
      <item>KUINA - KULTURNA INICIJATIVA ZA ODRŽIV RAZVOJ</item>
    </izvorni_sadrzaj>
    <derivirana_varijabla naziv="DomainObject.Predmet.ProtuStrankaListNazivFormated_1">
      <item>KUINA - KULTURNA INICIJATIVA ZA ODRŽIV RAZVOJ</item>
    </derivirana_varijabla>
  </DomainObject.Predmet.ProtuStrankaListNazivFormated>
  <DomainObject.Predmet.ProtuStrankaListNazivFormatedOIB>
    <izvorni_sadrzaj>
      <item>KUINA - KULTURNA INICIJATIVA ZA ODRŽIV RAZVOJ, OIB 88880687277</item>
    </izvorni_sadrzaj>
    <derivirana_varijabla naziv="DomainObject.Predmet.ProtuStrankaListNazivFormatedOIB_1">
      <item>KUINA - KULTURNA INICIJATIVA ZA ODRŽIV RAZVOJ, OIB 88880687277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KUINA - KULTURNA INICIJATIVA ZA ODRŽIV RAZVOJ</izvorni_sadrzaj>
    <derivirana_varijabla naziv="DomainObject.Predmet.ProtustrankaIDrugi_1">KUINA - KULTURNA INICIJATIVA ZA ODRŽIV RAZVOJ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KUINA - KULTURNA INICIJATIVA ZA ODRŽIV RAZVOJ, OIB 88880687277, Sunčana 16, 31000 Osijek</izvorni_sadrzaj>
    <derivirana_varijabla naziv="DomainObject.Predmet.ProtustrankaIDrugiAdressOIB_1">KUINA - KULTURNA INICIJATIVA ZA ODRŽIV RAZVOJ, OIB 88880687277, Sunčana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KUINA - KULTURNA INICIJATIVA ZA ODRŽIV RAZVOJ</item>
    </izvorni_sadrzaj>
    <derivirana_varijabla naziv="DomainObject.Predmet.SudioniciListNaziv_1">
      <item>FINA RC OSIJEK</item>
      <item>KUINA - KULTURNA INICIJATIVA ZA ODRŽIV RAZVOJ</item>
    </derivirana_varijabla>
  </DomainObject.Predmet.SudioniciListNaziv>
  <DomainObject.Predmet.SudioniciListAdressOIB>
    <izvorni_sadrzaj>
      <item>FINA RC OSIJEK, OIB 85821130368</item>
      <item>KUINA - KULTURNA INICIJATIVA ZA ODRŽIV RAZVOJ, OIB 88880687277, Sunčana 16,31000 Osijek</item>
    </izvorni_sadrzaj>
    <derivirana_varijabla naziv="DomainObject.Predmet.SudioniciListAdressOIB_1">
      <item>FINA RC OSIJEK, OIB 85821130368</item>
      <item>KUINA - KULTURNA INICIJATIVA ZA ODRŽIV RAZVOJ, OIB 88880687277, Sunčana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88880687277</item>
    </izvorni_sadrzaj>
    <derivirana_varijabla naziv="DomainObject.Predmet.SudioniciListNazivOIB_1">
      <item>, OIB 85821130368</item>
      <item>, OIB 88880687277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37B0D-BE40-4098-A758-3E11022BF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2107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2017-02-24T08:51:00Z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2017-02-24T08:53:00Z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