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66da" w14:paraId="0af66d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4405">
        <w:t>1</w:t>
      </w:r>
      <w:r w:rsidR="005832E4">
        <w:t>9</w:t>
      </w:r>
      <w:r w:rsidR="008C385A">
        <w:t>6</w:t>
      </w:r>
      <w:r w:rsidR="005832E4">
        <w:t>1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5832E4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5832E4" w:rsidRPr="005832E4">
        <w:t>KOTAČ jednostavno društvo s ograničenom odgovornošću za trgovinu, ugostiteljstvo i turistička agencija, Osijek, Vatrogasna 59, MBS 030139205, OIB 97430260820</w:t>
      </w:r>
      <w:r w:rsidR="00450C50" w:rsidRPr="00450C50">
        <w:t xml:space="preserve">, dana </w:t>
      </w:r>
      <w:r w:rsidR="005832E4">
        <w:t>31</w:t>
      </w:r>
      <w:r w:rsidR="0023483C">
        <w:t xml:space="preserve">. </w:t>
      </w:r>
      <w:r w:rsidR="00B04405">
        <w:t>kolovoz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5832E4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5832E4" w:rsidRPr="005832E4">
        <w:t>KOTAČ jednostavno društvo s ograničenom odgovornošću za trgovinu, ugostiteljstvo i turistička agencija, Osijek, Vatrogasna 59, MBS 030139205, OIB 97430260820</w:t>
      </w:r>
      <w:r>
        <w:t>.</w:t>
      </w:r>
    </w:p>
    <w:p w:rsidRDefault="007B7EDC" w:rsidP="004E475E" w:rsidR="007B7EDC">
      <w:pPr>
        <w:jc w:val="both"/>
      </w:pPr>
    </w:p>
    <w:p w:rsidRDefault="007B7EDC" w:rsidP="00AF45B0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310D5">
        <w:t>Vinko Dukić, Osijek, Košćela 10</w:t>
      </w:r>
      <w:r w:rsidR="00AF45B0" w:rsidRPr="00AF45B0">
        <w:t xml:space="preserve">, OIB </w:t>
      </w:r>
      <w:r w:rsidR="00F310D5">
        <w:t>42390974789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5832E4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5832E4" w:rsidRPr="005832E4">
        <w:t>KOTAČ jednostavno društvo s ograničenom odgovornošću za trgovinu, ugostiteljstvo i turistička agencija, Osijek, Vatrogasna 59, MBS 030139205, OIB 97430260820</w:t>
      </w:r>
    </w:p>
    <w:p w:rsidRDefault="003C7EC1" w:rsidP="009365DD" w:rsidR="003C7EC1">
      <w:pPr>
        <w:jc w:val="both"/>
      </w:pPr>
    </w:p>
    <w:p w:rsidRDefault="00143D16" w:rsidP="009365DD" w:rsidR="00143D16">
      <w:pPr>
        <w:jc w:val="both"/>
      </w:pPr>
    </w:p>
    <w:p w:rsidRDefault="00F310D5" w:rsidP="00A320F5" w:rsidR="00F12013">
      <w:pPr>
        <w:ind w:firstLine="720" w:left="2160"/>
      </w:pPr>
      <w:r>
        <w:t>6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8C385A">
        <w:t>10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143D16" w:rsidP="004E475E" w:rsidR="00143D16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143D16" w:rsidP="004E475E" w:rsidR="00143D16">
      <w:pPr>
        <w:jc w:val="both"/>
      </w:pPr>
    </w:p>
    <w:p w:rsidRDefault="00F310D5" w:rsidP="00F310D5" w:rsidR="00F310D5">
      <w:pPr>
        <w:ind w:firstLine="720"/>
        <w:jc w:val="both"/>
      </w:pPr>
      <w:r w:rsidRPr="007664F9">
        <w:t xml:space="preserve">Dana </w:t>
      </w:r>
      <w:r>
        <w:t>23.06.2016.</w:t>
      </w:r>
      <w:r w:rsidRPr="007664F9">
        <w:t xml:space="preserve"> </w:t>
      </w:r>
      <w:r>
        <w:t xml:space="preserve">sud je </w:t>
      </w:r>
      <w:r w:rsidRPr="007664F9">
        <w:t>zaprim</w:t>
      </w:r>
      <w:r>
        <w:t>io</w:t>
      </w:r>
      <w:r w:rsidRPr="007664F9">
        <w:t xml:space="preserve"> </w:t>
      </w:r>
      <w:r>
        <w:t>prijedlog FINE Regionalni centar Osijek, Podružnica Osijek, klasa: 110-07/16-01/04 Ur. broj 04-06-16-10358 od 21.06.2016. godine,</w:t>
      </w:r>
      <w:r w:rsidRPr="007664F9">
        <w:t xml:space="preserve"> za </w:t>
      </w:r>
      <w:r>
        <w:t>otvaranje</w:t>
      </w:r>
      <w:r w:rsidRPr="007664F9">
        <w:t xml:space="preserve"> stečajnog postupka nad dužnikom </w:t>
      </w:r>
      <w:r>
        <w:t xml:space="preserve">KOTAČ jednostavno društvo s ograničenom odgovornošću za trgovinu, ugostiteljstvo i turistička agencija, Osijek, Vatrogasna 59, </w:t>
      </w:r>
      <w:r w:rsidRPr="000B1DB2">
        <w:t xml:space="preserve">MBS </w:t>
      </w:r>
      <w:r>
        <w:t>030139205</w:t>
      </w:r>
      <w:r w:rsidRPr="000B1DB2">
        <w:t xml:space="preserve">, OIB </w:t>
      </w:r>
      <w:r>
        <w:t>97430260820 temeljem odredbe čl. 444. st. 2. Stečajnog zakona (NN 71/15, dalje: SZ)</w:t>
      </w:r>
      <w:r w:rsidRPr="007664F9">
        <w:t>.</w:t>
      </w:r>
    </w:p>
    <w:p w:rsidRDefault="00F310D5" w:rsidP="00F310D5" w:rsidR="00F310D5">
      <w:pPr>
        <w:ind w:firstLine="720"/>
        <w:jc w:val="both"/>
      </w:pPr>
    </w:p>
    <w:p w:rsidRDefault="00F310D5" w:rsidP="00F310D5" w:rsidR="00F310D5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260 dana, u ukupnom iznosu od 99.451,14 kn, u koji iznos je uračunata kamata i naknada FINE za provedbe ovrhe na novčanim sredstvima dužnika. Navodi da dužnik ima 2 zaposlena radnika. </w:t>
      </w:r>
    </w:p>
    <w:p w:rsidRDefault="00F310D5" w:rsidP="00F310D5" w:rsidR="00F310D5">
      <w:pPr>
        <w:ind w:firstLine="720"/>
        <w:jc w:val="both"/>
      </w:pPr>
    </w:p>
    <w:p w:rsidRDefault="00F310D5" w:rsidP="00F310D5" w:rsidR="00F310D5">
      <w:pPr>
        <w:ind w:firstLine="720"/>
        <w:jc w:val="both"/>
      </w:pPr>
      <w:r>
        <w:t>Dostavlja popis računa i oročenih novčanih sredstava dužnika na dan 21.06.2016., te u svom podnesku od 29.06.2016. navodi da na temelju čl. 112. st. 5. SZ dužnik na ime predujma za namirenje troškova stečajnog postupka nema zaplijenjena novčana sredstva.</w:t>
      </w:r>
    </w:p>
    <w:p w:rsidRDefault="0043315F" w:rsidP="00143D16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143D16" w:rsidP="0051072F" w:rsidR="00143D16">
      <w:pPr>
        <w:ind w:firstLine="708"/>
        <w:jc w:val="both"/>
      </w:pPr>
    </w:p>
    <w:p w:rsidRDefault="00143D16" w:rsidP="0051072F" w:rsidR="00143D16">
      <w:pPr>
        <w:ind w:firstLine="708"/>
        <w:jc w:val="both"/>
      </w:pPr>
    </w:p>
    <w:p w:rsidRDefault="00143D16" w:rsidP="0051072F" w:rsidR="00143D16">
      <w:pPr>
        <w:ind w:firstLine="708"/>
        <w:jc w:val="both"/>
      </w:pPr>
    </w:p>
    <w:p w:rsidRDefault="00143D16" w:rsidP="0051072F" w:rsidR="00143D16">
      <w:pPr>
        <w:ind w:firstLine="708"/>
        <w:jc w:val="both"/>
      </w:pPr>
    </w:p>
    <w:p w:rsidRDefault="00CA3AC2" w:rsidP="00CA3AC2" w:rsidR="00CA3AC2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3B35C9">
        <w:t>444</w:t>
      </w:r>
      <w:r w:rsidRPr="00176811">
        <w:t xml:space="preserve">. st. </w:t>
      </w:r>
      <w:r w:rsidR="003B35C9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F97CE5">
        <w:t>31</w:t>
      </w:r>
      <w:r>
        <w:t xml:space="preserve">. </w:t>
      </w:r>
      <w:r w:rsidR="00915CE2">
        <w:t>kolovoz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143D16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F97CE5">
        <w:t>Ivan Sušac, Osijek, Vatrogasna 59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C60AF3">
        <w:t xml:space="preserve">, </w:t>
      </w:r>
      <w:r w:rsidR="00F97CE5">
        <w:t>9</w:t>
      </w:r>
      <w:r w:rsidR="0043315F">
        <w:t>, 1</w:t>
      </w:r>
      <w:r w:rsidR="00B913A2">
        <w:t>5</w:t>
      </w:r>
      <w:r w:rsidR="00C60AF3">
        <w:t xml:space="preserve"> i 1</w:t>
      </w:r>
      <w:r w:rsidR="00B913A2">
        <w:t>6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F97CE5">
        <w:t>6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35243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832E4" w:rsidRPr="005832E4">
      <w:t>14 St-1961/16-14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D16"/>
    <w:rsid w:val="00143E24"/>
    <w:rsid w:val="00146C51"/>
    <w:rsid w:val="00172056"/>
    <w:rsid w:val="001757B4"/>
    <w:rsid w:val="00193952"/>
    <w:rsid w:val="0019666C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29DD"/>
    <w:rsid w:val="00394CAB"/>
    <w:rsid w:val="00394D49"/>
    <w:rsid w:val="003B35C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32E4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C385A"/>
    <w:rsid w:val="00907C67"/>
    <w:rsid w:val="00913729"/>
    <w:rsid w:val="00915CE2"/>
    <w:rsid w:val="00925019"/>
    <w:rsid w:val="00925A27"/>
    <w:rsid w:val="00934FA1"/>
    <w:rsid w:val="00935243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621F"/>
    <w:rsid w:val="00AD0F3C"/>
    <w:rsid w:val="00AD694D"/>
    <w:rsid w:val="00AF45B0"/>
    <w:rsid w:val="00AF7215"/>
    <w:rsid w:val="00B04405"/>
    <w:rsid w:val="00B062F1"/>
    <w:rsid w:val="00B11825"/>
    <w:rsid w:val="00B246D8"/>
    <w:rsid w:val="00B460FE"/>
    <w:rsid w:val="00B50218"/>
    <w:rsid w:val="00B60B69"/>
    <w:rsid w:val="00B84963"/>
    <w:rsid w:val="00B913A2"/>
    <w:rsid w:val="00B95C5A"/>
    <w:rsid w:val="00BA13EB"/>
    <w:rsid w:val="00BA3984"/>
    <w:rsid w:val="00BB3ED9"/>
    <w:rsid w:val="00BC200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0CDE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310D5"/>
    <w:rsid w:val="00F45589"/>
    <w:rsid w:val="00F630EC"/>
    <w:rsid w:val="00F64F48"/>
    <w:rsid w:val="00F76085"/>
    <w:rsid w:val="00F82857"/>
    <w:rsid w:val="00F8730A"/>
    <w:rsid w:val="00F927F2"/>
    <w:rsid w:val="00F97CE5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St-1961/2016</izvorni_sadrzaj>
    <derivirana_varijabla naziv="DomainObject.Predmet.OznakaBroj_1">St-1961/2016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KOTAČ jednostavno društvo s ograničenom odgovornošću za trgovinu, ugostiteljstvo i turistička agencija</izvorni_sadrzaj>
    <derivirana_varijabla naziv="DomainObject.Predmet.ProtustrankaFormated_1">  KOTAČ jednostavno društvo s ograničenom odgovornošću za trgovinu, ugostiteljstvo i turistička agencija</derivirana_varijabla>
  </DomainObject.Predmet.ProtustrankaFormated>
  <DomainObject.Predmet.ProtustrankaFormatedOIB>
    <izvorni_sadrzaj>  KOTAČ jednostavno društvo s ograničenom odgovornošću za trgovinu, ugostiteljstvo i turistička agencija, OIB 97430260820</izvorni_sadrzaj>
    <derivirana_varijabla naziv="DomainObject.Predmet.ProtustrankaFormatedOIB_1">  KOTAČ jednostavno društvo s ograničenom odgovornošću za trgovinu, ugostiteljstvo i turistička agencija, OIB 97430260820</derivirana_varijabla>
  </DomainObject.Predmet.ProtustrankaFormatedOIB>
  <DomainObject.Predmet.ProtustrankaFormatedWithAdress>
    <izvorni_sadrzaj> KOTAČ jednostavno društvo s ograničenom odgovornošću za trgovinu, ugostiteljstvo i turistička agencija, Vatrogasna 59, 31000 Osijek</izvorni_sadrzaj>
    <derivirana_varijabla naziv="DomainObject.Predmet.ProtustrankaFormatedWithAdress_1"> KOTAČ jednostavno društvo s ograničenom odgovornošću za trgovinu, ugostiteljstvo i turistička agencija, Vatrogasna 59, 31000 Osijek</derivirana_varijabla>
  </DomainObject.Predmet.ProtustrankaFormatedWithAdress>
  <DomainObject.Predmet.ProtustrankaFormatedWithAdressOIB>
    <izvorni_sadrzaj> KOTAČ jednostavno društvo s ograničenom odgovornošću za trgovinu, ugostiteljstvo i turistička agencija, OIB 97430260820, Vatrogasna 59, 31000 Osijek</izvorni_sadrzaj>
    <derivirana_varijabla naziv="DomainObject.Predmet.ProtustrankaFormatedWithAdressOIB_1"> KOTAČ jednostavno društvo s ograničenom odgovornošću za trgovinu, ugostiteljstvo i turistička agencija, OIB 97430260820, Vatrogasna 59, 31000 Osijek</derivirana_varijabla>
  </DomainObject.Predmet.ProtustrankaFormatedWithAdressOIB>
  <DomainObject.Predmet.ProtustrankaWithAdress>
    <izvorni_sadrzaj>KOTAČ jednostavno društvo s ograničenom odgovornošću za trgovinu, ugostiteljstvo i turistička agencija Vatrogasna 59, 31000 Osijek</izvorni_sadrzaj>
    <derivirana_varijabla naziv="DomainObject.Predmet.ProtustrankaWithAdress_1">KOTAČ jednostavno društvo s ograničenom odgovornošću za trgovinu, ugostiteljstvo i turistička agencija Vatrogasna 59, 31000 Osijek</derivirana_varijabla>
  </DomainObject.Predmet.ProtustrankaWithAdress>
  <DomainObject.Predmet.ProtustrankaWithAdressOIB>
    <izvorni_sadrzaj>KOTAČ jednostavno društvo s ograničenom odgovornošću za trgovinu, ugostiteljstvo i turistička agencija, OIB 97430260820, Vatrogasna 59, 31000 Osijek</izvorni_sadrzaj>
    <derivirana_varijabla naziv="DomainObject.Predmet.ProtustrankaWithAdressOIB_1">KOTAČ jednostavno društvo s ograničenom odgovornošću za trgovinu, ugostiteljstvo i turistička agencija, OIB 97430260820, Vatrogasna 59, 31000 Osijek</derivirana_varijabla>
  </DomainObject.Predmet.ProtustrankaWithAdressOIB>
  <DomainObject.Predmet.ProtustrankaNazivFormated>
    <izvorni_sadrzaj>KOTAČ jednostavno društvo s ograničenom odgovornošću za trgovinu, ugostiteljstvo i turistička agencija</izvorni_sadrzaj>
    <derivirana_varijabla naziv="DomainObject.Predmet.ProtustrankaNazivFormated_1">KOTAČ jednostavno društvo s ograničenom odgovornošću za trgovinu, ugostiteljstvo i turistička agencija</derivirana_varijabla>
  </DomainObject.Predmet.ProtustrankaNazivFormated>
  <DomainObject.Predmet.ProtustrankaNazivFormatedOIB>
    <izvorni_sadrzaj>KOTAČ jednostavno društvo s ograničenom odgovornošću za trgovinu, ugostiteljstvo i turistička agencija, OIB 97430260820</izvorni_sadrzaj>
    <derivirana_varijabla naziv="DomainObject.Predmet.ProtustrankaNazivFormatedOIB_1">KOTAČ jednostavno društvo s ograničenom odgovornošću za trgovinu, ugostiteljstvo i turistička agencija, OIB 97430260820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KOTAČ jednostavno društvo s ograničenom odgovornošću za trgovinu, ugostiteljstvo i turistička agencija</item>
    </izvorni_sadrzaj>
    <derivirana_varijabla naziv="DomainObject.Predmet.ProtuStrankaListFormated_1">
      <item>KOTAČ jednostavno društvo s ograničenom odgovornošću za trgovinu, ugostiteljstvo i turistička agencija</item>
    </derivirana_varijabla>
  </DomainObject.Predmet.ProtuStrankaListFormated>
  <DomainObject.Predmet.ProtuStrankaListFormatedOIB>
    <izvorni_sadrzaj>
      <item>KOTAČ jednostavno društvo s ograničenom odgovornošću za trgovinu, ugostiteljstvo i turistička agencija, OIB 97430260820</item>
    </izvorni_sadrzaj>
    <derivirana_varijabla naziv="DomainObject.Predmet.ProtuStrankaListFormatedOIB_1">
      <item>KOTAČ jednostavno društvo s ograničenom odgovornošću za trgovinu, ugostiteljstvo i turistička agencija, OIB 97430260820</item>
    </derivirana_varijabla>
  </DomainObject.Predmet.ProtuStrankaListFormatedOIB>
  <DomainObject.Predmet.ProtuStrankaListFormatedWithAdress>
    <izvorni_sadrzaj>
      <item>KOTAČ jednostavno društvo s ograničenom odgovornošću za trgovinu, ugostiteljstvo i turistička agencija, Vatrogasna 59, 31000 Osijek</item>
    </izvorni_sadrzaj>
    <derivirana_varijabla naziv="DomainObject.Predmet.ProtuStrankaListFormatedWithAdress_1">
      <item>KOTAČ jednostavno društvo s ograničenom odgovornošću za trgovinu, ugostiteljstvo i turistička agencija, Vatrogasna 59, 31000 Osijek</item>
    </derivirana_varijabla>
  </DomainObject.Predmet.ProtuStrankaListFormatedWithAdress>
  <DomainObject.Predmet.ProtuStrankaListFormatedWithAdressOIB>
    <izvorni_sadrzaj>
      <item>KOTAČ jednostavno društvo s ograničenom odgovornošću za trgovinu, ugostiteljstvo i turistička agencija, OIB 97430260820, Vatrogasna 59, 31000 Osijek</item>
    </izvorni_sadrzaj>
    <derivirana_varijabla naziv="DomainObject.Predmet.ProtuStrankaListFormatedWithAdressOIB_1">
      <item>KOTAČ jednostavno društvo s ograničenom odgovornošću za trgovinu, ugostiteljstvo i turistička agencija, OIB 97430260820, Vatrogasna 59, 31000 Osijek</item>
    </derivirana_varijabla>
  </DomainObject.Predmet.ProtuStrankaListFormatedWithAdressOIB>
  <DomainObject.Predmet.ProtuStrankaListNazivFormated>
    <izvorni_sadrzaj>
      <item>KOTAČ jednostavno društvo s ograničenom odgovornošću za trgovinu, ugostiteljstvo i turistička agencija</item>
    </izvorni_sadrzaj>
    <derivirana_varijabla naziv="DomainObject.Predmet.ProtuStrankaListNazivFormated_1">
      <item>KOTAČ jednostavno društvo s ograničenom odgovornošću za trgovinu, ugostiteljstvo i turistička agencija</item>
    </derivirana_varijabla>
  </DomainObject.Predmet.ProtuStrankaListNazivFormated>
  <DomainObject.Predmet.ProtuStrankaListNazivFormatedOIB>
    <izvorni_sadrzaj>
      <item>KOTAČ jednostavno društvo s ograničenom odgovornošću za trgovinu, ugostiteljstvo i turistička agencija, OIB 97430260820</item>
    </izvorni_sadrzaj>
    <derivirana_varijabla naziv="DomainObject.Predmet.ProtuStrankaListNazivFormatedOIB_1">
      <item>KOTAČ jednostavno društvo s ograničenom odgovornošću za trgovinu, ugostiteljstvo i turistička agencija, OIB 97430260820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KOTAČ jednostavno društvo s ograničenom odgovornošću za trgovinu, ugostiteljstvo i turistička agencija</izvorni_sadrzaj>
    <derivirana_varijabla naziv="DomainObject.Predmet.ProtustrankaIDrugi_1">KOTAČ jednostavno društvo s ograničenom odgovornošću za trgovinu, ugostiteljstvo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KOTAČ jednostavno društvo s ograničenom odgovornošću za trgovinu, ugostiteljstvo i turistička agencija, OIB 97430260820, Vatrogasna 59, 31000 Osijek</izvorni_sadrzaj>
    <derivirana_varijabla naziv="DomainObject.Predmet.ProtustrankaIDrugiAdressOIB_1">KOTAČ jednostavno društvo s ograničenom odgovornošću za trgovinu, ugostiteljstvo i turistička agencija, OIB 97430260820, Vatrogasna 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KOTAČ jednostavno društvo s ograničenom odgovornošću za trgovinu, ugostiteljstvo i turistička agencija</item>
    </izvorni_sadrzaj>
    <derivirana_varijabla naziv="DomainObject.Predmet.SudioniciListNaziv_1">
      <item>FINA RC OSIJEK</item>
      <item>KOTAČ jednostavno društvo s ograničenom odgovornošću za trgovinu, ugostiteljstvo i turistička agencija</item>
    </derivirana_varijabla>
  </DomainObject.Predmet.SudioniciListNaziv>
  <DomainObject.Predmet.SudioniciListAdressOIB>
    <izvorni_sadrzaj>
      <item>FINA RC OSIJEK, OIB 85821130368</item>
      <item>KOTAČ jednostavno društvo s ograničenom odgovornošću za trgovinu, ugostiteljstvo i turistička agencija, OIB 97430260820, Vatrogasna 59,31000 Osijek</item>
    </izvorni_sadrzaj>
    <derivirana_varijabla naziv="DomainObject.Predmet.SudioniciListAdressOIB_1">
      <item>FINA RC OSIJEK, OIB 85821130368</item>
      <item>KOTAČ jednostavno društvo s ograničenom odgovornošću za trgovinu, ugostiteljstvo i turistička agencija, OIB 97430260820, Vatrogasna 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97430260820</item>
    </izvorni_sadrzaj>
    <derivirana_varijabla naziv="DomainObject.Predmet.SudioniciListNazivOIB_1">
      <item>, OIB 85821130368</item>
      <item>, OIB 97430260820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85845-238F-45B5-B9F2-F7195BCE7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719</properties:Words>
  <properties:Characters>4030</properties:Characters>
  <properties:Lines>112</properties:Lines>
  <properties:Paragraphs>38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2016-08-23T06:12:00Z</cp:lastPrinted>
  <dcterms:modified xmlns:xsi="http://www.w3.org/2001/XMLSchema-instance" xsi:type="dcterms:W3CDTF">2016-08-31T07:27:00Z</dcterms:modified>
  <cp:revision>14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