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363b" w14:paraId="926363b" w:rsidRDefault="007519DF" w:rsidP="007519DF" w:rsidR="007519DF">
      <w:pPr>
        <w:jc w:val="both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519DF" w:rsidR="007519DF">
        <w:tc>
          <w:tcPr>
            <w:tcW w:type="dxa" w:w="2985"/>
            <w:hideMark/>
          </w:tcPr>
          <w:p w:rsidRDefault="007519DF" w:rsidR="007519D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19DF" w:rsidR="007519D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7519DF" w:rsidR="007519D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7519DF" w:rsidR="007519D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7519DF" w:rsidP="007519DF" w:rsidR="007519DF">
      <w:pPr>
        <w:spacing w:lineRule="auto" w:line="240" w:after="0"/>
        <w:jc w:val="right"/>
        <w:rPr>
          <w:rFonts w:hAnsi="Times New Roman" w:ascii="Times New Roman"/>
          <w:sz w:val="12"/>
          <w:szCs w:val="24"/>
        </w:rPr>
      </w:pPr>
      <w:r>
        <w:rPr>
          <w:rFonts w:hAnsi="Times New Roman" w:ascii="Times New Roman"/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519DF" w:rsidR="007519DF">
        <w:trPr>
          <w:jc w:val="right"/>
        </w:trPr>
        <w:tc>
          <w:tcPr>
            <w:tcW w:type="dxa" w:w="4320"/>
            <w:hideMark/>
          </w:tcPr>
          <w:p w:rsidRDefault="007519DF" w:rsidR="007519DF">
            <w:pPr>
              <w:pStyle w:val="VSVerzija"/>
            </w:pPr>
            <w:r>
              <w:t xml:space="preserve">               </w:t>
            </w:r>
            <w:r>
              <w:t xml:space="preserve">    </w:t>
            </w:r>
            <w:r>
              <w:t>Poslovni broj:  6 St-</w:t>
            </w:r>
            <w:r>
              <w:t>290/2016-10</w:t>
            </w:r>
          </w:p>
        </w:tc>
      </w:tr>
    </w:tbl>
    <w:p w:rsidRDefault="007519DF" w:rsidP="007519DF" w:rsidR="007519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</w:t>
      </w:r>
    </w:p>
    <w:p w:rsidRDefault="007519DF" w:rsidP="007519DF" w:rsidR="007519DF">
      <w:pPr>
        <w:jc w:val="both"/>
        <w:rPr>
          <w:rFonts w:hAnsi="Times New Roman" w:ascii="Times New Roman"/>
          <w:sz w:val="24"/>
          <w:szCs w:val="24"/>
        </w:rPr>
      </w:pPr>
    </w:p>
    <w:p w:rsidRDefault="007519DF" w:rsidP="007519DF" w:rsidR="007519D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sudu Varaždinu, po sucu toga suda Hugu </w:t>
      </w:r>
      <w:proofErr w:type="spellStart"/>
      <w:r>
        <w:rPr>
          <w:rFonts w:hAnsi="Times New Roman" w:ascii="Times New Roman"/>
          <w:sz w:val="24"/>
          <w:szCs w:val="24"/>
        </w:rPr>
        <w:t>Wedemeyeru</w:t>
      </w:r>
      <w:proofErr w:type="spellEnd"/>
      <w:r>
        <w:rPr>
          <w:rFonts w:hAnsi="Times New Roman" w:ascii="Times New Roman"/>
          <w:sz w:val="24"/>
          <w:szCs w:val="24"/>
        </w:rPr>
        <w:t>, povodom prijedloga predlagatelja-dužnika</w:t>
      </w:r>
      <w:r w:rsidR="002D289D">
        <w:rPr>
          <w:rFonts w:hAnsi="Times New Roman" w:ascii="Times New Roman"/>
          <w:sz w:val="24"/>
          <w:szCs w:val="24"/>
        </w:rPr>
        <w:t xml:space="preserve"> </w:t>
      </w:r>
      <w:r w:rsidRPr="007519DF">
        <w:rPr>
          <w:rFonts w:hAnsi="Times New Roman" w:ascii="Times New Roman"/>
          <w:sz w:val="24"/>
          <w:szCs w:val="24"/>
        </w:rPr>
        <w:t xml:space="preserve">BEKO d.o.o. za trgovinu i usluge, iz </w:t>
      </w:r>
      <w:proofErr w:type="spellStart"/>
      <w:r w:rsidRPr="007519DF">
        <w:rPr>
          <w:rFonts w:hAnsi="Times New Roman" w:ascii="Times New Roman"/>
          <w:sz w:val="24"/>
          <w:szCs w:val="24"/>
        </w:rPr>
        <w:t>Nedeljanca</w:t>
      </w:r>
      <w:proofErr w:type="spellEnd"/>
      <w:r w:rsidRPr="007519DF">
        <w:rPr>
          <w:rFonts w:hAnsi="Times New Roman" w:ascii="Times New Roman"/>
          <w:sz w:val="24"/>
          <w:szCs w:val="24"/>
        </w:rPr>
        <w:t>, Varaž</w:t>
      </w:r>
      <w:r w:rsidRPr="007519DF">
        <w:rPr>
          <w:rFonts w:hAnsi="Times New Roman" w:ascii="Times New Roman"/>
          <w:sz w:val="24"/>
          <w:szCs w:val="24"/>
        </w:rPr>
        <w:t>dinska br. 13, OIB: 15854918998</w:t>
      </w:r>
      <w:r w:rsidRPr="007519DF">
        <w:rPr>
          <w:rFonts w:hAnsi="Times New Roman" w:ascii="Times New Roman"/>
          <w:sz w:val="24"/>
          <w:szCs w:val="24"/>
        </w:rPr>
        <w:t>,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za sklapanje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nagodbe, </w:t>
      </w:r>
      <w:r>
        <w:rPr>
          <w:rFonts w:hAnsi="Times New Roman" w:ascii="Times New Roman"/>
          <w:sz w:val="24"/>
          <w:szCs w:val="24"/>
        </w:rPr>
        <w:t>izvan ročišta 9. ožujka</w:t>
      </w:r>
      <w:r>
        <w:rPr>
          <w:rFonts w:hAnsi="Times New Roman" w:ascii="Times New Roman"/>
          <w:sz w:val="24"/>
          <w:szCs w:val="24"/>
        </w:rPr>
        <w:t xml:space="preserve"> 2018., objavljuje sljedeći </w:t>
      </w:r>
    </w:p>
    <w:p w:rsidRDefault="007519DF" w:rsidP="007519DF" w:rsidR="007519DF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519DF" w:rsidP="007519DF" w:rsidR="007519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   G    L    A    S</w:t>
      </w:r>
    </w:p>
    <w:p w:rsidRDefault="007519DF" w:rsidP="007519DF" w:rsidR="007519D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519DF" w:rsidP="007519DF" w:rsidR="007519DF">
      <w:pPr>
        <w:jc w:val="both"/>
        <w:rPr>
          <w:rFonts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1)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Određuje se ročište radi sklapanja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 nad dužnikom</w:t>
      </w:r>
      <w:r w:rsidR="00CA1C1C">
        <w:rPr>
          <w:rFonts w:hAnsi="Times New Roman" w:ascii="Times New Roman"/>
          <w:sz w:val="24"/>
          <w:szCs w:val="24"/>
        </w:rPr>
        <w:t xml:space="preserve"> </w:t>
      </w:r>
      <w:r w:rsidR="00CA1C1C" w:rsidRPr="007519DF">
        <w:rPr>
          <w:rFonts w:hAnsi="Times New Roman" w:ascii="Times New Roman"/>
          <w:sz w:val="24"/>
          <w:szCs w:val="24"/>
        </w:rPr>
        <w:t xml:space="preserve">BEKO d.o.o. za trgovinu i usluge, iz </w:t>
      </w:r>
      <w:proofErr w:type="spellStart"/>
      <w:r w:rsidR="00CA1C1C" w:rsidRPr="007519DF">
        <w:rPr>
          <w:rFonts w:hAnsi="Times New Roman" w:ascii="Times New Roman"/>
          <w:sz w:val="24"/>
          <w:szCs w:val="24"/>
        </w:rPr>
        <w:t>Nedeljanca</w:t>
      </w:r>
      <w:proofErr w:type="spellEnd"/>
      <w:r w:rsidR="00CA1C1C" w:rsidRPr="007519DF">
        <w:rPr>
          <w:rFonts w:hAnsi="Times New Roman" w:ascii="Times New Roman"/>
          <w:sz w:val="24"/>
          <w:szCs w:val="24"/>
        </w:rPr>
        <w:t>, Varaždinska br. 13, OIB: 15854918998</w:t>
      </w:r>
      <w:r>
        <w:rPr>
          <w:rFonts w:hAnsi="Times New Roman" w:ascii="Times New Roman"/>
          <w:sz w:val="24"/>
          <w:szCs w:val="24"/>
        </w:rPr>
        <w:t xml:space="preserve">, kod ovog suda u Varaždinu, Ulica Braće Radić br. 2, soba broj 222, drugi kat, za </w:t>
      </w:r>
    </w:p>
    <w:p w:rsidRDefault="00CA1C1C" w:rsidP="007519DF" w:rsidR="007519DF">
      <w:pPr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dan  29.  ožujka</w:t>
      </w:r>
      <w:r w:rsidR="007519DF">
        <w:rPr>
          <w:rFonts w:hAnsi="Times New Roman" w:ascii="Times New Roman"/>
          <w:sz w:val="24"/>
          <w:szCs w:val="24"/>
          <w:u w:val="single"/>
        </w:rPr>
        <w:t xml:space="preserve"> 2018.  u  </w:t>
      </w:r>
      <w:r>
        <w:rPr>
          <w:rFonts w:hAnsi="Times New Roman" w:ascii="Times New Roman"/>
          <w:sz w:val="24"/>
          <w:szCs w:val="24"/>
          <w:u w:val="single"/>
        </w:rPr>
        <w:t>13,00</w:t>
      </w:r>
      <w:r w:rsidR="007519DF">
        <w:rPr>
          <w:rFonts w:hAnsi="Times New Roman" w:ascii="Times New Roman"/>
          <w:sz w:val="24"/>
          <w:szCs w:val="24"/>
          <w:u w:val="single"/>
        </w:rPr>
        <w:t xml:space="preserve">  sati.</w:t>
      </w:r>
    </w:p>
    <w:p w:rsidRDefault="00A54C47" w:rsidP="00A54C47" w:rsidR="00A54C47">
      <w:pPr>
        <w:spacing w:lineRule="auto" w:line="240"/>
        <w:jc w:val="center"/>
        <w:rPr>
          <w:rFonts w:hAnsi="Times New Roman" w:ascii="Times New Roman"/>
          <w:sz w:val="24"/>
          <w:szCs w:val="24"/>
          <w:u w:val="single"/>
        </w:rPr>
      </w:pPr>
    </w:p>
    <w:p w:rsidRDefault="007519DF" w:rsidP="007519DF" w:rsidR="00A54C47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>
        <w:rPr>
          <w:rFonts w:hAnsi="Times New Roman" w:ascii="Times New Roman"/>
          <w:sz w:val="24"/>
          <w:szCs w:val="24"/>
        </w:rPr>
        <w:tab/>
        <w:t xml:space="preserve"> 2) Na ročište se, putem objave ovog oglasa na e-Oglasnoj ploči suda, web stranicama suda, te na web stranicama FINA-e, pozivaju : </w:t>
      </w:r>
    </w:p>
    <w:p w:rsidRDefault="00A54C47" w:rsidP="00A54C47" w:rsidR="00A54C4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9DF" w:rsidP="007519DF" w:rsidR="00A54C47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predlagatelj-dužnik </w:t>
      </w:r>
      <w:r w:rsidR="00CA1C1C" w:rsidRPr="007519DF">
        <w:rPr>
          <w:rFonts w:hAnsi="Times New Roman" w:ascii="Times New Roman"/>
          <w:sz w:val="24"/>
          <w:szCs w:val="24"/>
        </w:rPr>
        <w:t xml:space="preserve">BEKO d.o.o. za trgovinu i usluge, iz </w:t>
      </w:r>
      <w:proofErr w:type="spellStart"/>
      <w:r w:rsidR="00CA1C1C" w:rsidRPr="007519DF">
        <w:rPr>
          <w:rFonts w:hAnsi="Times New Roman" w:ascii="Times New Roman"/>
          <w:sz w:val="24"/>
          <w:szCs w:val="24"/>
        </w:rPr>
        <w:t>Nedeljanca</w:t>
      </w:r>
      <w:proofErr w:type="spellEnd"/>
      <w:r w:rsidR="00CA1C1C" w:rsidRPr="007519DF">
        <w:rPr>
          <w:rFonts w:hAnsi="Times New Roman" w:ascii="Times New Roman"/>
          <w:sz w:val="24"/>
          <w:szCs w:val="24"/>
        </w:rPr>
        <w:t xml:space="preserve">, Varaždinska br. 13, </w:t>
      </w:r>
    </w:p>
    <w:p w:rsidRDefault="00A54C47" w:rsidP="007519DF" w:rsidR="007519D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CA1C1C" w:rsidRPr="007519DF">
        <w:rPr>
          <w:rFonts w:hAnsi="Times New Roman" w:ascii="Times New Roman"/>
          <w:sz w:val="24"/>
          <w:szCs w:val="24"/>
        </w:rPr>
        <w:t>OIB: 15854918998,</w:t>
      </w:r>
    </w:p>
    <w:p w:rsidRDefault="007519DF" w:rsidP="007519DF" w:rsidR="007519D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- vjerovnici koji su prihvatili plan financijskog restrukturiranja.   </w:t>
      </w:r>
    </w:p>
    <w:p w:rsidRDefault="007519DF" w:rsidP="007519DF" w:rsidR="007519D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519DF" w:rsidP="007519DF" w:rsidR="007519D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3) Novčanom kaznom od 10.000,00 kuna do 1.000.000,00 kuna kazniti će se za prekršaj poduzetnici koji ne pristupe ročištu za sklapanje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rPr>
            <w:rFonts w:hAnsi="Times New Roman" w:ascii="Times New Roman"/>
            <w:sz w:val="24"/>
            <w:szCs w:val="24"/>
          </w:rPr>
          <w:t>88. st</w:t>
        </w:r>
      </w:smartTag>
      <w:r>
        <w:rPr>
          <w:rFonts w:hAnsi="Times New Roman" w:ascii="Times New Roman"/>
          <w:sz w:val="24"/>
          <w:szCs w:val="24"/>
        </w:rPr>
        <w:t xml:space="preserve">. 1. t. 7. ZFPPN). </w:t>
      </w:r>
    </w:p>
    <w:p w:rsidRDefault="007519DF" w:rsidP="007519DF" w:rsidR="007519D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A1C1C" w:rsidP="007519DF" w:rsidR="007519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9. ožujka</w:t>
      </w:r>
      <w:r w:rsidR="007519DF">
        <w:rPr>
          <w:rFonts w:hAnsi="Times New Roman" w:ascii="Times New Roman"/>
          <w:sz w:val="24"/>
          <w:szCs w:val="24"/>
        </w:rPr>
        <w:t xml:space="preserve"> 2018. </w:t>
      </w:r>
    </w:p>
    <w:p w:rsidRDefault="007519DF" w:rsidP="007519DF" w:rsidR="007519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</w:t>
      </w:r>
      <w:r w:rsidR="00CA1C1C">
        <w:rPr>
          <w:rFonts w:hAnsi="Times New Roman" w:ascii="Times New Roman"/>
          <w:sz w:val="24"/>
          <w:szCs w:val="24"/>
        </w:rPr>
        <w:t xml:space="preserve">                            </w:t>
      </w:r>
      <w:r>
        <w:rPr>
          <w:rFonts w:hAnsi="Times New Roman" w:ascii="Times New Roman"/>
          <w:sz w:val="24"/>
          <w:szCs w:val="24"/>
        </w:rPr>
        <w:t xml:space="preserve">   Sudac : </w:t>
      </w:r>
    </w:p>
    <w:p w:rsidRDefault="00CA1C1C" w:rsidP="007519DF" w:rsidR="00A54C4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</w:t>
      </w:r>
      <w:r w:rsidR="007519DF">
        <w:rPr>
          <w:rFonts w:hAnsi="Times New Roman" w:ascii="Times New Roman"/>
          <w:sz w:val="24"/>
          <w:szCs w:val="24"/>
        </w:rPr>
        <w:t xml:space="preserve"> Hugo</w:t>
      </w:r>
      <w:bookmarkStart w:name="_GoBack" w:id="0"/>
      <w:bookmarkEnd w:id="0"/>
      <w:r w:rsidR="007519DF">
        <w:rPr>
          <w:rFonts w:hAnsi="Times New Roman" w:ascii="Times New Roman"/>
          <w:sz w:val="24"/>
          <w:szCs w:val="24"/>
        </w:rPr>
        <w:t xml:space="preserve"> Wedemeyer, v. r.</w:t>
      </w:r>
    </w:p>
    <w:p w:rsidRDefault="007519DF" w:rsidP="007519DF" w:rsidR="007519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 :</w:t>
      </w:r>
    </w:p>
    <w:p w:rsidRDefault="007519DF" w:rsidP="007519DF" w:rsidR="007519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7519DF" w:rsidP="007519DF" w:rsidR="007519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 :</w:t>
      </w:r>
    </w:p>
    <w:p w:rsidRDefault="007519DF" w:rsidP="007519DF" w:rsidR="007519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7519DF" w:rsidP="007519DF" w:rsidR="007519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Oglas u FINU – uz dopis, radi objave na web-u,</w:t>
      </w:r>
    </w:p>
    <w:p w:rsidRDefault="007519DF" w:rsidP="007519DF" w:rsidR="007519DF">
      <w:pPr>
        <w:jc w:val="both"/>
        <w:rPr>
          <w:rFonts w:hAnsi="Times New Roman" w:ascii="Times New Roman"/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7519DF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56E" w:rsidP="00537B78" w:rsidR="00B6056E">
      <w:r>
        <w:separator/>
      </w:r>
    </w:p>
  </w:endnote>
  <w:endnote w:id="0" w:type="continuationSeparator">
    <w:p w:rsidRDefault="00B6056E" w:rsidP="00537B78" w:rsidR="00B60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3113783"/>
      <w:docPartObj>
        <w:docPartGallery w:val="Page Numbers (Bottom of Page)"/>
        <w:docPartUnique/>
      </w:docPartObj>
    </w:sdtPr>
    <w:sdtContent>
      <w:p w:rsidRDefault="007519DF" w:rsidR="007519D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AE6">
          <w:t>2</w:t>
        </w:r>
        <w:r>
          <w:fldChar w:fldCharType="end"/>
        </w:r>
      </w:p>
    </w:sdtContent>
  </w:sdt>
  <w:p w:rsidRDefault="007519DF" w:rsidR="007519D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56E" w:rsidP="00537B78" w:rsidR="00B6056E">
      <w:r>
        <w:separator/>
      </w:r>
    </w:p>
  </w:footnote>
  <w:footnote w:id="0" w:type="continuationSeparator">
    <w:p w:rsidRDefault="00B6056E" w:rsidP="00537B78" w:rsidR="00B605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9DF" w:rsidR="008333A9">
    <w:pPr>
      <w:pStyle w:val="Zaglavlje"/>
    </w:pPr>
    <w:r>
      <w:rPr>
        <w:rStyle w:val="PozadinaSvijetloCrvena"/>
        <w:shd w:fill="auto" w:color="auto" w:val="clear"/>
      </w:rPr>
      <w:t>Poslovni broj : 6 St-290/2016-10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89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19DF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C47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AE6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56E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C1C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519DF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 w:eastAsiaTheme="minorHAnsi" w:hAnsi="Times New Roman" w:asci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i/>
      <w:iCs/>
      <w:sz w:val="24"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  <w:sz w:val="24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519DF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519DF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i/>
      <w:iCs/>
      <w:sz w:val="24"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  <w:sz w:val="24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519D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4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St-290/2016-10</izvorni_sadrzaj>
    <derivirana_varijabla naziv="DomainObject.Oznaka_1">St-290/2016-10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BEKO društvo s ograničenom odgovornošću za trgovinu i usluge</izvorni_sadrzaj>
    <derivirana_varijabla naziv="DomainObject.Predmet.StrankaFormated_1">  BEKO društvo s ograničenom odgovornošću za trgovinu i usluge</derivirana_varijabla>
  </DomainObject.Predmet.StrankaFormated>
  <DomainObject.Predmet.StrankaFormatedOIB>
    <izvorni_sadrzaj>  BEKO društvo s ograničenom odgovornošću za trgovinu i usluge, OIB 15854918998</izvorni_sadrzaj>
    <derivirana_varijabla naziv="DomainObject.Predmet.StrankaFormatedOIB_1">  BEKO društvo s ograničenom odgovornošću za trgovinu i usluge, OIB 15854918998</derivirana_varijabla>
  </DomainObject.Predmet.StrankaFormatedOIB>
  <DomainObject.Predmet.StrankaFormatedWithAdress>
    <izvorni_sadrzaj> BEKO društvo s ograničenom odgovornošću za trgovinu i usluge, Varaždinska 13, 42205 Nedeljanec</izvorni_sadrzaj>
    <derivirana_varijabla naziv="DomainObject.Predmet.StrankaFormatedWithAdress_1"> BEKO društvo s ograničenom odgovornošću za trgovinu i usluge, Varaždinska 13, 42205 Nedeljanec</derivirana_varijabla>
  </DomainObject.Predmet.StrankaFormatedWithAdress>
  <DomainObject.Predmet.StrankaFormatedWithAdressOIB>
    <izvorni_sadrzaj> BEKO društvo s ograničenom odgovornošću za trgovinu i usluge, OIB 15854918998, Varaždinska 13, 42205 Nedeljanec</izvorni_sadrzaj>
    <derivirana_varijabla naziv="DomainObject.Predmet.StrankaFormatedWithAdressOIB_1"> BEKO društvo s ograničenom odgovornošću za trgovinu i usluge, OIB 15854918998, Varaždinska 13, 42205 Nedeljanec</derivirana_varijabla>
  </DomainObject.Predmet.StrankaFormatedWithAdressOIB>
  <DomainObject.Predmet.StrankaWithAdress>
    <izvorni_sadrzaj>BEKO društvo s ograničenom odgovornošću za trgovinu i usluge Varaždinska 13,42205 Nedeljanec</izvorni_sadrzaj>
    <derivirana_varijabla naziv="DomainObject.Predmet.StrankaWithAdress_1">BEKO društvo s ograničenom odgovornošću za trgovinu i usluge Varaždinska 13,42205 Nedeljanec</derivirana_varijabla>
  </DomainObject.Predmet.StrankaWithAdress>
  <DomainObject.Predmet.StrankaWithAdressOIB>
    <izvorni_sadrzaj>BEKO društvo s ograničenom odgovornošću za trgovinu i usluge, OIB 15854918998, Varaždinska 13,42205 Nedeljanec</izvorni_sadrzaj>
    <derivirana_varijabla naziv="DomainObject.Predmet.StrankaWithAdressOIB_1">BEKO društvo s ograničenom odgovornošću za trgovinu i usluge, OIB 15854918998, Varaždinska 13,42205 Nedeljanec</derivirana_varijabla>
  </DomainObject.Predmet.StrankaWithAdressOIB>
  <DomainObject.Predmet.StrankaNazivFormated>
    <izvorni_sadrzaj>BEKO društvo s ograničenom odgovornošću za trgovinu i usluge</izvorni_sadrzaj>
    <derivirana_varijabla naziv="DomainObject.Predmet.StrankaNazivFormated_1">BEKO društvo s ograničenom odgovornošću za trgovinu i usluge</derivirana_varijabla>
  </DomainObject.Predmet.StrankaNazivFormated>
  <DomainObject.Predmet.StrankaNazivFormatedOIB>
    <izvorni_sadrzaj>BEKO društvo s ograničenom odgovornošću za trgovinu i usluge, OIB 15854918998</izvorni_sadrzaj>
    <derivirana_varijabla naziv="DomainObject.Predmet.StrankaNazivFormatedOIB_1">BEKO društvo s ograničenom odgovornošću za trgovinu i usluge, OIB 15854918998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107846.71</izvorni_sadrzaj>
    <derivirana_varijabla naziv="DomainObject.Predmet.TrenutnaVrijednost_1">107846.71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BEKO društvo s ograničenom odgovornošću za trgovinu i usluge</item>
    </izvorni_sadrzaj>
    <derivirana_varijabla naziv="DomainObject.Predmet.StrankaListFormated_1">
      <item>BEKO društvo s ograničenom odgovornošću za trgovinu i usluge</item>
    </derivirana_varijabla>
  </DomainObject.Predmet.StrankaListFormated>
  <DomainObject.Predmet.StrankaListFormatedOIB>
    <izvorni_sadrzaj>
      <item>BEKO društvo s ograničenom odgovornošću za trgovinu i usluge, OIB 15854918998</item>
    </izvorni_sadrzaj>
    <derivirana_varijabla naziv="DomainObject.Predmet.StrankaListFormatedOIB_1">
      <item>BEKO društvo s ograničenom odgovornošću za trgovinu i usluge, OIB 15854918998</item>
    </derivirana_varijabla>
  </DomainObject.Predmet.StrankaListFormatedOIB>
  <DomainObject.Predmet.StrankaListFormatedWithAdress>
    <izvorni_sadrzaj>
      <item>BEKO društvo s ograničenom odgovornošću za trgovinu i usluge, Varaždinska 13, 42205 Nedeljanec</item>
    </izvorni_sadrzaj>
    <derivirana_varijabla naziv="DomainObject.Predmet.StrankaListFormatedWithAdress_1">
      <item>BEKO društvo s ograničenom odgovornošću za trgovinu i usluge, Varaždinska 13, 42205 Nedeljanec</item>
    </derivirana_varijabla>
  </DomainObject.Predmet.StrankaListFormatedWithAdress>
  <DomainObject.Predmet.StrankaListFormatedWithAdressOIB>
    <izvorni_sadrzaj>
      <item>BEKO društvo s ograničenom odgovornošću za trgovinu i usluge, OIB 15854918998, Varaždinska 13, 42205 Nedeljanec</item>
    </izvorni_sadrzaj>
    <derivirana_varijabla naziv="DomainObject.Predmet.StrankaListFormatedWithAdressOIB_1">
      <item>BEKO društvo s ograničenom odgovornošću za trgovinu i usluge, OIB 15854918998, Varaždinska 13, 42205 Nedeljanec</item>
    </derivirana_varijabla>
  </DomainObject.Predmet.StrankaListFormatedWithAdressOIB>
  <DomainObject.Predmet.StrankaListNazivFormated>
    <izvorni_sadrzaj>
      <item>BEKO društvo s ograničenom odgovornošću za trgovinu i usluge</item>
    </izvorni_sadrzaj>
    <derivirana_varijabla naziv="DomainObject.Predmet.StrankaListNazivFormated_1">
      <item>BEKO društvo s ograničenom odgovornošću za trgovinu i usluge</item>
    </derivirana_varijabla>
  </DomainObject.Predmet.StrankaListNazivFormated>
  <DomainObject.Predmet.StrankaListNazivFormatedOIB>
    <izvorni_sadrzaj>
      <item>BEKO društvo s ograničenom odgovornošću za trgovinu i usluge, OIB 15854918998</item>
    </izvorni_sadrzaj>
    <derivirana_varijabla naziv="DomainObject.Predmet.StrankaListNazivFormatedOIB_1">
      <item>BEKO društvo s ograničenom odgovornošću za trgovinu i usluge, OIB 15854918998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St-290/2016-10</izvorni_sadrzaj>
    <derivirana_varijabla naziv="DomainObject.PoslovniBrojDokumenta_1">St-290/2016-10</derivirana_varijabla>
  </DomainObject.PoslovniBrojDokumenta>
  <DomainObject.Predmet.StrankaIDrugi>
    <izvorni_sadrzaj>BEKO društvo s ograničenom odgovornošću za trgovinu i usluge</izvorni_sadrzaj>
    <derivirana_varijabla naziv="DomainObject.Predmet.StrankaIDrugi_1">BEKO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BEKO društvo s ograničenom odgovornošću za trgovinu i usluge, OIB 15854918998, Varaždinska 13, 42205 Nedeljanec</izvorni_sadrzaj>
    <derivirana_varijabla naziv="DomainObject.Predmet.StrankaIDrugiAdressOIB_1">BEKO društvo s ograničenom odgovornošću za trgovinu i usluge, OIB 15854918998, Varaždinska 13, 42205 Nedeljanec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BEKO društvo s ograničenom odgovornošću za trgovinu i usluge</item>
      <item>Financijska agencija</item>
    </izvorni_sadrzaj>
    <derivirana_varijabla naziv="DomainObject.Predmet.SudioniciListNaziv_1">
      <item>BEKO društvo s ograničenom odgovornošću za trgovinu i usluge</item>
      <item>Financijska agencija</item>
    </derivirana_varijabla>
  </DomainObject.Predmet.SudioniciListNaziv>
  <DomainObject.Predmet.SudioniciListAdressOIB>
    <izvorni_sadrzaj>
      <item>BEKO društvo s ograničenom odgovornošću za trgovinu i usluge, OIB 15854918998, Varaždinska 13,42205 Nedeljanec</item>
      <item>Financijska agencija, OIB 85821130368, Ulica grada Vukovara 70,10000 Zagreb</item>
    </izvorni_sadrzaj>
    <derivirana_varijabla naziv="DomainObject.Predmet.SudioniciListAdressOIB_1">
      <item>BEKO društvo s ograničenom odgovornošću za trgovinu i usluge, OIB 15854918998, Varaždinska 13,42205 Nedeljanec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A1B19-41BA-4E75-AADD-F126B1EF9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1176</properties:Characters>
  <properties:Lines>42</properties:Lines>
  <properties:Paragraphs>20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2018-03-09T07:36:00Z</cp:lastPrinted>
  <dcterms:modified xmlns:xsi="http://www.w3.org/2001/XMLSchema-instance" xsi:type="dcterms:W3CDTF">2018-03-09T07:55:00Z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St-290/2016-10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