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20cf" w14:paraId="f8020cf" w:rsidRDefault="00B435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355F" w:rsidP="00B4355F" w:rsidR="00AE649C">
      <w:pPr>
        <w:pStyle w:val="Bezproreda"/>
      </w:pPr>
      <w:r>
        <w:t xml:space="preserve">     Republika Hrvatska</w:t>
      </w:r>
    </w:p>
    <w:p w:rsidRDefault="00B4355F" w:rsidP="00B4355F" w:rsidR="00B4355F">
      <w:pPr>
        <w:pStyle w:val="Bezproreda"/>
      </w:pPr>
      <w:r>
        <w:t>Trgovački sud u Bjelovaru</w:t>
      </w:r>
    </w:p>
    <w:p w:rsidRDefault="00B4355F" w:rsidP="00B4355F" w:rsidR="00B4355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4355F" w:rsidP="00B4355F" w:rsidR="00B4355F">
      <w:pPr>
        <w:pStyle w:val="Bezproreda"/>
      </w:pPr>
    </w:p>
    <w:p w:rsidRDefault="00B4355F" w:rsidP="00B4355F" w:rsidR="00B4355F">
      <w:pPr>
        <w:ind w:firstLine="708" w:left="4248"/>
      </w:pPr>
      <w:r>
        <w:t>Poslovni broj: 1  St-292/2018-9</w:t>
      </w:r>
    </w:p>
    <w:p w:rsidRDefault="00B4355F" w:rsidP="00B4355F" w:rsidR="00B4355F"/>
    <w:p w:rsidRDefault="00B4355F" w:rsidP="00B4355F" w:rsidR="00B4355F">
      <w:pPr>
        <w:jc w:val="center"/>
      </w:pPr>
    </w:p>
    <w:p w:rsidRDefault="00B4355F" w:rsidP="00B4355F" w:rsidR="00B4355F">
      <w:pPr>
        <w:jc w:val="center"/>
      </w:pPr>
      <w:r>
        <w:t>R E P U B L I K A     H R V A T S K A</w:t>
      </w:r>
    </w:p>
    <w:p w:rsidRDefault="00B4355F" w:rsidP="00B4355F" w:rsidR="00B4355F">
      <w:pPr>
        <w:jc w:val="center"/>
      </w:pPr>
    </w:p>
    <w:p w:rsidRDefault="00B4355F" w:rsidP="00B4355F" w:rsidR="00B4355F">
      <w:pPr>
        <w:jc w:val="center"/>
      </w:pPr>
      <w:r>
        <w:t>R J E Š E N J E</w:t>
      </w:r>
    </w:p>
    <w:p w:rsidRDefault="00B4355F" w:rsidP="00B4355F" w:rsidR="00B4355F">
      <w:pPr>
        <w:jc w:val="center"/>
      </w:pPr>
    </w:p>
    <w:p w:rsidRDefault="00B4355F" w:rsidP="00B4355F" w:rsidR="00B4355F">
      <w:pPr>
        <w:ind w:firstLine="708"/>
      </w:pPr>
      <w:r>
        <w:t xml:space="preserve">Trgovački sud u Bjelovaru,  po sucu pojedincu Branki Pleskalt, u predmetu stečaja nad stečajnim dužnikom </w:t>
      </w:r>
      <w:proofErr w:type="spellStart"/>
      <w:r>
        <w:t>Luchigo</w:t>
      </w:r>
      <w:proofErr w:type="spellEnd"/>
      <w:r>
        <w:t xml:space="preserve"> j.d.o.o. za usluge i turistička agencija Zagreb, </w:t>
      </w:r>
      <w:proofErr w:type="spellStart"/>
      <w:r>
        <w:t>Masarykova</w:t>
      </w:r>
      <w:proofErr w:type="spellEnd"/>
      <w:r>
        <w:t xml:space="preserve"> 15, OIB: 06517349471, temeljem članka 342, stavak l. Zakona o parničnom postupku, 27. lipnja  2018.  </w:t>
      </w:r>
    </w:p>
    <w:p w:rsidRDefault="00B4355F" w:rsidP="00B4355F" w:rsidR="00B4355F"/>
    <w:p w:rsidRDefault="00B4355F" w:rsidP="00B4355F" w:rsidR="00B4355F">
      <w:pPr>
        <w:jc w:val="center"/>
      </w:pPr>
      <w:r>
        <w:t>r i j e š i o     j e</w:t>
      </w:r>
    </w:p>
    <w:p w:rsidRDefault="00B4355F" w:rsidP="00B4355F" w:rsidR="00B4355F"/>
    <w:p w:rsidRDefault="00B4355F" w:rsidP="00B4355F" w:rsidR="00B4355F">
      <w:pPr>
        <w:ind w:firstLine="851"/>
      </w:pPr>
      <w:r>
        <w:t>1</w:t>
      </w:r>
      <w:r>
        <w:rPr>
          <w:b/>
        </w:rPr>
        <w:t>.</w:t>
      </w:r>
      <w:r>
        <w:t xml:space="preserve"> Ispravlja se  Rješenje ovog suda poslovni broj: 1 St-292/2018-7 od  19. lipnja  2018. godine i to na način da  umjesto naziva dužnika"…</w:t>
      </w:r>
      <w:proofErr w:type="spellStart"/>
      <w:r>
        <w:t>Lucigo</w:t>
      </w:r>
      <w:proofErr w:type="spellEnd"/>
      <w:r>
        <w:t xml:space="preserve"> j.d.o.o. za usluge i turistička agencija Zagreb, </w:t>
      </w:r>
      <w:proofErr w:type="spellStart"/>
      <w:r>
        <w:t>Masarykova</w:t>
      </w:r>
      <w:proofErr w:type="spellEnd"/>
      <w:r>
        <w:t xml:space="preserve"> 15, OIB. 06517349471… " treba stajati ……"…</w:t>
      </w:r>
      <w:proofErr w:type="spellStart"/>
      <w:r>
        <w:t>Luchigo</w:t>
      </w:r>
      <w:proofErr w:type="spellEnd"/>
      <w:r>
        <w:t xml:space="preserve"> j.d.o.o. za usluge i turistička agencija Zagreb, </w:t>
      </w:r>
      <w:proofErr w:type="spellStart"/>
      <w:r>
        <w:t>Masarykova</w:t>
      </w:r>
      <w:proofErr w:type="spellEnd"/>
      <w:r>
        <w:t xml:space="preserve"> 15, OIB. 06517349471 ." </w:t>
      </w:r>
    </w:p>
    <w:p w:rsidRDefault="00B4355F" w:rsidP="00B4355F" w:rsidR="00B4355F"/>
    <w:p w:rsidRDefault="00B4355F" w:rsidP="00B4355F" w:rsidR="00B4355F">
      <w:pPr>
        <w:ind w:firstLine="708"/>
      </w:pPr>
      <w:r>
        <w:t>2</w:t>
      </w:r>
      <w:r>
        <w:rPr>
          <w:b/>
        </w:rPr>
        <w:t>.</w:t>
      </w:r>
      <w:r>
        <w:t xml:space="preserve">  U ostalom dijelu  Rješenje ostaje neizmijenjeno.</w:t>
      </w:r>
    </w:p>
    <w:p w:rsidRDefault="00B4355F" w:rsidP="00B4355F" w:rsidR="00B4355F"/>
    <w:p w:rsidRDefault="00B4355F" w:rsidP="00B4355F" w:rsidR="00B4355F">
      <w:pPr>
        <w:jc w:val="center"/>
      </w:pPr>
      <w:r>
        <w:t>Obrazloženje</w:t>
      </w:r>
    </w:p>
    <w:p w:rsidRDefault="00B4355F" w:rsidP="00B4355F" w:rsidR="00B4355F">
      <w:pPr>
        <w:jc w:val="center"/>
      </w:pPr>
    </w:p>
    <w:p w:rsidRDefault="00B4355F" w:rsidP="00B4355F" w:rsidR="00B4355F">
      <w:pPr>
        <w:ind w:firstLine="708"/>
      </w:pPr>
      <w:r>
        <w:t>Kako je prilikom pisanja gore navedenog Rješenja  došlo do očite pogreške u pisanju to je temeljem članka 342. st. 1.,   isto valjalo ispraviti  i riješiti kao u izreci.</w:t>
      </w:r>
    </w:p>
    <w:p w:rsidRDefault="00B4355F" w:rsidP="00B4355F" w:rsidR="00B4355F"/>
    <w:p w:rsidRDefault="00B4355F" w:rsidP="00B4355F" w:rsidR="00B4355F">
      <w:pPr>
        <w:ind w:firstLine="708"/>
      </w:pPr>
      <w:r>
        <w:t>U Bjelovaru, 27.  lipnja  2018.</w:t>
      </w:r>
    </w:p>
    <w:p w:rsidRDefault="00B4355F" w:rsidP="00B4355F" w:rsidR="00B4355F"/>
    <w:p w:rsidRDefault="00B4355F" w:rsidP="00B4355F" w:rsidR="00B435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4355F" w:rsidP="00B4355F" w:rsidR="00B435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</w:t>
      </w:r>
      <w:r>
        <w:t>v.r.</w:t>
      </w:r>
    </w:p>
    <w:p w:rsidRDefault="00B4355F" w:rsidP="00B4355F" w:rsidR="00B4355F"/>
    <w:p w:rsidRDefault="00B4355F" w:rsidP="00B4355F" w:rsidR="00B4355F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4355F" w:rsidP="00B4355F" w:rsidR="00B435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bookmarkStart w:name="_GoBack" w:id="0"/>
      <w:bookmarkEnd w:id="0"/>
    </w:p>
    <w:p w:rsidRDefault="00B4355F" w:rsidP="00B4355F" w:rsidR="00B4355F"/>
    <w:p w:rsidRDefault="00B4355F" w:rsidP="00B4355F" w:rsidR="00B4355F"/>
    <w:p w:rsidRDefault="00B4355F" w:rsidP="00B4355F" w:rsidR="00B4355F">
      <w:pPr>
        <w:ind w:firstLine="708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B4355F" w:rsidP="00B4355F" w:rsidR="00B4355F"/>
    <w:p w:rsidRDefault="00B4355F" w:rsidP="00B4355F" w:rsidR="00B435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55F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435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435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02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St-292/2018-9</izvorni_sadrzaj>
    <derivirana_varijabla naziv="DomainObject.Oznaka_1">St-292/2018-9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2018.</izvorni_sadrzaj>
    <derivirana_varijabla naziv="DomainObject.Predmet.DatumRjesavanja_1">20.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Luchigo j.d.o.o. za usluge i turistička agencija</izvorni_sadrzaj>
    <derivirana_varijabla naziv="DomainObject.Predmet.ProtustrankaFormated_1">  Luchigo j.d.o.o. za usluge i turistička agencija</derivirana_varijabla>
  </DomainObject.Predmet.ProtustrankaFormated>
  <DomainObject.Predmet.ProtustrankaFormatedOIB>
    <izvorni_sadrzaj>  Luchigo j.d.o.o. za usluge i turistička agencija, OIB 06517349471</izvorni_sadrzaj>
    <derivirana_varijabla naziv="DomainObject.Predmet.ProtustrankaFormatedOIB_1">  Luchigo j.d.o.o. za usluge i turistička agencija, OIB 06517349471</derivirana_varijabla>
  </DomainObject.Predmet.ProtustrankaFormatedOIB>
  <DomainObject.Predmet.ProtustrankaFormatedWithAdress>
    <izvorni_sadrzaj> Luchigo j.d.o.o. za usluge i turistička agencija, Masarykova 15, 10000 Zagreb</izvorni_sadrzaj>
    <derivirana_varijabla naziv="DomainObject.Predmet.ProtustrankaFormatedWithAdress_1"> Luchigo j.d.o.o. za usluge i turistička agencija, Masarykova 15, 10000 Zagreb</derivirana_varijabla>
  </DomainObject.Predmet.ProtustrankaFormatedWithAdress>
  <DomainObject.Predmet.ProtustrankaFormatedWithAdressOIB>
    <izvorni_sadrzaj> Luchigo j.d.o.o. za usluge i turistička agencija, OIB 06517349471, Masarykova 15, 10000 Zagreb</izvorni_sadrzaj>
    <derivirana_varijabla naziv="DomainObject.Predmet.ProtustrankaFormatedWithAdressOIB_1"> Luchigo j.d.o.o. za usluge i turistička agencija, OIB 06517349471, Masarykova 15, 10000 Zagreb</derivirana_varijabla>
  </DomainObject.Predmet.ProtustrankaFormatedWithAdressOIB>
  <DomainObject.Predmet.ProtustrankaWithAdress>
    <izvorni_sadrzaj>Luchigo j.d.o.o. za usluge i turistička agencija Masarykova 15, 10000 Zagreb</izvorni_sadrzaj>
    <derivirana_varijabla naziv="DomainObject.Predmet.ProtustrankaWithAdress_1">Luchigo j.d.o.o. za usluge i turistička agencija Masarykova 15, 10000 Zagreb</derivirana_varijabla>
  </DomainObject.Predmet.ProtustrankaWithAdress>
  <DomainObject.Predmet.ProtustrankaWithAdressOIB>
    <izvorni_sadrzaj>Luchigo j.d.o.o. za usluge i turistička agencija, OIB 06517349471, Masarykova 15, 10000 Zagreb</izvorni_sadrzaj>
    <derivirana_varijabla naziv="DomainObject.Predmet.ProtustrankaWithAdressOIB_1">Luchigo j.d.o.o. za usluge i turistička agencija, OIB 06517349471, Masarykova 15, 10000 Zagreb</derivirana_varijabla>
  </DomainObject.Predmet.ProtustrankaWithAdressOIB>
  <DomainObject.Predmet.ProtustrankaNazivFormated>
    <izvorni_sadrzaj>Luchigo j.d.o.o. za usluge i turistička agencija</izvorni_sadrzaj>
    <derivirana_varijabla naziv="DomainObject.Predmet.ProtustrankaNazivFormated_1">Luchigo j.d.o.o. za usluge i turistička agencija</derivirana_varijabla>
  </DomainObject.Predmet.ProtustrankaNazivFormated>
  <DomainObject.Predmet.ProtustrankaNazivFormatedOIB>
    <izvorni_sadrzaj>Luchigo j.d.o.o. za usluge i turistička agencija, OIB 06517349471</izvorni_sadrzaj>
    <derivirana_varijabla naziv="DomainObject.Predmet.ProtustrankaNazivFormatedOIB_1">Luchigo j.d.o.o. za usluge i turistička agencija, OIB 06517349471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Luchigo j.d.o.o. za usluge i turistička agencija</item>
    </izvorni_sadrzaj>
    <derivirana_varijabla naziv="DomainObject.Predmet.ProtuStrankaListFormated_1">
      <item>Luchigo j.d.o.o. za usluge i turistička agencija</item>
    </derivirana_varijabla>
  </DomainObject.Predmet.ProtuStrankaListFormated>
  <DomainObject.Predmet.ProtuStrankaListFormatedOIB>
    <izvorni_sadrzaj>
      <item>Luchigo j.d.o.o. za usluge i turistička agencija, OIB 06517349471</item>
    </izvorni_sadrzaj>
    <derivirana_varijabla naziv="DomainObject.Predmet.ProtuStrankaListFormatedOIB_1">
      <item>Luchigo j.d.o.o. za usluge i turistička agencija, OIB 06517349471</item>
    </derivirana_varijabla>
  </DomainObject.Predmet.ProtuStrankaListFormatedOIB>
  <DomainObject.Predmet.ProtuStrankaListFormatedWithAdress>
    <izvorni_sadrzaj>
      <item>Luchigo j.d.o.o. za usluge i turistička agencija, Masarykova 15, 10000 Zagreb</item>
    </izvorni_sadrzaj>
    <derivirana_varijabla naziv="DomainObject.Predmet.ProtuStrankaListFormatedWithAdress_1">
      <item>Luchigo j.d.o.o. za usluge i turistička agencija, Masarykova 15, 10000 Zagreb</item>
    </derivirana_varijabla>
  </DomainObject.Predmet.ProtuStrankaListFormatedWithAdress>
  <DomainObject.Predmet.ProtuStrankaListFormatedWithAdressOIB>
    <izvorni_sadrzaj>
      <item>Luchigo j.d.o.o. za usluge i turistička agencija, OIB 06517349471, Masarykova 15, 10000 Zagreb</item>
    </izvorni_sadrzaj>
    <derivirana_varijabla naziv="DomainObject.Predmet.ProtuStrankaListFormatedWithAdressOIB_1">
      <item>Luchigo j.d.o.o. za usluge i turistička agencija, OIB 06517349471, Masarykova 15, 10000 Zagreb</item>
    </derivirana_varijabla>
  </DomainObject.Predmet.ProtuStrankaListFormatedWithAdressOIB>
  <DomainObject.Predmet.ProtuStrankaListNazivFormated>
    <izvorni_sadrzaj>
      <item>Luchigo j.d.o.o. za usluge i turistička agencija</item>
    </izvorni_sadrzaj>
    <derivirana_varijabla naziv="DomainObject.Predmet.ProtuStrankaListNazivFormated_1">
      <item>Luchigo j.d.o.o. za usluge i turistička agencija</item>
    </derivirana_varijabla>
  </DomainObject.Predmet.ProtuStrankaListNazivFormated>
  <DomainObject.Predmet.ProtuStrankaListNazivFormatedOIB>
    <izvorni_sadrzaj>
      <item>Luchigo j.d.o.o. za usluge i turistička agencija, OIB 06517349471</item>
    </izvorni_sadrzaj>
    <derivirana_varijabla naziv="DomainObject.Predmet.ProtuStrankaListNazivFormatedOIB_1">
      <item>Luchigo j.d.o.o. za usluge i turistička agencija, OIB 06517349471</item>
    </derivirana_varijabla>
  </DomainObject.Predmet.ProtuStrankaListNazivFormatedOIB>
  <DomainObject.Predmet.OstaliListFormated>
    <izvorni_sadrzaj>
      <item>Luka Petrović</item>
    </izvorni_sadrzaj>
    <derivirana_varijabla naziv="DomainObject.Predmet.OstaliListFormated_1">
      <item>Luka Petrović</item>
    </derivirana_varijabla>
  </DomainObject.Predmet.OstaliListFormated>
  <DomainObject.Predmet.OstaliListFormatedOIB>
    <izvorni_sadrzaj>
      <item>Luka Petrović, OIB 35685663684</item>
    </izvorni_sadrzaj>
    <derivirana_varijabla naziv="DomainObject.Predmet.OstaliListFormatedOIB_1">
      <item>Luka Petrović, OIB 35685663684</item>
    </derivirana_varijabla>
  </DomainObject.Predmet.OstaliListFormatedOIB>
  <DomainObject.Predmet.OstaliListFormatedWithAdress>
    <izvorni_sadrzaj>
      <item>Luka Petrović, Zlatarska 14., 10000 Zagreb</item>
    </izvorni_sadrzaj>
    <derivirana_varijabla naziv="DomainObject.Predmet.OstaliListFormatedWithAdress_1">
      <item>Luka Petrović, Zlatarska 14., 10000 Zagreb</item>
    </derivirana_varijabla>
  </DomainObject.Predmet.OstaliListFormatedWithAdress>
  <DomainObject.Predmet.OstaliListFormatedWithAdressOIB>
    <izvorni_sadrzaj>
      <item>Luka Petrović, OIB 35685663684, Zlatarska 14., 10000 Zagreb</item>
    </izvorni_sadrzaj>
    <derivirana_varijabla naziv="DomainObject.Predmet.OstaliListFormatedWithAdressOIB_1">
      <item>Luka Petrović, OIB 35685663684, Zlatarska 14., 10000 Zagreb</item>
    </derivirana_varijabla>
  </DomainObject.Predmet.OstaliListFormatedWithAdressOIB>
  <DomainObject.Predmet.OstaliListNazivFormated>
    <izvorni_sadrzaj>
      <item>Luka Petrović</item>
    </izvorni_sadrzaj>
    <derivirana_varijabla naziv="DomainObject.Predmet.OstaliListNazivFormated_1">
      <item>Luka Petrović</item>
    </derivirana_varijabla>
  </DomainObject.Predmet.OstaliListNazivFormated>
  <DomainObject.Predmet.OstaliListNazivFormatedOIB>
    <izvorni_sadrzaj>
      <item>Luka Petrović, OIB 35685663684</item>
    </izvorni_sadrzaj>
    <derivirana_varijabla naziv="DomainObject.Predmet.OstaliListNazivFormatedOIB_1">
      <item>Luka Petrović, OIB 35685663684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St-292/2018-9</izvorni_sadrzaj>
    <derivirana_varijabla naziv="DomainObject.PoslovniBrojDokumenta_1">St-292/2018-9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Luchigo j.d.o.o. za usluge i turistička agencija</izvorni_sadrzaj>
    <derivirana_varijabla naziv="DomainObject.Predmet.ProtustrankaIDrugi_1">Luchigo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Luchigo j.d.o.o. za usluge i turistička agencija, OIB 06517349471, Masarykova 15, 10000 Zagreb</izvorni_sadrzaj>
    <derivirana_varijabla naziv="DomainObject.Predmet.ProtustrankaIDrugiAdressOIB_1">Luchigo j.d.o.o. za usluge i turistička agencija, OIB 06517349471,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St-292/2018-7</izvorni_sadrzaj>
    <derivirana_varijabla naziv="DomainObject.Predmet.OdlukaRjesenje.Oznaka_1">St-292/2018-7</derivirana_varijabla>
  </DomainObject.Predmet.OdlukaRjesenje.Oznaka>
  <DomainObject.Predmet.SudioniciListNaziv>
    <izvorni_sadrzaj>
      <item>Luchigo j.d.o.o. za usluge i turistička agencija</item>
      <item>FINA Regionalni centar Zagreb</item>
      <item>Luka Petrović</item>
    </izvorni_sadrzaj>
    <derivirana_varijabla naziv="DomainObject.Predmet.SudioniciListNaziv_1">
      <item>Luchigo j.d.o.o. za usluge i turistička agencija</item>
      <item>FINA Regionalni centar Zagreb</item>
      <item>Luka Petrović</item>
    </derivirana_varijabla>
  </DomainObject.Predmet.SudioniciListNaziv>
  <DomainObject.Predmet.SudioniciListAdressOIB>
    <izvorni_sadrzaj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izvorni_sadrzaj>
    <derivirana_varijabla naziv="DomainObject.Predmet.SudioniciListAdressOIB_1"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A6045-6BDB-4BEC-B03C-1609B2FE7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1111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2018-06-27T05:45:00Z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St-292/2018-9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