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093eb" w14:paraId="e4093eb" w:rsidRDefault="003E5EDE" w:rsidP="00CA04CF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A65915">
        <w:t>105/14-92</w:t>
      </w:r>
    </w:p>
    <w:p w:rsidRDefault="00CB247E" w:rsidP="003E5EDE" w:rsidR="00CB247E">
      <w:pPr>
        <w:ind w:left="6480"/>
      </w:pPr>
    </w:p>
    <w:p w:rsidRDefault="00CA04CF" w:rsidP="003E5EDE" w:rsidR="00CA04CF">
      <w:pPr>
        <w:ind w:firstLine="720" w:left="1440"/>
      </w:pPr>
    </w:p>
    <w:p w:rsidRDefault="00CA04CF" w:rsidP="003E5EDE" w:rsidR="00CA04CF">
      <w:pPr>
        <w:ind w:firstLine="720" w:left="1440"/>
      </w:pPr>
    </w:p>
    <w:p w:rsidRDefault="003E5EDE" w:rsidP="00CA04CF" w:rsidR="003E5EDE" w:rsidRPr="000559FC">
      <w:pPr>
        <w:jc w:val="center"/>
      </w:pPr>
      <w:r>
        <w:t>R E P U B L I K A  H R V A T S K A</w:t>
      </w:r>
    </w:p>
    <w:p w:rsidRDefault="00973D08" w:rsidP="00CA04CF" w:rsidR="00973D08">
      <w:pPr>
        <w:ind w:firstLine="720" w:left="2160"/>
        <w:jc w:val="center"/>
      </w:pPr>
    </w:p>
    <w:p w:rsidRDefault="004B0322" w:rsidP="00CA04CF" w:rsidR="00D94EF2">
      <w:pPr>
        <w:jc w:val="center"/>
      </w:pPr>
      <w:r>
        <w:t>R J E Š E NJ E</w:t>
      </w:r>
    </w:p>
    <w:p w:rsidRDefault="00A65915" w:rsidP="00A65915" w:rsidR="00A65915"/>
    <w:p w:rsidRDefault="00A65915" w:rsidP="00CA04CF" w:rsidR="00CB247E">
      <w:pPr>
        <w:ind w:firstLine="720"/>
        <w:jc w:val="both"/>
      </w:pPr>
      <w:r>
        <w:t>Trgovački sud u Rijeci po stečajnoj sutkinji Emi Brdovčak, u stečajnom postupku nad dužnikom TIPOGRAFIJA d.d. Umag u stečaju, Joakima Rakovca 9, OIB: 57418678510, MBS: 040013466, kojeg zastupa stečajna upraviteljica Milena Veljović iz Pule, Dobrilina 9, OIB: 90523902370., 10. studenoga 2016.,</w:t>
      </w:r>
      <w:r>
        <w:tab/>
      </w:r>
      <w:r>
        <w:tab/>
      </w:r>
      <w:r>
        <w:tab/>
      </w:r>
    </w:p>
    <w:p w:rsidRDefault="00A65915" w:rsidP="00085BD3" w:rsidR="00A65915">
      <w:pPr>
        <w:jc w:val="center"/>
        <w:rPr>
          <w:b/>
        </w:rPr>
      </w:pPr>
    </w:p>
    <w:p w:rsidRDefault="004B0322" w:rsidP="00085BD3" w:rsidR="00085BD3" w:rsidRPr="00CA04CF">
      <w:pPr>
        <w:jc w:val="center"/>
      </w:pPr>
      <w:r w:rsidRPr="00CA04CF">
        <w:t xml:space="preserve">r i j e š i o </w:t>
      </w:r>
      <w:r w:rsidR="00D94EF2" w:rsidRPr="00CA04CF">
        <w:t xml:space="preserve">  </w:t>
      </w:r>
      <w:r w:rsidR="00085BD3" w:rsidRPr="00CA04CF">
        <w:t xml:space="preserve">j e </w:t>
      </w:r>
    </w:p>
    <w:p w:rsidRDefault="004B0322" w:rsidP="004B0322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I.</w:t>
      </w:r>
      <w:r w:rsidRPr="002C0289">
        <w:rPr>
          <w:rFonts w:hAnsi="Times New Roman" w:ascii="Times New Roman"/>
          <w:szCs w:val="24"/>
        </w:rPr>
        <w:tab/>
        <w:t>U stečajnom postupku nad</w:t>
      </w:r>
      <w:r w:rsidR="003946B7">
        <w:rPr>
          <w:rFonts w:hAnsi="Times New Roman" w:ascii="Times New Roman"/>
          <w:szCs w:val="24"/>
        </w:rPr>
        <w:t xml:space="preserve"> dužnikom</w:t>
      </w:r>
      <w:r w:rsidR="00A65915">
        <w:rPr>
          <w:rFonts w:hAnsi="Times New Roman" w:ascii="Times New Roman"/>
          <w:szCs w:val="24"/>
        </w:rPr>
        <w:t xml:space="preserve"> </w:t>
      </w:r>
      <w:r w:rsidR="00A65915" w:rsidRPr="00A65915">
        <w:rPr>
          <w:rFonts w:hAnsi="Times New Roman" w:ascii="Times New Roman"/>
          <w:szCs w:val="24"/>
        </w:rPr>
        <w:t>TIPOGRAFIJA d.d. Umag u stečaju, Joakima Rakovca 9, OIB: 57418678510, MBS: 040013466</w:t>
      </w:r>
      <w:r w:rsidR="00CB247E">
        <w:rPr>
          <w:rFonts w:hAnsi="Times New Roman" w:ascii="Times New Roman"/>
          <w:szCs w:val="24"/>
        </w:rPr>
        <w:t xml:space="preserve">, </w:t>
      </w:r>
      <w:r w:rsidRPr="002C0289">
        <w:rPr>
          <w:rFonts w:hAnsi="Times New Roman" w:ascii="Times New Roman"/>
          <w:szCs w:val="24"/>
        </w:rPr>
        <w:t xml:space="preserve">saziva se skupština vjerovnika za dan 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A65915" w:rsidP="00CA04CF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5.</w:t>
      </w:r>
      <w:r w:rsidR="003946B7">
        <w:rPr>
          <w:rFonts w:hAnsi="Times New Roman" w:ascii="Times New Roman"/>
          <w:szCs w:val="24"/>
        </w:rPr>
        <w:t xml:space="preserve"> prosinca</w:t>
      </w:r>
      <w:r w:rsidR="00CB247E">
        <w:rPr>
          <w:rFonts w:hAnsi="Times New Roman" w:ascii="Times New Roman"/>
          <w:szCs w:val="24"/>
        </w:rPr>
        <w:t xml:space="preserve"> </w:t>
      </w:r>
      <w:r w:rsidR="005A08FB">
        <w:rPr>
          <w:rFonts w:hAnsi="Times New Roman" w:ascii="Times New Roman"/>
          <w:szCs w:val="24"/>
        </w:rPr>
        <w:t>2016</w:t>
      </w:r>
      <w:r w:rsidR="003946B7">
        <w:rPr>
          <w:rFonts w:hAnsi="Times New Roman" w:ascii="Times New Roman"/>
          <w:szCs w:val="24"/>
        </w:rPr>
        <w:t>. u 13</w:t>
      </w:r>
      <w:r w:rsidR="005A08FB">
        <w:rPr>
          <w:rFonts w:hAnsi="Times New Roman" w:ascii="Times New Roman"/>
          <w:szCs w:val="24"/>
        </w:rPr>
        <w:t>,0</w:t>
      </w:r>
      <w:r w:rsidR="002C0289" w:rsidRPr="002C0289">
        <w:rPr>
          <w:rFonts w:hAnsi="Times New Roman" w:ascii="Times New Roman"/>
          <w:szCs w:val="24"/>
        </w:rPr>
        <w:t>0 sati,</w:t>
      </w:r>
    </w:p>
    <w:p w:rsidRDefault="002C0289" w:rsidP="00CA04CF" w:rsidR="002C0289" w:rsidRPr="002C0289">
      <w:pPr>
        <w:pStyle w:val="BodyText21"/>
        <w:jc w:val="center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kod ovog suda, Zadarska 1 i 3, sudnica broj 8</w:t>
      </w: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</w:p>
    <w:p w:rsidRDefault="002C0289" w:rsidP="002C0289" w:rsid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Dnevni red skupštine:</w:t>
      </w:r>
    </w:p>
    <w:p w:rsidRDefault="00CB247E" w:rsidP="002C0289" w:rsidR="00CB247E">
      <w:pPr>
        <w:pStyle w:val="BodyText21"/>
        <w:rPr>
          <w:rFonts w:hAnsi="Times New Roman" w:ascii="Times New Roman"/>
          <w:szCs w:val="24"/>
        </w:rPr>
      </w:pPr>
    </w:p>
    <w:p w:rsidRDefault="00CB247E" w:rsidP="00CB247E" w:rsidR="00CB247E" w:rsidRPr="002C0289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prodaje pokretnina u vlasništvu </w:t>
      </w:r>
      <w:r w:rsidR="00A65915">
        <w:rPr>
          <w:rFonts w:hAnsi="Times New Roman" w:ascii="Times New Roman"/>
          <w:szCs w:val="24"/>
        </w:rPr>
        <w:t xml:space="preserve">stečajnog </w:t>
      </w:r>
      <w:r>
        <w:rPr>
          <w:rFonts w:hAnsi="Times New Roman" w:ascii="Times New Roman"/>
          <w:szCs w:val="24"/>
        </w:rPr>
        <w:t xml:space="preserve">dužnika. </w:t>
      </w:r>
    </w:p>
    <w:p w:rsidRDefault="002C0289" w:rsidP="005A08FB" w:rsidR="002C0289" w:rsidRPr="002C028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C0289" w:rsidP="002C0289" w:rsidR="002C0289" w:rsidRPr="002C0289">
      <w:pPr>
        <w:pStyle w:val="BodyText21"/>
        <w:rPr>
          <w:rFonts w:hAnsi="Times New Roman" w:ascii="Times New Roman"/>
          <w:szCs w:val="24"/>
        </w:rPr>
      </w:pPr>
      <w:r w:rsidRPr="002C0289">
        <w:rPr>
          <w:rFonts w:hAnsi="Times New Roman" w:ascii="Times New Roman"/>
          <w:szCs w:val="24"/>
        </w:rPr>
        <w:t>II.</w:t>
      </w:r>
      <w:r w:rsidRPr="002C0289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973D08" w:rsidR="004B0322">
      <w:pPr>
        <w:pStyle w:val="BodyText21"/>
        <w:jc w:val="center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3946B7">
        <w:rPr>
          <w:rFonts w:hAnsi="Times New Roman" w:ascii="Times New Roman"/>
          <w:szCs w:val="24"/>
        </w:rPr>
        <w:t>10</w:t>
      </w:r>
      <w:r w:rsidR="00542001">
        <w:rPr>
          <w:rFonts w:hAnsi="Times New Roman" w:ascii="Times New Roman"/>
          <w:szCs w:val="24"/>
        </w:rPr>
        <w:t xml:space="preserve">. </w:t>
      </w:r>
      <w:r w:rsidR="00CB247E">
        <w:rPr>
          <w:rFonts w:hAnsi="Times New Roman" w:ascii="Times New Roman"/>
          <w:szCs w:val="24"/>
        </w:rPr>
        <w:t>studenoga</w:t>
      </w:r>
      <w:r>
        <w:rPr>
          <w:rFonts w:hAnsi="Times New Roman" w:ascii="Times New Roman"/>
          <w:szCs w:val="24"/>
        </w:rPr>
        <w:t xml:space="preserve">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A04CF" w:rsidP="00CA04CF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5A08FB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CA04CF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CA04CF" w:rsidP="004B0322" w:rsidR="00CA04CF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8E7B9E" w:rsidP="0027475D" w:rsidR="00085BD3" w:rsidRPr="005A08FB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5A08FB" w:rsidP="00CB247E" w:rsidR="005A08FB">
      <w:pPr>
        <w:pStyle w:val="BodyText21"/>
        <w:ind w:firstLine="0" w:left="360"/>
      </w:pPr>
    </w:p>
    <w:sectPr w:rsidSect="00CA04CF" w:rsidR="005A08FB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1139" w:rsidR="00241139">
      <w:r>
        <w:separator/>
      </w:r>
    </w:p>
  </w:endnote>
  <w:endnote w:id="0" w:type="continuationSeparator">
    <w:p w:rsidRDefault="00241139" w:rsidR="00241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1139" w:rsidR="00241139">
      <w:r>
        <w:separator/>
      </w:r>
    </w:p>
  </w:footnote>
  <w:footnote w:id="0" w:type="continuationSeparator">
    <w:p w:rsidRDefault="00241139" w:rsidR="002411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5A08FB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1FE3" w:rsidP="00A45EAD" w:rsidR="002C1FE3" w:rsidRPr="002C1FE3">
    <w:pPr>
      <w:ind w:firstLine="708"/>
      <w:rPr>
        <w:sz w:val="20"/>
        <w:szCs w:val="20"/>
      </w:rPr>
    </w:pPr>
    <w:r w:rsidRPr="002C1FE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2C1FE3" w:rsidP="00210E4E" w:rsidR="002C1FE3" w:rsidRPr="002C1FE3">
    <w:pPr>
      <w:rPr>
        <w:sz w:val="20"/>
        <w:szCs w:val="20"/>
      </w:rPr>
    </w:pPr>
    <w:r w:rsidRPr="002C1FE3">
      <w:rPr>
        <w:rFonts w:eastAsia="MS Mincho"/>
        <w:sz w:val="20"/>
        <w:szCs w:val="20"/>
      </w:rPr>
      <w:t>REPUBLIKA HRVATSKA</w:t>
    </w:r>
  </w:p>
  <w:p w:rsidRDefault="002C1FE3" w:rsidP="00210E4E" w:rsidR="002C1FE3" w:rsidRPr="002C1FE3">
    <w:pPr>
      <w:rPr>
        <w:sz w:val="20"/>
        <w:szCs w:val="20"/>
      </w:rPr>
    </w:pPr>
    <w:r w:rsidRPr="002C1FE3">
      <w:rPr>
        <w:rFonts w:eastAsia="MS Mincho"/>
        <w:sz w:val="20"/>
        <w:szCs w:val="20"/>
      </w:rPr>
      <w:t>TRGOVAČKI SUD U RIJECI</w:t>
    </w:r>
  </w:p>
  <w:p w:rsidRDefault="002C1FE3" w:rsidP="00A45EAD" w:rsidR="002C1FE3" w:rsidRPr="002C1FE3">
    <w:pPr>
      <w:rPr>
        <w:rFonts w:eastAsia="MS Mincho"/>
        <w:sz w:val="20"/>
        <w:szCs w:val="20"/>
      </w:rPr>
    </w:pPr>
    <w:r w:rsidRPr="002C1FE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C5325"/>
    <w:multiLevelType w:val="hybridMultilevel"/>
    <w:tmpl w:val="D230F4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A4793"/>
    <w:rsid w:val="0022658B"/>
    <w:rsid w:val="0023193D"/>
    <w:rsid w:val="00233EE9"/>
    <w:rsid w:val="00241139"/>
    <w:rsid w:val="00251BE6"/>
    <w:rsid w:val="0027475D"/>
    <w:rsid w:val="002926EA"/>
    <w:rsid w:val="002C0289"/>
    <w:rsid w:val="002C1FE3"/>
    <w:rsid w:val="00342C2E"/>
    <w:rsid w:val="003946B7"/>
    <w:rsid w:val="003C403A"/>
    <w:rsid w:val="003E5EDE"/>
    <w:rsid w:val="003F5571"/>
    <w:rsid w:val="00401B3A"/>
    <w:rsid w:val="004236AA"/>
    <w:rsid w:val="00490F67"/>
    <w:rsid w:val="004A75ED"/>
    <w:rsid w:val="004B0322"/>
    <w:rsid w:val="004B2ABF"/>
    <w:rsid w:val="004E07B8"/>
    <w:rsid w:val="00515127"/>
    <w:rsid w:val="00542001"/>
    <w:rsid w:val="005570DC"/>
    <w:rsid w:val="00562693"/>
    <w:rsid w:val="005A08FB"/>
    <w:rsid w:val="005B48B8"/>
    <w:rsid w:val="00604DCE"/>
    <w:rsid w:val="00670328"/>
    <w:rsid w:val="006D2C5B"/>
    <w:rsid w:val="006F1BD7"/>
    <w:rsid w:val="00817D77"/>
    <w:rsid w:val="00882A43"/>
    <w:rsid w:val="008E7B9E"/>
    <w:rsid w:val="00973D08"/>
    <w:rsid w:val="00A03186"/>
    <w:rsid w:val="00A13D6A"/>
    <w:rsid w:val="00A65915"/>
    <w:rsid w:val="00AA7BE1"/>
    <w:rsid w:val="00B15D16"/>
    <w:rsid w:val="00B22CD0"/>
    <w:rsid w:val="00B920E4"/>
    <w:rsid w:val="00BA6A33"/>
    <w:rsid w:val="00C21BB8"/>
    <w:rsid w:val="00C328C3"/>
    <w:rsid w:val="00C502A6"/>
    <w:rsid w:val="00CA04CF"/>
    <w:rsid w:val="00CB247E"/>
    <w:rsid w:val="00CF7E50"/>
    <w:rsid w:val="00D07A41"/>
    <w:rsid w:val="00D216E5"/>
    <w:rsid w:val="00D23E72"/>
    <w:rsid w:val="00D3617A"/>
    <w:rsid w:val="00D6156F"/>
    <w:rsid w:val="00D94EF2"/>
    <w:rsid w:val="00DD0021"/>
    <w:rsid w:val="00DD6162"/>
    <w:rsid w:val="00DE45DA"/>
    <w:rsid w:val="00E10C23"/>
    <w:rsid w:val="00E14525"/>
    <w:rsid w:val="00E62114"/>
    <w:rsid w:val="00F00C28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65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5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5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5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5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265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5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5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5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5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St-105/2014</izvorni_sadrzaj>
    <derivirana_varijabla naziv="DomainObject.Predmet.OznakaBroj_1">St-105/2014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TIPOGRAFIJA d.d.  Umag</izvorni_sadrzaj>
    <derivirana_varijabla naziv="DomainObject.Predmet.ProtustrankaFormated_1">  TIPOGRAFIJA d.d.  Umag</derivirana_varijabla>
  </DomainObject.Predmet.ProtustrankaFormated>
  <DomainObject.Predmet.ProtustrankaFormatedOIB>
    <izvorni_sadrzaj>  TIPOGRAFIJA d.d.  Umag, OIB 57418678510</izvorni_sadrzaj>
    <derivirana_varijabla naziv="DomainObject.Predmet.ProtustrankaFormatedOIB_1">  TIPOGRAFIJA d.d.  Umag, OIB 57418678510</derivirana_varijabla>
  </DomainObject.Predmet.ProtustrankaFormatedOIB>
  <DomainObject.Predmet.ProtustrankaFormatedWithAdress>
    <izvorni_sadrzaj> TIPOGRAFIJA d.d.  Umag, Joakima Rakovca 9, 52470 Umag</izvorni_sadrzaj>
    <derivirana_varijabla naziv="DomainObject.Predmet.ProtustrankaFormatedWithAdress_1"> TIPOGRAFIJA d.d.  Umag, Joakima Rakovca 9, 52470 Umag</derivirana_varijabla>
  </DomainObject.Predmet.ProtustrankaFormatedWithAdress>
  <DomainObject.Predmet.ProtustrankaFormatedWithAdressOIB>
    <izvorni_sadrzaj> TIPOGRAFIJA d.d.  Umag, OIB 57418678510, Joakima Rakovca 9, 52470 Umag</izvorni_sadrzaj>
    <derivirana_varijabla naziv="DomainObject.Predmet.ProtustrankaFormatedWithAdressOIB_1"> TIPOGRAFIJA d.d.  Umag, OIB 57418678510, Joakima Rakovca 9, 52470 Umag</derivirana_varijabla>
  </DomainObject.Predmet.ProtustrankaFormatedWithAdressOIB>
  <DomainObject.Predmet.ProtustrankaWithAdress>
    <izvorni_sadrzaj>TIPOGRAFIJA d.d.  Umag Joakima Rakovca 9, 52470 Umag</izvorni_sadrzaj>
    <derivirana_varijabla naziv="DomainObject.Predmet.ProtustrankaWithAdress_1">TIPOGRAFIJA d.d.  Umag Joakima Rakovca 9, 52470 Umag</derivirana_varijabla>
  </DomainObject.Predmet.ProtustrankaWithAdress>
  <DomainObject.Predmet.ProtustrankaWithAdressOIB>
    <izvorni_sadrzaj>TIPOGRAFIJA d.d.  Umag, OIB 57418678510, Joakima Rakovca 9, 52470 Umag</izvorni_sadrzaj>
    <derivirana_varijabla naziv="DomainObject.Predmet.ProtustrankaWithAdressOIB_1">TIPOGRAFIJA d.d.  Umag, OIB 57418678510, Joakima Rakovca 9, 52470 Umag</derivirana_varijabla>
  </DomainObject.Predmet.ProtustrankaWithAdressOIB>
  <DomainObject.Predmet.ProtustrankaNazivFormated>
    <izvorni_sadrzaj>TIPOGRAFIJA d.d.  Umag</izvorni_sadrzaj>
    <derivirana_varijabla naziv="DomainObject.Predmet.ProtustrankaNazivFormated_1">TIPOGRAFIJA d.d.  Umag</derivirana_varijabla>
  </DomainObject.Predmet.ProtustrankaNazivFormated>
  <DomainObject.Predmet.ProtustrankaNazivFormatedOIB>
    <izvorni_sadrzaj>TIPOGRAFIJA d.d.  Umag, OIB 57418678510</izvorni_sadrzaj>
    <derivirana_varijabla naziv="DomainObject.Predmet.ProtustrankaNazivFormatedOIB_1">TIPOGRAFIJA d.d.  Umag, OIB 57418678510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Pula; Tatjana Popić</izvorni_sadrzaj>
    <derivirana_varijabla naziv="DomainObject.Predmet.StrankaFormated_1">  FINA  Pula; Tatjana Popić</derivirana_varijabla>
  </DomainObject.Predmet.StrankaFormated>
  <DomainObject.Predmet.StrankaFormatedOIB>
    <izvorni_sadrzaj>  FINA  Pula, OIB 85821130368; Tatjana Popić</izvorni_sadrzaj>
    <derivirana_varijabla naziv="DomainObject.Predmet.StrankaFormatedOIB_1">  FINA  Pula, OIB 85821130368; Tatjana Popić</derivirana_varijabla>
  </DomainObject.Predmet.StrankaFormatedOIB>
  <DomainObject.Predmet.StrankaFormatedWithAdress>
    <izvorni_sadrzaj> FINA  Pula, Giardini 5, 52100 Pula; Tatjana Popić</izvorni_sadrzaj>
    <derivirana_varijabla naziv="DomainObject.Predmet.StrankaFormatedWithAdress_1"> FINA  Pula, Giardini 5, 52100 Pula; Tatjana Popić</derivirana_varijabla>
  </DomainObject.Predmet.StrankaFormatedWithAdress>
  <DomainObject.Predmet.StrankaFormatedWithAdressOIB>
    <izvorni_sadrzaj> FINA  Pula, OIB 85821130368, Giardini 5, 52100 Pula; Tatjana Popić</izvorni_sadrzaj>
    <derivirana_varijabla naziv="DomainObject.Predmet.StrankaFormatedWithAdressOIB_1"> FINA  Pula, OIB 85821130368, Giardini 5, 52100 Pula; Tatjana Popić</derivirana_varijabla>
  </DomainObject.Predmet.StrankaFormatedWithAdressOIB>
  <DomainObject.Predmet.StrankaWithAdress>
    <izvorni_sadrzaj>FINA  Pula Giardini 5,52100 Pula,Tatjana Popić </izvorni_sadrzaj>
    <derivirana_varijabla naziv="DomainObject.Predmet.StrankaWithAdress_1">FINA  Pula Giardini 5,52100 Pula,Tatjana Popić </derivirana_varijabla>
  </DomainObject.Predmet.StrankaWithAdress>
  <DomainObject.Predmet.StrankaWithAdressOIB>
    <izvorni_sadrzaj>FINA  Pula, OIB 85821130368, Giardini 5,52100 Pula,Tatjana Popić</izvorni_sadrzaj>
    <derivirana_varijabla naziv="DomainObject.Predmet.StrankaWithAdressOIB_1">FINA  Pula, OIB 85821130368, Giardini 5,52100 Pula,Tatjana Popić</derivirana_varijabla>
  </DomainObject.Predmet.StrankaWithAdressOIB>
  <DomainObject.Predmet.StrankaNazivFormated>
    <izvorni_sadrzaj>FINA  Pula,Tatjana Popić</izvorni_sadrzaj>
    <derivirana_varijabla naziv="DomainObject.Predmet.StrankaNazivFormated_1">FINA  Pula,Tatjana Popić</derivirana_varijabla>
  </DomainObject.Predmet.StrankaNazivFormated>
  <DomainObject.Predmet.StrankaNazivFormatedOIB>
    <izvorni_sadrzaj>FINA  Pula, OIB 85821130368,Tatjana Popić</izvorni_sadrzaj>
    <derivirana_varijabla naziv="DomainObject.Predmet.StrankaNazivFormatedOIB_1">FINA  Pula, OIB 85821130368,Tatjana Popić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  <item>Tatjana Popić</item>
    </izvorni_sadrzaj>
    <derivirana_varijabla naziv="DomainObject.Predmet.StrankaListFormated_1">
      <item>FINA  Pula</item>
      <item>Tatjana Popić</item>
    </derivirana_varijabla>
  </DomainObject.Predmet.StrankaListFormated>
  <DomainObject.Predmet.StrankaListFormatedOIB>
    <izvorni_sadrzaj>
      <item>FINA  Pula, OIB 85821130368</item>
      <item>Tatjana Popić</item>
    </izvorni_sadrzaj>
    <derivirana_varijabla naziv="DomainObject.Predmet.StrankaListFormatedOIB_1">
      <item>FINA  Pula, OIB 85821130368</item>
      <item>Tatjana Popić</item>
    </derivirana_varijabla>
  </DomainObject.Predmet.StrankaListFormatedOIB>
  <DomainObject.Predmet.StrankaListFormatedWithAdress>
    <izvorni_sadrzaj>
      <item>FINA  Pula, Giardini 5, 52100 Pula</item>
      <item>Tatjana Popić</item>
    </izvorni_sadrzaj>
    <derivirana_varijabla naziv="DomainObject.Predmet.StrankaListFormatedWithAdress_1">
      <item>FINA  Pula, Giardini 5, 52100 Pula</item>
      <item>Tatjana Popić</item>
    </derivirana_varijabla>
  </DomainObject.Predmet.StrankaListFormatedWithAdress>
  <DomainObject.Predmet.StrankaListFormatedWithAdressOIB>
    <izvorni_sadrzaj>
      <item>FINA  Pula, OIB 85821130368, Giardini 5, 52100 Pula</item>
      <item>Tatjana Popić</item>
    </izvorni_sadrzaj>
    <derivirana_varijabla naziv="DomainObject.Predmet.StrankaListFormatedWithAdressOIB_1">
      <item>FINA  Pula, OIB 85821130368, Giardini 5, 52100 Pula</item>
      <item>Tatjana Popić</item>
    </derivirana_varijabla>
  </DomainObject.Predmet.StrankaListFormatedWithAdressOIB>
  <DomainObject.Predmet.StrankaListNazivFormated>
    <izvorni_sadrzaj>
      <item>FINA  Pula</item>
      <item>Tatjana Popić</item>
    </izvorni_sadrzaj>
    <derivirana_varijabla naziv="DomainObject.Predmet.StrankaListNazivFormated_1">
      <item>FINA  Pula</item>
      <item>Tatjana Popić</item>
    </derivirana_varijabla>
  </DomainObject.Predmet.StrankaListNazivFormated>
  <DomainObject.Predmet.StrankaListNazivFormatedOIB>
    <izvorni_sadrzaj>
      <item>FINA  Pula, OIB 85821130368</item>
      <item>Tatjana Popić</item>
    </izvorni_sadrzaj>
    <derivirana_varijabla naziv="DomainObject.Predmet.StrankaListNazivFormatedOIB_1">
      <item>FINA  Pula, OIB 85821130368</item>
      <item>Tatjana Popić</item>
    </derivirana_varijabla>
  </DomainObject.Predmet.StrankaListNazivFormatedOIB>
  <DomainObject.Predmet.ProtuStrankaListFormated>
    <izvorni_sadrzaj>
      <item>TIPOGRAFIJA d.d.  Umag</item>
    </izvorni_sadrzaj>
    <derivirana_varijabla naziv="DomainObject.Predmet.ProtuStrankaListFormated_1">
      <item>TIPOGRAFIJA d.d.  Umag</item>
    </derivirana_varijabla>
  </DomainObject.Predmet.ProtuStrankaListFormated>
  <DomainObject.Predmet.ProtuStrankaListFormatedOIB>
    <izvorni_sadrzaj>
      <item>TIPOGRAFIJA d.d.  Umag, OIB 57418678510</item>
    </izvorni_sadrzaj>
    <derivirana_varijabla naziv="DomainObject.Predmet.ProtuStrankaListFormatedOIB_1">
      <item>TIPOGRAFIJA d.d.  Umag, OIB 57418678510</item>
    </derivirana_varijabla>
  </DomainObject.Predmet.ProtuStrankaListFormatedOIB>
  <DomainObject.Predmet.ProtuStrankaListFormatedWithAdress>
    <izvorni_sadrzaj>
      <item>TIPOGRAFIJA d.d.  Umag, Joakima Rakovca 9, 52470 Umag</item>
    </izvorni_sadrzaj>
    <derivirana_varijabla naziv="DomainObject.Predmet.ProtuStrankaListFormatedWithAdress_1">
      <item>TIPOGRAFIJA d.d.  Umag, Joakima Rakovca 9, 52470 Umag</item>
    </derivirana_varijabla>
  </DomainObject.Predmet.ProtuStrankaListFormatedWithAdress>
  <DomainObject.Predmet.ProtuStrankaListFormatedWithAdressOIB>
    <izvorni_sadrzaj>
      <item>TIPOGRAFIJA d.d.  Umag, OIB 57418678510, Joakima Rakovca 9, 52470 Umag</item>
    </izvorni_sadrzaj>
    <derivirana_varijabla naziv="DomainObject.Predmet.ProtuStrankaListFormatedWithAdressOIB_1">
      <item>TIPOGRAFIJA d.d.  Umag, OIB 57418678510, Joakima Rakovca 9, 52470 Umag</item>
    </derivirana_varijabla>
  </DomainObject.Predmet.ProtuStrankaListFormatedWithAdressOIB>
  <DomainObject.Predmet.ProtuStrankaListNazivFormated>
    <izvorni_sadrzaj>
      <item>TIPOGRAFIJA d.d.  Umag</item>
    </izvorni_sadrzaj>
    <derivirana_varijabla naziv="DomainObject.Predmet.ProtuStrankaListNazivFormated_1">
      <item>TIPOGRAFIJA d.d.  Umag</item>
    </derivirana_varijabla>
  </DomainObject.Predmet.ProtuStrankaListNazivFormated>
  <DomainObject.Predmet.ProtuStrankaListNazivFormatedOIB>
    <izvorni_sadrzaj>
      <item>TIPOGRAFIJA d.d.  Umag, OIB 57418678510</item>
    </izvorni_sadrzaj>
    <derivirana_varijabla naziv="DomainObject.Predmet.ProtuStrankaListNazivFormatedOIB_1">
      <item>TIPOGRAFIJA d.d.  Umag, OIB 57418678510</item>
    </derivirana_varijabla>
  </DomainObject.Predmet.ProtuStrankaListNazivFormatedOIB>
  <DomainObject.Predmet.OstaliListFormated>
    <izvorni_sadrzaj>
      <item>Slavko Vidović</item>
      <item>Zajednički odvjetnički ured Marcan &amp; Marcan</item>
    </izvorni_sadrzaj>
    <derivirana_varijabla naziv="DomainObject.Predmet.OstaliListFormated_1">
      <item>Slavko Vidović</item>
      <item>Zajednički odvjetnički ured Marcan &amp; Marcan</item>
    </derivirana_varijabla>
  </DomainObject.Predmet.OstaliListFormated>
  <DomainObject.Predmet.OstaliListFormatedOIB>
    <izvorni_sadrzaj>
      <item>Slavko Vidović, OIB 97822508406</item>
      <item>Zajednički odvjetnički ured Marcan &amp; Marcan</item>
    </izvorni_sadrzaj>
    <derivirana_varijabla naziv="DomainObject.Predmet.OstaliListFormatedOIB_1">
      <item>Slavko Vidović, OIB 97822508406</item>
      <item>Zajednički odvjetnički ured Marcan &amp; Marcan</item>
    </derivirana_varijabla>
  </DomainObject.Predmet.OstaliListFormatedOIB>
  <DomainObject.Predmet.OstaliListFormatedWithAdress>
    <izvorni_sadrzaj>
      <item>Slavko Vidović, Vladimira Nazora 13 a, 52470 Umag</item>
      <item>Zajednički odvjetnički ured Marcan &amp; Marcan, 1. svibnja 4, 52470 Umag</item>
    </izvorni_sadrzaj>
    <derivirana_varijabla naziv="DomainObject.Predmet.OstaliListFormatedWithAdress_1">
      <item>Slavko Vidović, Vladimira Nazora 13 a, 52470 Umag</item>
      <item>Zajednički odvjetnički ured Marcan &amp; Marcan, 1. svibnja 4, 52470 Umag</item>
    </derivirana_varijabla>
  </DomainObject.Predmet.OstaliListFormatedWithAdress>
  <DomainObject.Predmet.OstaliListFormatedWithAdressOIB>
    <izvorni_sadrzaj>
      <item>Slavko Vidović, OIB 97822508406, Vladimira Nazora 13 a, 52470 Umag</item>
      <item>Zajednički odvjetnički ured Marcan &amp; Marcan, 1. svibnja 4, 52470 Umag</item>
    </izvorni_sadrzaj>
    <derivirana_varijabla naziv="DomainObject.Predmet.OstaliListFormatedWithAdressOIB_1">
      <item>Slavko Vidović, OIB 97822508406, Vladimira Nazora 13 a, 52470 Umag</item>
      <item>Zajednički odvjetnički ured Marcan &amp; Marcan, 1. svibnja 4, 52470 Umag</item>
    </derivirana_varijabla>
  </DomainObject.Predmet.OstaliListFormatedWithAdressOIB>
  <DomainObject.Predmet.OstaliListNazivFormated>
    <izvorni_sadrzaj>
      <item>Slavko Vidović</item>
      <item>Zajednički odvjetnički ured Marcan &amp; Marcan</item>
    </izvorni_sadrzaj>
    <derivirana_varijabla naziv="DomainObject.Predmet.OstaliListNazivFormated_1">
      <item>Slavko Vidović</item>
      <item>Zajednički odvjetnički ured Marcan &amp; Marcan</item>
    </derivirana_varijabla>
  </DomainObject.Predmet.OstaliListNazivFormated>
  <DomainObject.Predmet.OstaliListNazivFormatedOIB>
    <izvorni_sadrzaj>
      <item>Slavko Vidović, OIB 97822508406</item>
      <item>Zajednički odvjetnički ured Marcan &amp; Marcan</item>
    </izvorni_sadrzaj>
    <derivirana_varijabla naziv="DomainObject.Predmet.OstaliListNazivFormatedOIB_1">
      <item>Slavko Vidović, OIB 97822508406</item>
      <item>Zajednički odvjetnički ured Marcan &amp; Marcan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 i dr.</izvorni_sadrzaj>
    <derivirana_varijabla naziv="DomainObject.Predmet.StrankaIDrugi_1">FINA  Pula i dr.</derivirana_varijabla>
  </DomainObject.Predmet.StrankaIDrugi>
  <DomainObject.Predmet.ProtustrankaIDrugi>
    <izvorni_sadrzaj>TIPOGRAFIJA d.d.  Umag</izvorni_sadrzaj>
    <derivirana_varijabla naziv="DomainObject.Predmet.ProtustrankaIDrugi_1">TIPOGRAFIJA d.d.  Umag</derivirana_varijabla>
  </DomainObject.Predmet.ProtustrankaIDrugi>
  <DomainObject.Predmet.StrankaIDrugiAdressOIB>
    <izvorni_sadrzaj>FINA  Pula, OIB 85821130368, Giardini 5, 52100 Pula i dr.</izvorni_sadrzaj>
    <derivirana_varijabla naziv="DomainObject.Predmet.StrankaIDrugiAdressOIB_1">FINA  Pula, OIB 85821130368, Giardini 5, 52100 Pula i dr.</derivirana_varijabla>
  </DomainObject.Predmet.StrankaIDrugiAdressOIB>
  <DomainObject.Predmet.ProtustrankaIDrugiAdressOIB>
    <izvorni_sadrzaj>TIPOGRAFIJA d.d.  Umag, OIB 57418678510, Joakima Rakovca 9, 52470 Umag</izvorni_sadrzaj>
    <derivirana_varijabla naziv="DomainObject.Predmet.ProtustrankaIDrugiAdressOIB_1">TIPOGRAFIJA d.d.  Umag, OIB 57418678510, Joakima Rakovca 9,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TIPOGRAFIJA d.d.  Umag</item>
      <item>Slavko Vidović</item>
      <item>Zajednički odvjetnički ured Marcan &amp; Marcan</item>
      <item>Tatjana Popić</item>
    </izvorni_sadrzaj>
    <derivirana_varijabla naziv="DomainObject.Predmet.SudioniciListNaziv_1">
      <item>FINA  Pula</item>
      <item>TIPOGRAFIJA d.d.  Umag</item>
      <item>Slavko Vidović</item>
      <item>Zajednički odvjetnički ured Marcan &amp; Marcan</item>
      <item>Tatjana Popić</item>
    </derivirana_varijabla>
  </DomainObject.Predmet.SudioniciListNaziv>
  <DomainObject.Predmet.SudioniciListAdressOIB>
    <izvorni_sadrzaj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izvorni_sadrzaj>
    <derivirana_varijabla naziv="DomainObject.Predmet.SudioniciListAdressOIB_1">
      <item>FINA  Pula, OIB 85821130368, Giardini 5,52100 Pula</item>
      <item>TIPOGRAFIJA d.d.  Umag, OIB 57418678510, Joakima Rakovca 9,52470 Umag</item>
      <item>Slavko Vidović, OIB 97822508406, Vladimira Nazora 13 a,52470 Umag</item>
      <item>Zajednički odvjetnički ured Marcan &amp; Marcan, 1. svibnja 4,52470 Umag</item>
      <item>Tatjana Popić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57418678510</item>
      <item>, OIB 97822508406</item>
      <item>, OIB null</item>
      <item>, OIB null</item>
    </izvorni_sadrzaj>
    <derivirana_varijabla naziv="DomainObject.Predmet.SudioniciListNazivOIB_1">
      <item>, OIB 85821130368</item>
      <item>, OIB 57418678510</item>
      <item>, OIB 97822508406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166</properties:Words>
  <properties:Characters>790</properties:Characters>
  <properties:Lines>40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2016-11-10T13:54:00Z</dcterms:created>
  <dc:creator>nmarkovic</dc:creator>
  <cp:lastModifiedBy>Renata Valić</cp:lastModifiedBy>
  <cp:lastPrinted>2016-11-10T13:56:00Z</cp:lastPrinted>
  <dcterms:modified xmlns:xsi="http://www.w3.org/2001/XMLSchema-instance" xsi:type="dcterms:W3CDTF">2016-11-10T13:56:00Z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