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EE1626" w:rsidR="00471771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471771" w:rsidP="00EE1626" w:rsidR="00471771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71771" w:rsidP="00EE1626" w:rsidR="00471771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471771" w:rsidP="00EE1626" w:rsidR="00471771" w:rsidRPr="00A67ED0">
            <w:pPr>
              <w:jc w:val="center"/>
            </w:pPr>
            <w:r w:rsidRPr="00A67ED0">
              <w:t>Trgovački sud u Splitu</w:t>
            </w:r>
          </w:p>
          <w:p w:rsidRDefault="00471771" w:rsidP="00EE1626" w:rsidR="00471771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5671ee" w14:paraId="b5671ee" w:rsidRDefault="00471771" w:rsidP="00471771" w:rsidR="00471771" w:rsidRPr="00A67ED0">
      <w:pPr>
        <w:pStyle w:val="Zaglavlje"/>
        <w:jc w:val="right"/>
        <w15:collapsed w:val="false"/>
      </w:pPr>
      <w:r w:rsidRPr="00A67ED0">
        <w:t>Poslovni broj: 4.St-</w:t>
      </w:r>
      <w:r>
        <w:t>86/2013-85</w:t>
      </w:r>
    </w:p>
    <w:p w:rsidRDefault="00D17587" w:rsidP="00E878D3" w:rsidR="00470A39">
      <w:r>
        <w:tab/>
      </w:r>
      <w:r>
        <w:tab/>
      </w:r>
      <w:r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  <w:t xml:space="preserve">           </w:t>
      </w:r>
      <w:r w:rsidR="00CC3B7E">
        <w:t xml:space="preserve">     </w:t>
      </w:r>
      <w:r w:rsidR="00D42569">
        <w:t xml:space="preserve">  </w:t>
      </w:r>
    </w:p>
    <w:p w:rsidRDefault="00703408" w:rsidP="00E878D3" w:rsidR="00470A3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E878D3" w:rsidP="00E878D3" w:rsidR="00E878D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3A538B" w:rsidP="00E878D3" w:rsidR="00470A39" w:rsidRPr="00E878D3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AE349E">
        <w:t xml:space="preserve">u provedenom i zaključenom stečajnom postupku nad trgovačkim društvom VETERAN KALANJ komanditno društvo za zaštitu osoba i imovine „u stečaju“, Sutivan, OIB: 89585733571, kao stečajnim dužnikom, zastupan po stečajnom upravitelju Mirku Kozini iz Splita, </w:t>
      </w:r>
      <w:r w:rsidR="00471771">
        <w:t>26. siječnja 2018.</w:t>
      </w: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2A78B2" w:rsidP="002A78B2" w:rsidR="002A78B2">
      <w:pPr>
        <w:jc w:val="both"/>
        <w:rPr>
          <w:bCs/>
        </w:rPr>
      </w:pPr>
    </w:p>
    <w:p w:rsidRDefault="00B47A77" w:rsidP="00B47A77" w:rsidR="00C056DD" w:rsidRPr="00B47A77">
      <w:pPr>
        <w:jc w:val="both"/>
        <w:rPr>
          <w:bCs/>
        </w:rPr>
      </w:pPr>
      <w:r>
        <w:rPr>
          <w:bCs/>
        </w:rPr>
        <w:t xml:space="preserve">I. </w:t>
      </w:r>
      <w:r w:rsidR="002A78B2"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ab/>
      </w:r>
      <w:r w:rsidR="00C056DD">
        <w:t xml:space="preserve">Određuje se ročište za skupštinu vjerovnika za dan </w:t>
      </w:r>
      <w:r w:rsidR="002C1DD3">
        <w:t xml:space="preserve">5. veljače </w:t>
      </w:r>
      <w:r w:rsidR="00471771">
        <w:t>2018.</w:t>
      </w:r>
      <w:r w:rsidR="00C056DD">
        <w:t xml:space="preserve"> u </w:t>
      </w:r>
      <w:r w:rsidR="000306DD">
        <w:t>09:</w:t>
      </w:r>
      <w:r w:rsidR="002C1DD3">
        <w:t>15</w:t>
      </w:r>
      <w:r w:rsidR="00C056DD">
        <w:t xml:space="preserve"> sati, </w:t>
      </w:r>
      <w:r w:rsidR="00471771">
        <w:t>kabinet</w:t>
      </w:r>
      <w:r w:rsidR="00C056DD">
        <w:t xml:space="preserve"> broj </w:t>
      </w:r>
      <w:r w:rsidR="00471771">
        <w:t>116/I</w:t>
      </w:r>
      <w:r w:rsidR="00C056DD">
        <w:t xml:space="preserve"> Trgovačkog suda u Splitu, Sukoišanska br. 6 sa slijedećim dnevnim redom:</w:t>
      </w:r>
    </w:p>
    <w:p w:rsidRDefault="00C056DD" w:rsidP="00C056DD" w:rsidR="00C056DD">
      <w:pPr>
        <w:jc w:val="both"/>
      </w:pPr>
    </w:p>
    <w:p w:rsidRDefault="00471771" w:rsidP="004913C9" w:rsidR="009A1E99">
      <w:pPr>
        <w:pStyle w:val="Tijeloteksta"/>
        <w:numPr>
          <w:ilvl w:val="1"/>
          <w:numId w:val="11"/>
        </w:numPr>
        <w:tabs>
          <w:tab w:pos="6810" w:val="clear"/>
        </w:tabs>
      </w:pPr>
      <w:r>
        <w:t xml:space="preserve">Donošenje odluke o prihvatu ponude Eugena Kalanja Matkovića za kupnju nekretnine čest. zem. 1319 ZU 3172 K.O. Sutivan </w:t>
      </w:r>
    </w:p>
    <w:p w:rsidRDefault="004913C9" w:rsidP="004913C9" w:rsidR="004913C9">
      <w:pPr>
        <w:pStyle w:val="Tijeloteksta"/>
        <w:numPr>
          <w:ilvl w:val="1"/>
          <w:numId w:val="11"/>
        </w:numPr>
        <w:tabs>
          <w:tab w:pos="6810" w:val="clear"/>
        </w:tabs>
      </w:pPr>
      <w:r>
        <w:t xml:space="preserve">Razno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I</w:t>
      </w:r>
      <w:r w:rsidR="00C3426D">
        <w:t>I.</w:t>
      </w:r>
      <w:r>
        <w:t xml:space="preserve">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0306DD" w:rsidP="00C056DD" w:rsidR="00C056DD">
      <w:pPr>
        <w:ind w:hanging="720" w:left="720"/>
        <w:jc w:val="both"/>
      </w:pPr>
      <w:r>
        <w:t>III</w:t>
      </w:r>
      <w:r w:rsidR="00C3426D">
        <w:t>.</w:t>
      </w:r>
      <w:r w:rsidR="00C056DD">
        <w:t xml:space="preserve"> </w:t>
      </w:r>
      <w:r w:rsidR="00C056DD">
        <w:tab/>
        <w:t xml:space="preserve">Ovo će se rješenje objaviti na </w:t>
      </w:r>
      <w:r w:rsidR="00742D9D">
        <w:t>e-</w:t>
      </w:r>
      <w:r w:rsidR="00C056DD">
        <w:t>oglasnoj ploči suda, a što svim vjerovnicima služi kao poziv na zakazano ročište.</w:t>
      </w:r>
    </w:p>
    <w:p w:rsidRDefault="00470A39" w:rsidP="00E878D3" w:rsidR="00470A39"/>
    <w:p w:rsidRDefault="00C056DD" w:rsidP="00E878D3" w:rsidR="00C056DD">
      <w:pPr>
        <w:jc w:val="center"/>
      </w:pPr>
      <w:r>
        <w:t>U Splitu</w:t>
      </w:r>
      <w:r w:rsidR="00471771">
        <w:t xml:space="preserve"> 26. siječnja 2018.</w:t>
      </w:r>
      <w:r w:rsidR="00742D9D">
        <w:t xml:space="preserve"> </w:t>
      </w:r>
    </w:p>
    <w:p w:rsidRDefault="00B46C44" w:rsidP="00B46C44" w:rsidR="00B46C44">
      <w:pPr>
        <w:pStyle w:val="Bezproreda"/>
        <w:ind w:firstLine="720" w:left="7200"/>
        <w:jc w:val="center"/>
        <w:rPr>
          <w:rFonts w:hAnsi="Times New Roman" w:ascii="Times New Roman"/>
          <w:sz w:val="24"/>
          <w:szCs w:val="24"/>
        </w:rPr>
      </w:pPr>
    </w:p>
    <w:p w:rsidRDefault="00471771" w:rsidP="00B46C44" w:rsidR="00C056DD">
      <w:pPr>
        <w:pStyle w:val="Bezproreda"/>
        <w:ind w:firstLine="720" w:left="7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Sudac </w:t>
      </w:r>
    </w:p>
    <w:p w:rsidRDefault="00742D9D" w:rsidP="00C056DD" w:rsidR="00742D9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E878D3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8564E6">
        <w:rPr>
          <w:rFonts w:hAnsi="Times New Roman" w:ascii="Times New Roman"/>
          <w:sz w:val="24"/>
          <w:szCs w:val="24"/>
        </w:rPr>
        <w:t>,v.r.</w:t>
      </w:r>
    </w:p>
    <w:p w:rsidRDefault="008564E6" w:rsidP="0071700F" w:rsidR="008564E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564E6" w:rsidP="0071700F" w:rsidR="008564E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8564E6" w:rsidP="00E878D3" w:rsidR="008564E6" w:rsidRPr="00E878D3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71771" w:rsidP="00C056DD" w:rsidR="00C056DD">
      <w:pPr>
        <w:jc w:val="both"/>
      </w:pPr>
      <w:r>
        <w:t>Pouka o pravnom lijeku: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7F07AB" w:rsidP="00C056DD" w:rsidR="007F07AB">
      <w:pPr>
        <w:jc w:val="both"/>
      </w:pPr>
    </w:p>
    <w:sectPr w:rsidSect="00470A39" w:rsidR="007F07AB">
      <w:headerReference w:type="even" r:id="rId11"/>
      <w:headerReference w:type="defaul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DF4" w:rsidR="005B1DF4">
      <w:r>
        <w:separator/>
      </w:r>
    </w:p>
  </w:endnote>
  <w:endnote w:id="0" w:type="continuationSeparator">
    <w:p w:rsidRDefault="005B1DF4" w:rsidR="005B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DF4" w:rsidR="005B1DF4">
      <w:r>
        <w:separator/>
      </w:r>
    </w:p>
  </w:footnote>
  <w:footnote w:id="0" w:type="continuationSeparator">
    <w:p w:rsidRDefault="005B1DF4" w:rsidR="005B1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2BC" w:rsidP="00C532BC" w:rsidR="00C532BC">
    <w:pPr>
      <w:pStyle w:val="Zaglavlje"/>
      <w:framePr w:y="1" w:xAlign="center" w:vAnchor="text" w:hAnchor="margin" w:wrap="around"/>
      <w:jc w:val="right"/>
    </w:pPr>
    <w:r>
      <w:t>4.St-86/2013</w:t>
    </w:r>
  </w:p>
  <w:p w:rsidRDefault="004E16E9" w:rsidP="00C532BC" w:rsidR="004E16E9" w:rsidRPr="00DB623B">
    <w:pPr>
      <w:pStyle w:val="Zaglavlje"/>
      <w:framePr w:y="1" w:xAlign="center" w:vAnchor="text" w:hAnchor="margin" w:wrap="around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154814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7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06DD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8B2"/>
    <w:rsid w:val="002A7B77"/>
    <w:rsid w:val="002B5327"/>
    <w:rsid w:val="002C1947"/>
    <w:rsid w:val="002C1DD3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0DF0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302D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A88"/>
    <w:rsid w:val="00462D0F"/>
    <w:rsid w:val="00466EB3"/>
    <w:rsid w:val="00470A39"/>
    <w:rsid w:val="00471190"/>
    <w:rsid w:val="00471771"/>
    <w:rsid w:val="00474CDC"/>
    <w:rsid w:val="0047589D"/>
    <w:rsid w:val="00475F13"/>
    <w:rsid w:val="00480D40"/>
    <w:rsid w:val="004855E2"/>
    <w:rsid w:val="004913C9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1DF4"/>
    <w:rsid w:val="005B49E0"/>
    <w:rsid w:val="005B564B"/>
    <w:rsid w:val="005B7706"/>
    <w:rsid w:val="005C240F"/>
    <w:rsid w:val="005C284F"/>
    <w:rsid w:val="005C4389"/>
    <w:rsid w:val="005C523E"/>
    <w:rsid w:val="005C7617"/>
    <w:rsid w:val="005D0BBF"/>
    <w:rsid w:val="005D28F0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023F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2D9D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EF1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4E6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3049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2F43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061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1E99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A791B"/>
    <w:rsid w:val="00AB12FA"/>
    <w:rsid w:val="00AC0829"/>
    <w:rsid w:val="00AC500D"/>
    <w:rsid w:val="00AC533E"/>
    <w:rsid w:val="00AC5932"/>
    <w:rsid w:val="00AC61EA"/>
    <w:rsid w:val="00AD1B24"/>
    <w:rsid w:val="00AD2AC9"/>
    <w:rsid w:val="00AE2C88"/>
    <w:rsid w:val="00AE349E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46C44"/>
    <w:rsid w:val="00B47A77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4EB"/>
    <w:rsid w:val="00BB2C21"/>
    <w:rsid w:val="00BC108C"/>
    <w:rsid w:val="00BC3415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426D"/>
    <w:rsid w:val="00C36E29"/>
    <w:rsid w:val="00C40165"/>
    <w:rsid w:val="00C43A69"/>
    <w:rsid w:val="00C47557"/>
    <w:rsid w:val="00C47C28"/>
    <w:rsid w:val="00C47F05"/>
    <w:rsid w:val="00C51327"/>
    <w:rsid w:val="00C5213D"/>
    <w:rsid w:val="00C532BC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758D"/>
    <w:rsid w:val="00E76954"/>
    <w:rsid w:val="00E83874"/>
    <w:rsid w:val="00E84874"/>
    <w:rsid w:val="00E878D3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770BC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462A8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0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0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0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0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462A8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0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0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0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0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zaključenog stečajnog postupka iz St-253/11</izvorni_sadrzaj>
    <derivirana_varijabla naziv="DomainObject.Predmet.Opis_1">Nastavak zaključenog stečajnog postupka iz St-253/11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VETERAN KALANJ  komanditno društvo za zaštitu osoba i imovine "u stečaju" zastupanog po punomoćniku VINKO FABJANOVIĆ</izvorni_sadrzaj>
    <derivirana_varijabla naziv="DomainObject.Predmet.ProtustrankaFormated_1">  Stečajna masa iza VETERAN KALANJ  komanditno društvo za zaštitu osoba i imovine "u stečaju" zastupanog po punomoćniku VINKO FABJANOVIĆ</derivirana_varijabla>
  </DomainObject.Predmet.ProtustrankaFormated>
  <DomainObject.Predmet.ProtustrankaFormatedOIB>
    <izvorni_sadrzaj>  Stečajna masa iza VETERAN KALANJ  komanditno društvo za zaštitu osoba i imovine "u stečaju", OIB 10000000000 zastupanog po punomoćniku VINKO FABJANOVIĆ</izvorni_sadrzaj>
    <derivirana_varijabla naziv="DomainObject.Predmet.ProtustrankaFormatedOIB_1">  Stečajna masa iza VETERAN KALANJ  komanditno društvo za zaštitu osoba i imovine "u stečaju", OIB 10000000000 zastupanog po punomoćniku VINKO FABJANOVIĆ</derivirana_varijabla>
  </DomainObject.Predmet.ProtustrankaFormatedOIB>
  <DomainObject.Predmet.ProtustrankaFormatedWithAdress>
    <izvorni_sadrzaj> Stečajna masa iza VETERAN KALANJ  komanditno društvo za zaštitu osoba i imovine "u stečaju", Sutivan bb, 21403 Sutivan zastupanog po punomoćniku VINKO FABJANOVIĆ</izvorni_sadrzaj>
    <derivirana_varijabla naziv="DomainObject.Predmet.ProtustrankaFormatedWithAdress_1"> Stečajna masa iza VETERAN KALANJ  komanditno društvo za zaštitu osoba i imovine "u stečaju", Sutivan bb, 21403 Sutivan zastupanog po punomoćniku VINKO FABJANOVIĆ</derivirana_varijabla>
  </DomainObject.Predmet.ProtustrankaFormatedWithAdress>
  <DomainObject.Predmet.ProtustrankaFormatedWithAdressOIB>
    <izvorni_sadrzaj> Stečajna masa iza VETERAN KALANJ  komanditno društvo za zaštitu osoba i imovine "u stečaju", OIB 10000000000, Sutivan bb, 21403 Sutivan zastupanog po punomoćniku VINKO FABJANOVIĆ</izvorni_sadrzaj>
    <derivirana_varijabla naziv="DomainObject.Predmet.ProtustrankaFormatedWithAdressOIB_1"> Stečajna masa iza VETERAN KALANJ  komanditno društvo za zaštitu osoba i imovine "u stečaju", OIB 10000000000, Sutivan bb, 21403 Sutivan zastupanog po punomoćniku VINKO FABJANOVIĆ</derivirana_varijabla>
  </DomainObject.Predmet.ProtustrankaFormatedWithAdressOIB>
  <DomainObject.Predmet.ProtustrankaWithAdress>
    <izvorni_sadrzaj>Stečajna masa iza VETERAN KALANJ  komanditno društvo za zaštitu osoba i imovine "u stečaju" Sutivan bb, 21403 Sutivan</izvorni_sadrzaj>
    <derivirana_varijabla naziv="DomainObject.Predmet.ProtustrankaWithAdress_1">Stečajna masa iza VETERAN KALANJ  komanditno društvo za zaštitu osoba i imovine "u stečaju" Sutivan bb, 21403 Sutivan</derivirana_varijabla>
  </DomainObject.Predmet.ProtustrankaWithAdress>
  <DomainObject.Predmet.ProtustrankaWithAdressOIB>
    <izvorni_sadrzaj>Stečajna masa iza VETERAN KALANJ  komanditno društvo za zaštitu osoba i imovine "u stečaju", OIB 10000000000, Sutivan bb, 21403 Sutivan</izvorni_sadrzaj>
    <derivirana_varijabla naziv="DomainObject.Predmet.ProtustrankaWithAdressOIB_1">Stečajna masa iza VETERAN KALANJ  komanditno društvo za zaštitu osoba i imovine "u stečaju", OIB 10000000000, Sutivan bb, 21403 Sutivan</derivirana_varijabla>
  </DomainObject.Predmet.ProtustrankaWithAdressOIB>
  <DomainObject.Predmet.ProtustrankaNazivFormated>
    <izvorni_sadrzaj>Stečajna masa iza VETERAN KALANJ  komanditno društvo za zaštitu osoba i imovine "u stečaju"</izvorni_sadrzaj>
    <derivirana_varijabla naziv="DomainObject.Predmet.ProtustrankaNazivFormated_1">Stečajna masa iza VETERAN KALANJ  komanditno društvo za zaštitu osoba i imovine "u stečaju"</derivirana_varijabla>
  </DomainObject.Predmet.ProtustrankaNazivFormated>
  <DomainObject.Predmet.ProtustrankaNazivFormatedOIB>
    <izvorni_sadrzaj>Stečajna masa iza VETERAN KALANJ  komanditno društvo za zaštitu osoba i imovine "u stečaju", OIB 10000000000</izvorni_sadrzaj>
    <derivirana_varijabla naziv="DomainObject.Predmet.ProtustrankaNazivFormatedOIB_1">Stečajna masa iza VETERAN KALANJ  komanditno društvo za zaštitu osoba i imovine "u stečaju",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Stečajna masa iza VETERAN KALANJ  komanditno društvo za zaštitu osoba i imovine "u stečaju" zastupanog po punomoćniku VINKO FABJANOVIĆ</item>
    </izvorni_sadrzaj>
    <derivirana_varijabla naziv="DomainObject.Predmet.ProtuStrankaListFormated_1">
      <item>Stečajna masa iza VETERAN KALANJ  komanditno društvo za zaštitu osoba i imovine "u stečaju" zastupanog po punomoćniku VINKO FABJANOVIĆ</item>
    </derivirana_varijabla>
  </DomainObject.Predmet.ProtuStrankaListFormated>
  <DomainObject.Predmet.ProtuStrankaListFormatedOIB>
    <izvorni_sadrzaj>
      <item>Stečajna masa iza VETERAN KALANJ  komanditno društvo za zaštitu osoba i imovine "u stečaju", OIB 10000000000 zastupanog po punomoćniku VINKO FABJANOVIĆ</item>
    </izvorni_sadrzaj>
    <derivirana_varijabla naziv="DomainObject.Predmet.ProtuStrankaListFormatedOIB_1">
      <item>Stečajna masa iza VETERAN KALANJ  komanditno društvo za zaštitu osoba i imovine "u stečaju", OIB 10000000000 zastupanog po punomoćniku VINKO FABJANOVIĆ</item>
    </derivirana_varijabla>
  </DomainObject.Predmet.ProtuStrankaListFormatedOIB>
  <DomainObject.Predmet.ProtuStrankaListFormatedWithAdress>
    <izvorni_sadrzaj>
      <item>Stečajna masa iza VETERAN KALANJ  komanditno društvo za zaštitu osoba i imovine "u stečaju", Sutivan bb, 21403 Sutivan zastupanog po punomoćniku VINKO FABJANOVIĆ</item>
    </izvorni_sadrzaj>
    <derivirana_varijabla naziv="DomainObject.Predmet.ProtuStrankaListFormatedWithAdress_1">
      <item>Stečajna masa iza VETERAN KALANJ  komanditno društvo za zaštitu osoba i imovine "u stečaju", Sutivan bb, 21403 Sutivan zastupanog po punomoćniku VINKO FABJANOVIĆ</item>
    </derivirana_varijabla>
  </DomainObject.Predmet.ProtuStrankaListFormatedWithAdress>
  <DomainObject.Predmet.ProtuStrankaListFormatedWithAdressOIB>
    <izvorni_sadrzaj>
      <item>Stečajna masa iza VETERAN KALANJ  komanditno društvo za zaštitu osoba i imovine "u stečaju", OIB 10000000000, Sutivan bb, 21403 Sutivan zastupanog po punomoćniku VINKO FABJANOVIĆ</item>
    </izvorni_sadrzaj>
    <derivirana_varijabla naziv="DomainObject.Predmet.ProtuStrankaListFormatedWithAdressOIB_1">
      <item>Stečajna masa iza VETERAN KALANJ  komanditno društvo za zaštitu osoba i imovine "u stečaju", OIB 10000000000, Sutivan bb, 21403 Sutivan zastupanog po punomoćniku VINKO FABJANOVIĆ</item>
    </derivirana_varijabla>
  </DomainObject.Predmet.ProtuStrankaListFormatedWithAdressOIB>
  <DomainObject.Predmet.ProtuStrankaListNazivFormated>
    <izvorni_sadrzaj>
      <item>Stečajna masa iza VETERAN KALANJ  komanditno društvo za zaštitu osoba i imovine "u stečaju"</item>
    </izvorni_sadrzaj>
    <derivirana_varijabla naziv="DomainObject.Predmet.ProtuStrankaListNazivFormated_1">
      <item>Stečajna masa iza VETERAN KALANJ  komanditno društvo za zaštitu osoba i imovine "u stečaju"</item>
    </derivirana_varijabla>
  </DomainObject.Predmet.ProtuStrankaListNazivFormated>
  <DomainObject.Predmet.ProtuStrankaListNazivFormatedOIB>
    <izvorni_sadrzaj>
      <item>Stečajna masa iza VETERAN KALANJ  komanditno društvo za zaštitu osoba i imovine "u stečaju", OIB 10000000000</item>
    </izvorni_sadrzaj>
    <derivirana_varijabla naziv="DomainObject.Predmet.ProtuStrankaListNazivFormatedOIB_1">
      <item>Stečajna masa iza VETERAN KALANJ  komanditno društvo za zaštitu osoba i imovine "u stečaju", OIB 10000000000</item>
    </derivirana_varijabla>
  </DomainObject.Predmet.ProtuStrankaListNazivFormatedOIB>
  <DomainObject.Predmet.OstaliListFormated>
    <izvorni_sadrzaj>
      <item>Mirko Kozina</item>
      <item>VLADO KALANJ</item>
      <item>VINKO FABJANOVIĆ punomoćnik sudionika u postupku Stečajna masa iza VETERAN KALANJ  komanditno društvo za zaštitu osoba i imovine "u stečaju"</item>
    </izvorni_sadrzaj>
    <derivirana_varijabla naziv="DomainObject.Predmet.OstaliListFormated_1">
      <item>Mirko Kozina</item>
      <item>VLADO KALANJ</item>
      <item>VINKO FABJANOVIĆ punomoćnik sudionika u postupku Stečajna masa iza VETERAN KALANJ  komanditno društvo za zaštitu osoba i imovine "u stečaju"</item>
    </derivirana_varijabla>
  </DomainObject.Predmet.OstaliListFormated>
  <DomainObject.Predmet.OstaliListFormatedOIB>
    <izvorni_sadrzaj>
      <item>Mirko Kozina, OIB 52822555537</item>
      <item>VLADO KALANJ, OIB 19982054530</item>
      <item>VINKO FABJANOVIĆ punomoćnik sudionika u postupku Stečajna masa iza VETERAN KALANJ  komanditno društvo za zaštitu osoba i imovine "u stečaju"</item>
    </izvorni_sadrzaj>
    <derivirana_varijabla naziv="DomainObject.Predmet.OstaliListFormatedOIB_1">
      <item>Mirko Kozina, OIB 52822555537</item>
      <item>VLADO KALANJ, OIB 19982054530</item>
      <item>VINKO FABJANOVIĆ punomoćnik sudionika u postupku Stečajna masa iza VETERAN KALANJ  komanditno društvo za zaštitu osoba i imovine "u stečaju"</item>
    </derivirana_varijabla>
  </DomainObject.Predmet.OstaliListFormatedOIB>
  <DomainObject.Predmet.OstaliListFormatedWithAdress>
    <izvorni_sadrzaj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_1"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>
  <DomainObject.Predmet.OstaliListFormatedWithAdressOIB>
    <izvorni_sadrzaj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OIB_1"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OIB>
  <DomainObject.Predmet.OstaliListNazivFormated>
    <izvorni_sadrzaj>
      <item>Mirko Kozina</item>
      <item>VLADO KALANJ</item>
      <item>VINKO FABJANOVIĆ</item>
    </izvorni_sadrzaj>
    <derivirana_varijabla naziv="DomainObject.Predmet.OstaliListNazivFormated_1">
      <item>Mirko Kozina</item>
      <item>VLADO KALANJ</item>
      <item>VINKO FABJANOVIĆ</item>
    </derivirana_varijabla>
  </DomainObject.Predmet.OstaliListNazivFormated>
  <DomainObject.Predmet.OstaliListNazivFormatedOIB>
    <izvorni_sadrzaj>
      <item>Mirko Kozina, OIB 52822555537</item>
      <item>VLADO KALANJ, OIB 19982054530</item>
      <item>VINKO FABJANOVIĆ</item>
    </izvorni_sadrzaj>
    <derivirana_varijabla naziv="DomainObject.Predmet.OstaliListNazivFormatedOIB_1">
      <item>Mirko Kozina, OIB 52822555537</item>
      <item>VLADO KALANJ, OIB 19982054530</item>
      <item>VINKO FABJANOVIĆ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VETERAN KALANJ  komanditno društvo za zaštitu osoba i imovine "u stečaju"</izvorni_sadrzaj>
    <derivirana_varijabla naziv="DomainObject.Predmet.ProtustrankaIDrugi_1">Stečajna masa iza VETERAN KALANJ  komanditno društvo za zaštitu osoba i imovine "u stečaju"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Stečajna masa iza VETERAN KALANJ  komanditno društvo za zaštitu osoba i imovine "u stečaju", OIB 10000000000, Sutivan bb, 21403 Sutivan</izvorni_sadrzaj>
    <derivirana_varijabla naziv="DomainObject.Predmet.ProtustrankaIDrugiAdressOIB_1">Stečajna masa iza VETERAN KALANJ  komanditno društvo za zaštitu osoba i imovine "u stečaju", OIB 10000000000, Sutivan bb, 21403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izvorni_sadrzaj>
    <derivirana_varijabla naziv="DomainObject.Predmet.SudioniciListNaziv_1"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Stečajna masa iza VETERAN KALANJ  komanditno društvo za zaštitu osoba i imovine "u stečaju", OIB 10000000000, Sutivan bb,21403 Sutivan</item>
      <item>Mirko Kozina, OIB 52822555537, Marina Getaldića 29,21000 Split</item>
      <item>VLADO KALANJ, OIB 19982054530, 21403 Sutivan</item>
      <item>VINKO FABJANOVIĆ, Kalja Zvonimira 40,21000 Split</item>
    </izvorni_sadrzaj>
    <derivirana_varijabla naziv="DomainObject.Predmet.SudioniciListAdressOIB_1">
      <item>POREZNA UPRAVA, PODRUČNI URED SPLIT, OIB 18683136487, Mažuranićevo šetalište 24b,21000 Split</item>
      <item>Stečajna masa iza VETERAN KALANJ  komanditno društvo za zaštitu osoba i imovine "u stečaju", OIB 10000000000, Sutivan bb,21403 Sutivan</item>
      <item>Mirko Kozina, OIB 52822555537, Marina Getaldića 29,21000 Split</item>
      <item>VLADO KALANJ, OIB 19982054530, 21403 Sutivan</item>
      <item>VINKO FABJANOVIĆ, Kalja Zvonimira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10000000000</item>
      <item>, OIB 52822555537</item>
      <item>, OIB 19982054530</item>
      <item>, OIB null</item>
    </izvorni_sadrzaj>
    <derivirana_varijabla naziv="DomainObject.Predmet.SudioniciListNazivOIB_1">
      <item>, OIB 18683136487</item>
      <item>, OIB 10000000000</item>
      <item>, OIB 52822555537</item>
      <item>, OIB 19982054530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7A562-D53C-40E4-B09D-F0BBE59B2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187</properties:Words>
  <properties:Characters>985</properties:Characters>
  <properties:Lines>38</properties:Lines>
  <properties:Paragraphs>19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2016-02-15T09:05:00Z</dcterms:created>
  <dc:creator>basici</dc:creator>
  <cp:lastModifiedBy>Katarina Mikulić</cp:lastModifiedBy>
  <cp:lastPrinted>2018-01-26T08:53:00Z</cp:lastPrinted>
  <dcterms:modified xmlns:xsi="http://www.w3.org/2001/XMLSchema-instance" xsi:type="dcterms:W3CDTF">2018-01-26T09:00:00Z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