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2ecd" w14:paraId="19e2ecd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577083">
        <w:t>3187/16-15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577083">
        <w:rPr>
          <w:lang w:val="pt-BR"/>
        </w:rPr>
        <w:t>CAPRICORN d.o.o., OIB: 58462230931, Zagreb, Šišićeva 4</w:t>
      </w:r>
      <w:r w:rsidRPr="00B9015B">
        <w:t>,</w:t>
      </w:r>
      <w:r w:rsidR="00790442">
        <w:t xml:space="preserve"> </w:t>
      </w:r>
      <w:r w:rsidR="00360729" w:rsidRPr="00360729">
        <w:t>31</w:t>
      </w:r>
      <w:r w:rsidR="003C396F" w:rsidRPr="00360729">
        <w:t xml:space="preserve">. </w:t>
      </w:r>
      <w:r w:rsidR="00360729" w:rsidRPr="00360729">
        <w:t>siječnja</w:t>
      </w:r>
      <w:r w:rsidR="003C396F" w:rsidRPr="00360729">
        <w:t xml:space="preserve"> 201</w:t>
      </w:r>
      <w:r w:rsidR="00360729" w:rsidRPr="00360729">
        <w:t>8</w:t>
      </w:r>
      <w:r w:rsidR="003C396F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360729">
      <w:pPr>
        <w:ind w:firstLine="708"/>
        <w:jc w:val="both"/>
      </w:pPr>
      <w:r w:rsidRPr="00A93839">
        <w:t xml:space="preserve">I. Otvara se stečajni postupak nad dužnikom </w:t>
      </w:r>
      <w:r w:rsidR="00577083">
        <w:rPr>
          <w:lang w:val="pt-BR"/>
        </w:rPr>
        <w:t>CAPRICORN d.o.o., OIB: 58462230931, Zagreb, Šišićeva 4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605F0F">
        <w:t xml:space="preserve">Zagrebu </w:t>
      </w:r>
      <w:r w:rsidR="00360729" w:rsidRPr="00360729">
        <w:t>31</w:t>
      </w:r>
      <w:r w:rsidR="00B2337F" w:rsidRPr="00360729">
        <w:t xml:space="preserve">. </w:t>
      </w:r>
      <w:r w:rsidR="00360729" w:rsidRPr="00360729">
        <w:t>siječnja</w:t>
      </w:r>
      <w:r w:rsidRPr="00360729">
        <w:rPr>
          <w:lang w:val="pt-BR"/>
        </w:rPr>
        <w:t xml:space="preserve"> 201</w:t>
      </w:r>
      <w:r w:rsidR="00360729" w:rsidRPr="00360729">
        <w:rPr>
          <w:lang w:val="pt-BR"/>
        </w:rPr>
        <w:t>8</w:t>
      </w:r>
      <w:r w:rsidRPr="00360729">
        <w:t xml:space="preserve">. u </w:t>
      </w:r>
      <w:r w:rsidR="00360729" w:rsidRPr="00360729">
        <w:t>13</w:t>
      </w:r>
      <w:r w:rsidR="00C70ACC" w:rsidRPr="00360729">
        <w:t>.</w:t>
      </w:r>
      <w:r w:rsidR="00605F0F" w:rsidRPr="00360729">
        <w:t>3</w:t>
      </w:r>
      <w:r w:rsidR="00DC7C75" w:rsidRPr="00360729">
        <w:t>0</w:t>
      </w:r>
      <w:r w:rsidRPr="00360729">
        <w:t xml:space="preserve"> sati.</w:t>
      </w:r>
    </w:p>
    <w:p w:rsidRDefault="00A93839" w:rsidP="00360729" w:rsidR="00A93839" w:rsidRPr="00360729">
      <w:pPr>
        <w:ind w:firstLine="708"/>
      </w:pPr>
      <w:r w:rsidRPr="00DC7C75">
        <w:t xml:space="preserve">II. Za stečajnog upravitelja imenuje se </w:t>
      </w:r>
      <w:r w:rsidR="00360729" w:rsidRPr="00B44900">
        <w:t>Stjepan Lović, OIB: 25964288839, Zagreb, Preradovićeva 13</w:t>
      </w:r>
      <w:r w:rsidR="00360729">
        <w:t>.</w:t>
      </w:r>
    </w:p>
    <w:p w:rsidRDefault="004F5248" w:rsidP="004F5248" w:rsidR="00790442">
      <w:pPr>
        <w:jc w:val="both"/>
      </w:pPr>
      <w:r>
        <w:t xml:space="preserve">          </w:t>
      </w:r>
      <w:r w:rsidR="00A93839" w:rsidRPr="00A93839">
        <w:t xml:space="preserve">III. Zaključuje se stečajni postupak nad dužnikom </w:t>
      </w:r>
      <w:r w:rsidR="00577083">
        <w:rPr>
          <w:lang w:val="pt-BR"/>
        </w:rPr>
        <w:t>CAPRICORN d.o.o., OIB: 58462230931, Zagreb, Šišićeva 4</w:t>
      </w:r>
      <w:r w:rsidR="00790442">
        <w:t>.</w:t>
      </w:r>
    </w:p>
    <w:p w:rsidRDefault="004F5248" w:rsidP="004F5248" w:rsidR="00A93839" w:rsidRPr="00A93839">
      <w:pPr>
        <w:jc w:val="both"/>
      </w:pPr>
      <w:r>
        <w:t xml:space="preserve">  </w:t>
      </w:r>
      <w:r w:rsidRPr="00A93839">
        <w:t xml:space="preserve"> </w:t>
      </w:r>
      <w:r w:rsidR="00790442">
        <w:t xml:space="preserve">      </w:t>
      </w:r>
      <w:r>
        <w:t xml:space="preserve"> </w:t>
      </w:r>
      <w:r w:rsidR="00A93839"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053309" w:rsidP="004F5248" w:rsidR="00D27A9C">
      <w:pPr>
        <w:ind w:firstLine="708"/>
        <w:jc w:val="both"/>
      </w:pPr>
      <w:r w:rsidRPr="00C37D39">
        <w:t>Financijska agencija, Regionalni centar Zagreb, podnijela je ovom sudu prijedlog za otvaranje stečajnog postupka nad</w:t>
      </w:r>
      <w:r w:rsidR="00E84FC3">
        <w:t xml:space="preserve"> dužnikom</w:t>
      </w:r>
      <w:r w:rsidRPr="00C37D39">
        <w:t xml:space="preserve"> </w:t>
      </w:r>
      <w:r w:rsidR="00577083">
        <w:rPr>
          <w:lang w:val="pt-BR"/>
        </w:rPr>
        <w:t>CAPRICORN d.o.o., OIB: 58462230931, Zagreb, Šišićeva 4</w:t>
      </w:r>
      <w:r w:rsidR="004F5248">
        <w:t>.</w:t>
      </w:r>
      <w:r w:rsidR="004F5248" w:rsidRPr="00FD0016">
        <w:t xml:space="preserve"> </w:t>
      </w:r>
    </w:p>
    <w:p w:rsidRDefault="00053309" w:rsidP="004F5248" w:rsidR="00053309">
      <w:pPr>
        <w:ind w:firstLine="708"/>
        <w:jc w:val="both"/>
      </w:pPr>
      <w:r w:rsidRPr="00FD0016">
        <w:t>Prijedlog je podnesen na temelju</w:t>
      </w:r>
      <w:r w:rsidR="004F5248">
        <w:t xml:space="preserve"> čl. 444. st. 2</w:t>
      </w:r>
      <w:r>
        <w:t xml:space="preserve">. Stečajnog zakona („Narodne novine“ broj 71/15, dalje: SZ). </w:t>
      </w:r>
    </w:p>
    <w:p w:rsidRDefault="00577083" w:rsidP="00577083" w:rsidR="0057708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197</w:t>
      </w:r>
      <w:r w:rsidRPr="00070D63">
        <w:t xml:space="preserve"> dana, u ukupnom iznosu od </w:t>
      </w:r>
      <w:r>
        <w:t xml:space="preserve">107.710,06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42866" w:rsidP="00C42866" w:rsidR="00C42866" w:rsidRPr="00C42866">
      <w:pPr>
        <w:ind w:firstLine="708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D27A9C" w:rsidR="00577083">
      <w:pPr>
        <w:ind w:firstLine="708"/>
        <w:jc w:val="both"/>
      </w:pPr>
      <w:r w:rsidRPr="00C70ACC">
        <w:lastRenderedPageBreak/>
        <w:t xml:space="preserve">Sud je rješenjem pokrenuo prethodni postupak nad dužnikom, a </w:t>
      </w:r>
      <w:r w:rsidR="00577083">
        <w:t>26. rujna</w:t>
      </w:r>
      <w:r w:rsidR="004F5248">
        <w:t xml:space="preserve"> 2017</w:t>
      </w:r>
      <w:r w:rsidRPr="00993073">
        <w:t xml:space="preserve">. </w:t>
      </w:r>
      <w:r w:rsidRPr="00C70ACC">
        <w:t>održano je ročište radi očitovanja o prijedlogu za otvaranje stečajnog postupka</w:t>
      </w:r>
      <w:r w:rsidR="00505924">
        <w:t xml:space="preserve"> na koje nije pristupio zastupnik po zakonu dužnika</w:t>
      </w:r>
      <w:r w:rsidR="00D27A9C">
        <w:t xml:space="preserve"> te nije osporio predlagateljeve tvrdnje o postojanju stečajnog razloga nesposobnosti za plaćanje</w:t>
      </w:r>
      <w:r w:rsidR="00BB1111">
        <w:t>.</w:t>
      </w:r>
      <w:r w:rsidR="003E7BA5" w:rsidRPr="003E7BA5">
        <w:t xml:space="preserve"> </w:t>
      </w:r>
    </w:p>
    <w:p w:rsidRDefault="003C396F" w:rsidP="00D27A9C" w:rsidR="003C396F">
      <w:pPr>
        <w:ind w:firstLine="708"/>
        <w:jc w:val="both"/>
      </w:pPr>
      <w:r>
        <w:t>Spisu prileži podnesak Ministarstva financija, Porezna up</w:t>
      </w:r>
      <w:r w:rsidR="00577083">
        <w:t>rava, Područni ured Zagreb od 5. lipnja 2017. (list 9</w:t>
      </w:r>
      <w:r>
        <w:t xml:space="preserve"> spisa) kojim obavještava sud da su uvidom u Informacijski sustav Porezne uprave te evidencije PBZO utvrdili da su nadležne institucije dostavile podatak da navedeni dužnik ne posjeduje pokretnu odnosno nepokretnu imovinu.</w:t>
      </w:r>
    </w:p>
    <w:p w:rsidRDefault="00D27A9C" w:rsidP="00D27A9C" w:rsidR="00D27A9C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D27A9C" w:rsidP="00D27A9C" w:rsidR="00D27A9C">
      <w:pPr>
        <w:ind w:firstLine="708"/>
        <w:jc w:val="both"/>
      </w:pPr>
      <w:r w:rsidRPr="0065182A">
        <w:t>Sukladno navedenoj odredbi</w:t>
      </w:r>
      <w:r>
        <w:t>, sud je uvidom u Zajednički informacijski sustav ze</w:t>
      </w:r>
      <w:r w:rsidR="00577083">
        <w:t>mljišnih knjiga i katastra od 27. rujna</w:t>
      </w:r>
      <w:r>
        <w:t xml:space="preserve"> 2017</w:t>
      </w:r>
      <w:r w:rsidRPr="00861A23">
        <w:t xml:space="preserve">. </w:t>
      </w:r>
      <w:r w:rsidR="00577083">
        <w:t>(list 20</w:t>
      </w:r>
      <w:r w:rsidRPr="00861A23">
        <w:t xml:space="preserve"> spisa) utvrdio</w:t>
      </w:r>
      <w:r>
        <w:t xml:space="preserve"> da dužnik nije u vlasništvu nekretnina.</w:t>
      </w:r>
    </w:p>
    <w:p w:rsidRDefault="00D27A9C" w:rsidP="00211FCD" w:rsidR="00D27A9C">
      <w:pPr>
        <w:pStyle w:val="Tijeloteksta"/>
        <w:ind w:firstLine="708"/>
      </w:pPr>
      <w:r>
        <w:t>Uvidom u dopis F</w:t>
      </w:r>
      <w:r w:rsidR="00577083">
        <w:t>INE od 18. svibnja 2017. (list 6</w:t>
      </w:r>
      <w:r>
        <w:t xml:space="preserve"> spisa) utvrđeno je da je dužnik na dan 15. svibnja 2017. u Očevidniku redoslijeda osnova za plaćanje imao neizvršene osnove za plaćanje </w:t>
      </w:r>
      <w:r w:rsidR="00577083">
        <w:t>u neprekinutom razdoblju od 819</w:t>
      </w:r>
      <w:r>
        <w:t xml:space="preserve"> d</w:t>
      </w:r>
      <w:r w:rsidR="00577083">
        <w:t>ana u ukupnom iznosu od 108.497,91</w:t>
      </w:r>
      <w:r>
        <w:t xml:space="preserve"> kn.</w:t>
      </w:r>
    </w:p>
    <w:p w:rsidRDefault="00211FCD" w:rsidP="00211FCD" w:rsidR="00211FCD" w:rsidRPr="002F1A1A">
      <w:pPr>
        <w:pStyle w:val="Tijeloteksta"/>
        <w:ind w:firstLine="708"/>
      </w:pPr>
      <w:r w:rsidRPr="002F1A1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577083">
        <w:t>10</w:t>
      </w:r>
      <w:r w:rsidR="00790442">
        <w:t>. listopada</w:t>
      </w:r>
      <w:r w:rsidR="001D7C72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577083">
        <w:t>10</w:t>
      </w:r>
      <w:r w:rsidR="00790442">
        <w:t>. listopada</w:t>
      </w:r>
      <w:r w:rsidR="001D7C72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D149F7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>Ministarstva financija, Porezna uprava, Područni</w:t>
      </w:r>
      <w:r w:rsidR="003C396F">
        <w:t xml:space="preserve"> ured Zagreb</w:t>
      </w:r>
      <w:r w:rsidR="00D149F7">
        <w:t xml:space="preserve"> i podatke iz Zajedničkog informacijskog sustava zemljišnih knjiga i katastra</w:t>
      </w:r>
      <w:r w:rsidR="003C396F">
        <w:t>,</w:t>
      </w:r>
      <w:r w:rsidR="00BB1111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360729" w:rsidRPr="00360729">
        <w:t>31. siječnja</w:t>
      </w:r>
      <w:r w:rsidR="00B6336F" w:rsidRPr="00360729">
        <w:t xml:space="preserve"> </w:t>
      </w:r>
      <w:r w:rsidR="006A7E02" w:rsidRPr="00360729">
        <w:t>201</w:t>
      </w:r>
      <w:r w:rsidR="00360729" w:rsidRPr="00360729">
        <w:t>8</w:t>
      </w:r>
      <w:r w:rsidR="00C12410" w:rsidRPr="00360729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8F640D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8F640D" w:rsidP="007B64C7" w:rsidR="008F640D">
      <w:pPr>
        <w:ind w:firstLine="708" w:left="3540"/>
        <w:jc w:val="right"/>
      </w:pPr>
      <w:r>
        <w:t>Za točnost otpravka-ovlašteni službenik:</w:t>
      </w:r>
    </w:p>
    <w:p w:rsidRDefault="008F640D" w:rsidP="007B64C7" w:rsidR="008F640D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F640D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577083">
          <w:t>3187/16-15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1D7C72"/>
    <w:rsid w:val="00205451"/>
    <w:rsid w:val="00210903"/>
    <w:rsid w:val="00211FCD"/>
    <w:rsid w:val="0023149C"/>
    <w:rsid w:val="00290380"/>
    <w:rsid w:val="002B4737"/>
    <w:rsid w:val="002C25CA"/>
    <w:rsid w:val="002E0229"/>
    <w:rsid w:val="00347CA4"/>
    <w:rsid w:val="003506E4"/>
    <w:rsid w:val="00350F72"/>
    <w:rsid w:val="00360729"/>
    <w:rsid w:val="00363447"/>
    <w:rsid w:val="00372077"/>
    <w:rsid w:val="0038259F"/>
    <w:rsid w:val="00392E4D"/>
    <w:rsid w:val="003A7D16"/>
    <w:rsid w:val="003C396F"/>
    <w:rsid w:val="003E7BA5"/>
    <w:rsid w:val="00410190"/>
    <w:rsid w:val="00413C3F"/>
    <w:rsid w:val="0041692E"/>
    <w:rsid w:val="00422789"/>
    <w:rsid w:val="00470722"/>
    <w:rsid w:val="00471353"/>
    <w:rsid w:val="004963DC"/>
    <w:rsid w:val="004971B3"/>
    <w:rsid w:val="004A1B2D"/>
    <w:rsid w:val="004C5B58"/>
    <w:rsid w:val="004D34E6"/>
    <w:rsid w:val="004F5248"/>
    <w:rsid w:val="00505924"/>
    <w:rsid w:val="0051697E"/>
    <w:rsid w:val="005224DC"/>
    <w:rsid w:val="00524651"/>
    <w:rsid w:val="005448EA"/>
    <w:rsid w:val="00577083"/>
    <w:rsid w:val="005A2B10"/>
    <w:rsid w:val="005E11C7"/>
    <w:rsid w:val="005F5F63"/>
    <w:rsid w:val="00603A21"/>
    <w:rsid w:val="00605F0F"/>
    <w:rsid w:val="00645B73"/>
    <w:rsid w:val="00693D34"/>
    <w:rsid w:val="006A7E02"/>
    <w:rsid w:val="006F05DF"/>
    <w:rsid w:val="0070027B"/>
    <w:rsid w:val="007859F3"/>
    <w:rsid w:val="00790442"/>
    <w:rsid w:val="007A570C"/>
    <w:rsid w:val="007C030D"/>
    <w:rsid w:val="007E349A"/>
    <w:rsid w:val="00830ADC"/>
    <w:rsid w:val="00843BBB"/>
    <w:rsid w:val="0086652B"/>
    <w:rsid w:val="008A1754"/>
    <w:rsid w:val="008E59F9"/>
    <w:rsid w:val="008F640D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2866"/>
    <w:rsid w:val="00C47008"/>
    <w:rsid w:val="00C6375B"/>
    <w:rsid w:val="00C70ACC"/>
    <w:rsid w:val="00C755A1"/>
    <w:rsid w:val="00C9698B"/>
    <w:rsid w:val="00CA4E71"/>
    <w:rsid w:val="00CB7066"/>
    <w:rsid w:val="00CC6A3E"/>
    <w:rsid w:val="00CE7E27"/>
    <w:rsid w:val="00D149F7"/>
    <w:rsid w:val="00D27A9C"/>
    <w:rsid w:val="00D42E0E"/>
    <w:rsid w:val="00D85CC6"/>
    <w:rsid w:val="00DC268C"/>
    <w:rsid w:val="00DC7C75"/>
    <w:rsid w:val="00E23F79"/>
    <w:rsid w:val="00E46026"/>
    <w:rsid w:val="00E67E76"/>
    <w:rsid w:val="00E84FC3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6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4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4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4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4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6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4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4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4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4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650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3187</izvorni_sadrzaj>
    <derivirana_varijabla naziv="DomainObject.Predmet.Broj_1">3187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St-3187/2016</izvorni_sadrzaj>
    <derivirana_varijabla naziv="DomainObject.Predmet.OznakaBroj_1">St-3187/2016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CAPRICORN, d.o.o. zastupanog po punomoćniku Bernarda Šimičić</izvorni_sadrzaj>
    <derivirana_varijabla naziv="DomainObject.Predmet.ProtustrankaFormated_1">  CAPRICORN, d.o.o. zastupanog po punomoćniku Bernarda Šimičić</derivirana_varijabla>
  </DomainObject.Predmet.ProtustrankaFormated>
  <DomainObject.Predmet.ProtustrankaFormatedOIB>
    <izvorni_sadrzaj>  CAPRICORN, d.o.o., OIB 58462230931 zastupanog po punomoćniku Bernarda Šimičić</izvorni_sadrzaj>
    <derivirana_varijabla naziv="DomainObject.Predmet.ProtustrankaFormatedOIB_1">  CAPRICORN, d.o.o., OIB 58462230931 zastupanog po punomoćniku Bernarda Šimičić</derivirana_varijabla>
  </DomainObject.Predmet.ProtustrankaFormatedOIB>
  <DomainObject.Predmet.ProtustrankaFormatedWithAdress>
    <izvorni_sadrzaj> CAPRICORN, d.o.o., Šišićeva 4, 10000 Zagreb zastupanog po punomoćniku Bernarda Šimičić</izvorni_sadrzaj>
    <derivirana_varijabla naziv="DomainObject.Predmet.ProtustrankaFormatedWithAdress_1"> CAPRICORN, d.o.o., Šišićeva 4, 10000 Zagreb zastupanog po punomoćniku Bernarda Šimičić</derivirana_varijabla>
  </DomainObject.Predmet.ProtustrankaFormatedWithAdress>
  <DomainObject.Predmet.ProtustrankaFormatedWithAdressOIB>
    <izvorni_sadrzaj> CAPRICORN, d.o.o., OIB 58462230931, Šišićeva 4, 10000 Zagreb zastupanog po punomoćniku Bernarda Šimičić</izvorni_sadrzaj>
    <derivirana_varijabla naziv="DomainObject.Predmet.ProtustrankaFormatedWithAdressOIB_1"> CAPRICORN, d.o.o., OIB 58462230931, Šišićeva 4, 10000 Zagreb zastupanog po punomoćniku Bernarda Šimičić</derivirana_varijabla>
  </DomainObject.Predmet.ProtustrankaFormatedWithAdressOIB>
  <DomainObject.Predmet.ProtustrankaWithAdress>
    <izvorni_sadrzaj>CAPRICORN, d.o.o. Šišićeva 4, 10000 Zagreb</izvorni_sadrzaj>
    <derivirana_varijabla naziv="DomainObject.Predmet.ProtustrankaWithAdress_1">CAPRICORN, d.o.o. Šišićeva 4, 10000 Zagreb</derivirana_varijabla>
  </DomainObject.Predmet.ProtustrankaWithAdress>
  <DomainObject.Predmet.ProtustrankaWithAdressOIB>
    <izvorni_sadrzaj>CAPRICORN, d.o.o., OIB 58462230931, Šišićeva 4, 10000 Zagreb</izvorni_sadrzaj>
    <derivirana_varijabla naziv="DomainObject.Predmet.ProtustrankaWithAdressOIB_1">CAPRICORN, d.o.o., OIB 58462230931, Šišićeva 4, 10000 Zagreb</derivirana_varijabla>
  </DomainObject.Predmet.ProtustrankaWithAdressOIB>
  <DomainObject.Predmet.ProtustrankaNazivFormated>
    <izvorni_sadrzaj>CAPRICORN, d.o.o.</izvorni_sadrzaj>
    <derivirana_varijabla naziv="DomainObject.Predmet.ProtustrankaNazivFormated_1">CAPRICORN, d.o.o.</derivirana_varijabla>
  </DomainObject.Predmet.ProtustrankaNazivFormated>
  <DomainObject.Predmet.ProtustrankaNazivFormatedOIB>
    <izvorni_sadrzaj>CAPRICORN, d.o.o., OIB 58462230931</izvorni_sadrzaj>
    <derivirana_varijabla naziv="DomainObject.Predmet.ProtustrankaNazivFormatedOIB_1">CAPRICORN, d.o.o., OIB 58462230931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Bernarda Šimičić; VJEROVNICI</izvorni_sadrzaj>
    <derivirana_varijabla naziv="DomainObject.Predmet.StrankaFormated_1">  FINA Regionalni centar Zagreb; Bernarda Šimičić; VJEROVNICI</derivirana_varijabla>
  </DomainObject.Predmet.StrankaFormated>
  <DomainObject.Predmet.StrankaFormatedOIB>
    <izvorni_sadrzaj>  FINA Regionalni centar Zagreb, OIB 85821130368; Bernarda Šimičić, OIB 57699658109; VJEROVNICI</izvorni_sadrzaj>
    <derivirana_varijabla naziv="DomainObject.Predmet.StrankaFormatedOIB_1">  FINA Regionalni centar Zagreb, OIB 85821130368; Bernarda Šimičić, OIB 57699658109; VJEROVNICI</derivirana_varijabla>
  </DomainObject.Predmet.StrankaFormatedOIB>
  <DomainObject.Predmet.StrankaFormatedWithAdress>
    <izvorni_sadrzaj> FINA Regionalni centar Zagreb, Trg svibanjskih žrtava 1995. br. 1, 10000 Zagreb; Bernarda Šimičić, Šišićeva Ulica 4, 10000 Zagreb; VJEROVNICI</izvorni_sadrzaj>
    <derivirana_varijabla naziv="DomainObject.Predmet.StrankaFormatedWithAdress_1"> FINA Regionalni centar Zagreb, Trg svibanjskih žrtava 1995. br. 1, 10000 Zagreb; Bernarda Šimičić, Šišićeva Ulica 4, 10000 Zagreb; VJEROVNICI</derivirana_varijabla>
  </DomainObject.Predmet.StrankaFormatedWithAdress>
  <DomainObject.Predmet.StrankaFormatedWithAdressOIB>
    <izvorni_sadrzaj> FINA Regionalni centar Zagreb, OIB 85821130368, Trg svibanjskih žrtava 1995. br. 1, 10000 Zagreb; Bernarda Šimičić, OIB 57699658109, Šišićeva Ulica 4, 10000 Zagreb; VJEROVNICI</izvorni_sadrzaj>
    <derivirana_varijabla naziv="DomainObject.Predmet.StrankaFormatedWithAdressOIB_1"> FINA Regionalni centar Zagreb, OIB 85821130368, Trg svibanjskih žrtava 1995. br. 1, 10000 Zagreb; Bernarda Šimičić, OIB 57699658109, Šišićeva Ulica 4, 10000 Zagreb; VJEROVNICI</derivirana_varijabla>
  </DomainObject.Predmet.StrankaFormatedWithAdressOIB>
  <DomainObject.Predmet.StrankaWithAdress>
    <izvorni_sadrzaj>FINA Regionalni centar Zagreb Trg svibanjskih žrtava 1995. br. 1,10000 Zagreb,Bernarda Šimičić Šišićeva Ulica 4,10000 Zagreb,VJEROVNICI </izvorni_sadrzaj>
    <derivirana_varijabla naziv="DomainObject.Predmet.StrankaWithAdress_1">FINA Regionalni centar Zagreb Trg svibanjskih žrtava 1995. br. 1,10000 Zagreb,Bernarda Šimičić Šišićeva Ulica 4,10000 Zagreb,VJEROVNICI </derivirana_varijabla>
  </DomainObject.Predmet.StrankaWithAdress>
  <DomainObject.Predmet.StrankaWithAdressOIB>
    <izvorni_sadrzaj>FINA Regionalni centar Zagreb, OIB 85821130368, Trg svibanjskih žrtava 1995. br. 1,10000 Zagreb,Bernarda Šimičić, OIB 57699658109, Šišićeva Ulica 4,10000 Zagreb,VJEROVNICI</izvorni_sadrzaj>
    <derivirana_varijabla naziv="DomainObject.Predmet.StrankaWithAdressOIB_1">FINA Regionalni centar Zagreb, OIB 85821130368, Trg svibanjskih žrtava 1995. br. 1,10000 Zagreb,Bernarda Šimičić, OIB 57699658109, Šišićeva Ulica 4,10000 Zagreb,VJEROVNICI</derivirana_varijabla>
  </DomainObject.Predmet.StrankaWithAdressOIB>
  <DomainObject.Predmet.StrankaNazivFormated>
    <izvorni_sadrzaj>FINA Regionalni centar Zagreb,Bernarda Šimičić,VJEROVNICI</izvorni_sadrzaj>
    <derivirana_varijabla naziv="DomainObject.Predmet.StrankaNazivFormated_1">FINA Regionalni centar Zagreb,Bernarda Šimičić,VJEROVNICI</derivirana_varijabla>
  </DomainObject.Predmet.StrankaNazivFormated>
  <DomainObject.Predmet.StrankaNazivFormatedOIB>
    <izvorni_sadrzaj>FINA Regionalni centar Zagreb, OIB 85821130368,Bernarda Šimičić, OIB 57699658109,VJEROVNICI</izvorni_sadrzaj>
    <derivirana_varijabla naziv="DomainObject.Predmet.StrankaNazivFormatedOIB_1">FINA Regionalni centar Zagreb, OIB 85821130368,Bernarda Šimičić, OIB 57699658109,VJEROVNICI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Bernarda Šimičić</item>
      <item>VJEROVNICI</item>
    </izvorni_sadrzaj>
    <derivirana_varijabla naziv="DomainObject.Predmet.StrankaListFormated_1">
      <item>FINA Regionalni centar Zagreb</item>
      <item>Bernarda Šimičić</item>
      <item>VJEROVNICI</item>
    </derivirana_varijabla>
  </DomainObject.Predmet.StrankaListFormated>
  <DomainObject.Predmet.StrankaListFormatedOIB>
    <izvorni_sadrzaj>
      <item>FINA Regionalni centar Zagreb, OIB 85821130368</item>
      <item>Bernarda Šimičić, OIB 57699658109</item>
      <item>VJEROVNICI</item>
    </izvorni_sadrzaj>
    <derivirana_varijabla naziv="DomainObject.Predmet.StrankaListFormatedOIB_1">
      <item>FINA Regionalni centar Zagreb, OIB 85821130368</item>
      <item>Bernarda Šimičić, OIB 57699658109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Bernarda Šimičić, Šišićeva Ulica 4, 10000 Zagreb</item>
      <item>VJEROVNICI</item>
    </izvorni_sadrzaj>
    <derivirana_varijabla naziv="DomainObject.Predmet.StrankaListFormatedWithAdress_1">
      <item>FINA Regionalni centar Zagreb, Trg svibanjskih žrtava 1995. br. 1, 10000 Zagreb</item>
      <item>Bernarda Šimičić, Šišićeva Ulica 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Bernarda Šimičić, OIB 57699658109, Šišićeva Ulica 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Bernarda Šimičić, OIB 57699658109, Šišićeva Ulica 4, 10000 Zagreb</item>
      <item>VJEROVNICI</item>
    </derivirana_varijabla>
  </DomainObject.Predmet.StrankaListFormatedWithAdressOIB>
  <DomainObject.Predmet.StrankaListNazivFormated>
    <izvorni_sadrzaj>
      <item>FINA Regionalni centar Zagreb</item>
      <item>Bernarda Šimičić</item>
      <item>VJEROVNICI</item>
    </izvorni_sadrzaj>
    <derivirana_varijabla naziv="DomainObject.Predmet.StrankaListNazivFormated_1">
      <item>FINA Regionalni centar Zagreb</item>
      <item>Bernarda Šimičić</item>
      <item>VJEROVNICI</item>
    </derivirana_varijabla>
  </DomainObject.Predmet.StrankaListNazivFormated>
  <DomainObject.Predmet.StrankaListNazivFormatedOIB>
    <izvorni_sadrzaj>
      <item>FINA Regionalni centar Zagreb, OIB 85821130368</item>
      <item>Bernarda Šimičić, OIB 57699658109</item>
      <item>VJEROVNICI</item>
    </izvorni_sadrzaj>
    <derivirana_varijabla naziv="DomainObject.Predmet.StrankaListNazivFormatedOIB_1">
      <item>FINA Regionalni centar Zagreb, OIB 85821130368</item>
      <item>Bernarda Šimičić, OIB 57699658109</item>
      <item>VJEROVNICI</item>
    </derivirana_varijabla>
  </DomainObject.Predmet.StrankaListNazivFormatedOIB>
  <DomainObject.Predmet.ProtuStrankaListFormated>
    <izvorni_sadrzaj>
      <item>CAPRICORN, d.o.o. zastupanog po punomoćniku Bernarda Šimičić</item>
    </izvorni_sadrzaj>
    <derivirana_varijabla naziv="DomainObject.Predmet.ProtuStrankaListFormated_1">
      <item>CAPRICORN, d.o.o. zastupanog po punomoćniku Bernarda Šimičić</item>
    </derivirana_varijabla>
  </DomainObject.Predmet.ProtuStrankaListFormated>
  <DomainObject.Predmet.ProtuStrankaListFormatedOIB>
    <izvorni_sadrzaj>
      <item>CAPRICORN, d.o.o., OIB 58462230931 zastupanog po punomoćniku Bernarda Šimičić</item>
    </izvorni_sadrzaj>
    <derivirana_varijabla naziv="DomainObject.Predmet.ProtuStrankaListFormatedOIB_1">
      <item>CAPRICORN, d.o.o., OIB 58462230931 zastupanog po punomoćniku Bernarda Šimičić</item>
    </derivirana_varijabla>
  </DomainObject.Predmet.ProtuStrankaListFormatedOIB>
  <DomainObject.Predmet.ProtuStrankaListFormatedWithAdress>
    <izvorni_sadrzaj>
      <item>CAPRICORN, d.o.o., Šišićeva 4, 10000 Zagreb zastupanog po punomoćniku Bernarda Šimičić</item>
    </izvorni_sadrzaj>
    <derivirana_varijabla naziv="DomainObject.Predmet.ProtuStrankaListFormatedWithAdress_1">
      <item>CAPRICORN, d.o.o., Šišićeva 4, 10000 Zagreb zastupanog po punomoćniku Bernarda Šimičić</item>
    </derivirana_varijabla>
  </DomainObject.Predmet.ProtuStrankaListFormatedWithAdress>
  <DomainObject.Predmet.ProtuStrankaListFormatedWithAdressOIB>
    <izvorni_sadrzaj>
      <item>CAPRICORN, d.o.o., OIB 58462230931, Šišićeva 4, 10000 Zagreb zastupanog po punomoćniku Bernarda Šimičić</item>
    </izvorni_sadrzaj>
    <derivirana_varijabla naziv="DomainObject.Predmet.ProtuStrankaListFormatedWithAdressOIB_1">
      <item>CAPRICORN, d.o.o., OIB 58462230931, Šišićeva 4, 10000 Zagreb zastupanog po punomoćniku Bernarda Šimičić</item>
    </derivirana_varijabla>
  </DomainObject.Predmet.ProtuStrankaListFormatedWithAdressOIB>
  <DomainObject.Predmet.ProtuStrankaListNazivFormated>
    <izvorni_sadrzaj>
      <item>CAPRICORN, d.o.o.</item>
    </izvorni_sadrzaj>
    <derivirana_varijabla naziv="DomainObject.Predmet.ProtuStrankaListNazivFormated_1">
      <item>CAPRICORN, d.o.o.</item>
    </derivirana_varijabla>
  </DomainObject.Predmet.ProtuStrankaListNazivFormated>
  <DomainObject.Predmet.ProtuStrankaListNazivFormatedOIB>
    <izvorni_sadrzaj>
      <item>CAPRICORN, d.o.o., OIB 58462230931</item>
    </izvorni_sadrzaj>
    <derivirana_varijabla naziv="DomainObject.Predmet.ProtuStrankaListNazivFormatedOIB_1">
      <item>CAPRICORN, d.o.o., OIB 58462230931</item>
    </derivirana_varijabla>
  </DomainObject.Predmet.ProtuStrankaListNazivFormatedOIB>
  <DomainObject.Predmet.OstaliListFormated>
    <izvorni_sadrzaj>
      <item>Bernarda Šimičić punomoćnik sudionika u postupku CAPRICORN, d.o.o.</item>
    </izvorni_sadrzaj>
    <derivirana_varijabla naziv="DomainObject.Predmet.OstaliListFormated_1">
      <item>Bernarda Šimičić punomoćnik sudionika u postupku CAPRICORN, d.o.o.</item>
    </derivirana_varijabla>
  </DomainObject.Predmet.OstaliListFormated>
  <DomainObject.Predmet.OstaliListFormatedOIB>
    <izvorni_sadrzaj>
      <item>Bernarda Šimičić, OIB 57699658109 punomoćnik sudionika u postupku CAPRICORN, d.o.o.</item>
    </izvorni_sadrzaj>
    <derivirana_varijabla naziv="DomainObject.Predmet.OstaliListFormatedOIB_1">
      <item>Bernarda Šimičić, OIB 57699658109 punomoćnik sudionika u postupku CAPRICORN, d.o.o.</item>
    </derivirana_varijabla>
  </DomainObject.Predmet.OstaliListFormatedOIB>
  <DomainObject.Predmet.OstaliListFormatedWithAdress>
    <izvorni_sadrzaj>
      <item>Bernarda Šimičić, Šišićeva Ulica 4, 10000 Zagreb punomoćnik sudionika u postupku CAPRICORN, d.o.o.</item>
    </izvorni_sadrzaj>
    <derivirana_varijabla naziv="DomainObject.Predmet.OstaliListFormatedWithAdress_1">
      <item>Bernarda Šimičić, Šišićeva Ulica 4, 10000 Zagreb punomoćnik sudionika u postupku CAPRICORN, d.o.o.</item>
    </derivirana_varijabla>
  </DomainObject.Predmet.OstaliListFormatedWithAdress>
  <DomainObject.Predmet.OstaliListFormatedWithAdressOIB>
    <izvorni_sadrzaj>
      <item>Bernarda Šimičić, OIB 57699658109, Šišićeva Ulica 4, 10000 Zagreb punomoćnik sudionika u postupku CAPRICORN, d.o.o.</item>
    </izvorni_sadrzaj>
    <derivirana_varijabla naziv="DomainObject.Predmet.OstaliListFormatedWithAdressOIB_1">
      <item>Bernarda Šimičić, OIB 57699658109, Šišićeva Ulica 4, 10000 Zagreb punomoćnik sudionika u postupku CAPRICORN, d.o.o.</item>
    </derivirana_varijabla>
  </DomainObject.Predmet.OstaliListFormatedWithAdressOIB>
  <DomainObject.Predmet.OstaliListNazivFormated>
    <izvorni_sadrzaj>
      <item>Bernarda Šimičić</item>
    </izvorni_sadrzaj>
    <derivirana_varijabla naziv="DomainObject.Predmet.OstaliListNazivFormated_1">
      <item>Bernarda Šimičić</item>
    </derivirana_varijabla>
  </DomainObject.Predmet.OstaliListNazivFormated>
  <DomainObject.Predmet.OstaliListNazivFormatedOIB>
    <izvorni_sadrzaj>
      <item>Bernarda Šimičić, OIB 57699658109</item>
    </izvorni_sadrzaj>
    <derivirana_varijabla naziv="DomainObject.Predmet.OstaliListNazivFormatedOIB_1">
      <item>Bernarda Šimičić, OIB 57699658109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CAPRICORN, d.o.o.</izvorni_sadrzaj>
    <derivirana_varijabla naziv="DomainObject.Predmet.ProtustrankaIDrugi_1">CAPRICORN,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CAPRICORN, d.o.o., OIB 58462230931, Šišićeva 4, 10000 Zagreb</izvorni_sadrzaj>
    <derivirana_varijabla naziv="DomainObject.Predmet.ProtustrankaIDrugiAdressOIB_1">CAPRICORN, d.o.o., OIB 58462230931, Šišićeva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CAPRICORN, d.o.o.</item>
      <item>Bernarda Šimičić</item>
      <item>Bernarda Šimičić</item>
      <item>VJEROVNICI</item>
    </izvorni_sadrzaj>
    <derivirana_varijabla naziv="DomainObject.Predmet.SudioniciListNaziv_1">
      <item>FINA Regionalni centar Zagreb</item>
      <item>CAPRICORN, d.o.o.</item>
      <item>Bernarda Šimičić</item>
      <item>Bernarda Šimičić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CAPRICORN, d.o.o., OIB 58462230931, Šišićeva 4,10000 Zagreb</item>
      <item>Bernarda Šimičić, OIB 57699658109, Šišićeva Ulica 4,10000 Zagreb</item>
      <item>Bernarda Šimičić, OIB 57699658109, Šišićeva Ulica 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CAPRICORN, d.o.o., OIB 58462230931, Šišićeva 4,10000 Zagreb</item>
      <item>Bernarda Šimičić, OIB 57699658109, Šišićeva Ulica 4,10000 Zagreb</item>
      <item>Bernarda Šimičić, OIB 57699658109, Šišićeva Ulica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58462230931</item>
      <item>, OIB 57699658109</item>
      <item>, OIB 57699658109</item>
      <item>, OIB null</item>
    </izvorni_sadrzaj>
    <derivirana_varijabla naziv="DomainObject.Predmet.SudioniciListNazivOIB_1">
      <item>, OIB 85821130368</item>
      <item>, OIB 58462230931</item>
      <item>, OIB 57699658109</item>
      <item>, OIB 57699658109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4E175-223D-4F91-A867-D502471BD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956</properties:Words>
  <properties:Characters>5362</properties:Characters>
  <properties:Lines>105</properties:Lines>
  <properties:Paragraphs>35</properties:Paragraphs>
  <properties:TotalTime>508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2018-01-31T12:25:00Z</cp:lastPrinted>
  <dcterms:modified xmlns:xsi="http://www.w3.org/2001/XMLSchema-instance" xsi:type="dcterms:W3CDTF">2018-01-31T12:25:00Z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