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4da2" w14:paraId="9d14da2" w:rsidRDefault="006438C7" w:rsidP="006438C7" w:rsidR="006438C7" w:rsidRPr="00CD6124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CORONA ISTRA d. o. o. Poreč, Kate Pejnović 3, OIB 94145522067, MBS 130022208,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21. kolovoza 2017. objavljuje sljedeći</w:t>
      </w:r>
    </w:p>
    <w:p w:rsidRDefault="006438C7" w:rsidP="006438C7" w:rsidR="006438C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38C7" w:rsidP="006438C7" w:rsidR="006438C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438C7" w:rsidP="006438C7" w:rsidR="006438C7">
      <w:pPr>
        <w:ind w:firstLine="708"/>
        <w:rPr>
          <w:szCs w:val="24"/>
        </w:rPr>
      </w:pPr>
    </w:p>
    <w:p w:rsidRDefault="006438C7" w:rsidP="006438C7" w:rsidR="006438C7" w:rsidRPr="006438C7">
      <w:pPr>
        <w:ind w:firstLine="708"/>
        <w:rPr>
          <w:szCs w:val="24"/>
        </w:rPr>
      </w:pPr>
      <w:r>
        <w:rPr>
          <w:szCs w:val="24"/>
        </w:rPr>
        <w:t xml:space="preserve">I. Dužnik CORONA ISTRA d. o. o. Poreč, Kate Pejnović 3, OIB 94145522067, MBS 130022208, </w:t>
      </w:r>
      <w:r>
        <w:rPr>
          <w:rFonts w:cs="Times New Roman" w:eastAsia="Times New Roman"/>
          <w:szCs w:val="24"/>
          <w:lang w:eastAsia="hr-HR"/>
        </w:rPr>
        <w:t>je pravna osoba koja nema zaposlenih, koja je na dan 11.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438C7" w:rsidP="006438C7" w:rsidR="006438C7">
      <w:pPr>
        <w:ind w:firstLine="708"/>
        <w:rPr>
          <w:szCs w:val="24"/>
        </w:rPr>
      </w:pPr>
    </w:p>
    <w:p w:rsidRDefault="006438C7" w:rsidP="006438C7" w:rsidR="006438C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kolovoza 2017. iznosio 9.371,69 kn.</w:t>
      </w:r>
    </w:p>
    <w:p w:rsidRDefault="006438C7" w:rsidP="006438C7" w:rsidR="006438C7">
      <w:pPr>
        <w:rPr>
          <w:szCs w:val="24"/>
        </w:rPr>
      </w:pPr>
    </w:p>
    <w:p w:rsidRDefault="006438C7" w:rsidP="006438C7" w:rsidR="006438C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6438C7" w:rsidP="006438C7" w:rsidR="006438C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38C7" w:rsidP="006438C7" w:rsidR="006438C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3333-476-2017, i da u istom roku uplate na depozit ovog suda broj HR4323900011300029763, poziv na broj 020-476-2017,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6438C7" w:rsidP="006438C7" w:rsidR="006438C7">
      <w:pPr>
        <w:ind w:firstLine="708"/>
        <w:rPr>
          <w:szCs w:val="24"/>
        </w:rPr>
      </w:pPr>
    </w:p>
    <w:p w:rsidRDefault="006438C7" w:rsidP="006438C7" w:rsidR="006438C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438C7" w:rsidP="006438C7" w:rsidR="006438C7">
      <w:pPr>
        <w:ind w:firstLine="708"/>
        <w:rPr>
          <w:szCs w:val="24"/>
        </w:rPr>
      </w:pPr>
    </w:p>
    <w:p w:rsidRDefault="006438C7" w:rsidP="006438C7" w:rsidR="006438C7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6438C7" w:rsidP="006438C7" w:rsidR="006438C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438C7" w:rsidP="006438C7" w:rsidR="006438C7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6438C7" w:rsidP="006438C7" w:rsidR="006438C7">
      <w:pPr>
        <w:rPr>
          <w:szCs w:val="24"/>
        </w:rPr>
      </w:pPr>
      <w:r>
        <w:rPr>
          <w:szCs w:val="24"/>
        </w:rPr>
        <w:t>DNA:</w:t>
      </w:r>
    </w:p>
    <w:p w:rsidRDefault="006438C7" w:rsidP="006438C7" w:rsidR="006D6747" w:rsidRPr="006438C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438C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8C7" w:rsidP="006438C7" w:rsidR="006438C7">
      <w:r>
        <w:separator/>
      </w:r>
    </w:p>
  </w:endnote>
  <w:endnote w:id="0" w:type="continuationSeparator">
    <w:p w:rsidRDefault="006438C7" w:rsidP="006438C7" w:rsidR="0064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8C7" w:rsidP="006438C7" w:rsidR="006438C7">
      <w:r>
        <w:separator/>
      </w:r>
    </w:p>
  </w:footnote>
  <w:footnote w:id="0" w:type="continuationSeparator">
    <w:p w:rsidRDefault="006438C7" w:rsidP="006438C7" w:rsidR="00643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8C7" w:rsidP="00C408E1" w:rsidR="00C408E1">
    <w:pPr>
      <w:pStyle w:val="Zaglavlje"/>
      <w:jc w:val="right"/>
    </w:pPr>
    <w:r>
      <w:t>8 St-476/2017-3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67D"/>
    <w:rsid w:val="006438C7"/>
    <w:rsid w:val="006D5525"/>
    <w:rsid w:val="009676C7"/>
    <w:rsid w:val="00DA39A9"/>
    <w:rsid w:val="00F8767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38C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38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38C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38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38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38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38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5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5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5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5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38C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38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38C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38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38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38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38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5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5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5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5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CORONA ISTRA d.o.o. POREČ</izvorni_sadrzaj>
    <derivirana_varijabla naziv="DomainObject.Predmet.ProtustrankaFormated_1">  CORONA ISTRA d.o.o. POREČ</derivirana_varijabla>
  </DomainObject.Predmet.ProtustrankaFormated>
  <DomainObject.Predmet.ProtustrankaFormatedOIB>
    <izvorni_sadrzaj>  CORONA ISTRA d.o.o. POREČ, OIB 94145522067</izvorni_sadrzaj>
    <derivirana_varijabla naziv="DomainObject.Predmet.ProtustrankaFormatedOIB_1">  CORONA ISTRA d.o.o. POREČ, OIB 94145522067</derivirana_varijabla>
  </DomainObject.Predmet.ProtustrankaFormatedOIB>
  <DomainObject.Predmet.ProtustrankaFormatedWithAdress>
    <izvorni_sadrzaj> CORONA ISTRA d.o.o. POREČ, Kate Pejnović 3, 52440 Poreč</izvorni_sadrzaj>
    <derivirana_varijabla naziv="DomainObject.Predmet.ProtustrankaFormatedWithAdress_1"> CORONA ISTRA d.o.o. POREČ, Kate Pejnović 3, 52440 Poreč</derivirana_varijabla>
  </DomainObject.Predmet.ProtustrankaFormatedWithAdress>
  <DomainObject.Predmet.ProtustrankaFormatedWithAdressOIB>
    <izvorni_sadrzaj> CORONA ISTRA d.o.o. POREČ, OIB 94145522067, Kate Pejnović 3, 52440 Poreč</izvorni_sadrzaj>
    <derivirana_varijabla naziv="DomainObject.Predmet.ProtustrankaFormatedWithAdressOIB_1"> CORONA ISTRA d.o.o. POREČ, OIB 94145522067, Kate Pejnović 3, 52440 Poreč</derivirana_varijabla>
  </DomainObject.Predmet.ProtustrankaFormatedWithAdressOIB>
  <DomainObject.Predmet.ProtustrankaWithAdress>
    <izvorni_sadrzaj>CORONA ISTRA d.o.o. POREČ Kate Pejnović 3, 52440 Poreč</izvorni_sadrzaj>
    <derivirana_varijabla naziv="DomainObject.Predmet.ProtustrankaWithAdress_1">CORONA ISTRA d.o.o. POREČ Kate Pejnović 3, 52440 Poreč</derivirana_varijabla>
  </DomainObject.Predmet.ProtustrankaWithAdress>
  <DomainObject.Predmet.ProtustrankaWithAdressOIB>
    <izvorni_sadrzaj>CORONA ISTRA d.o.o. POREČ, OIB 94145522067, Kate Pejnović 3, 52440 Poreč</izvorni_sadrzaj>
    <derivirana_varijabla naziv="DomainObject.Predmet.ProtustrankaWithAdressOIB_1">CORONA ISTRA d.o.o. POREČ, OIB 94145522067, Kate Pejnović 3, 52440 Poreč</derivirana_varijabla>
  </DomainObject.Predmet.ProtustrankaWithAdressOIB>
  <DomainObject.Predmet.ProtustrankaNazivFormated>
    <izvorni_sadrzaj>CORONA ISTRA d.o.o. POREČ</izvorni_sadrzaj>
    <derivirana_varijabla naziv="DomainObject.Predmet.ProtustrankaNazivFormated_1">CORONA ISTRA d.o.o. POREČ</derivirana_varijabla>
  </DomainObject.Predmet.ProtustrankaNazivFormated>
  <DomainObject.Predmet.ProtustrankaNazivFormatedOIB>
    <izvorni_sadrzaj>CORONA ISTRA d.o.o. POREČ, OIB 94145522067</izvorni_sadrzaj>
    <derivirana_varijabla naziv="DomainObject.Predmet.ProtustrankaNazivFormatedOIB_1">CORONA ISTRA d.o.o. POREČ, OIB 94145522067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9371.69</izvorni_sadrzaj>
    <derivirana_varijabla naziv="DomainObject.Predmet.TrenutnaVrijednost_1">9371.69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CORONA ISTRA d.o.o. POREČ</item>
    </izvorni_sadrzaj>
    <derivirana_varijabla naziv="DomainObject.Predmet.ProtuStrankaListFormated_1">
      <item>CORONA ISTRA d.o.o. POREČ</item>
    </derivirana_varijabla>
  </DomainObject.Predmet.ProtuStrankaListFormated>
  <DomainObject.Predmet.ProtuStrankaListFormatedOIB>
    <izvorni_sadrzaj>
      <item>CORONA ISTRA d.o.o. POREČ, OIB 94145522067</item>
    </izvorni_sadrzaj>
    <derivirana_varijabla naziv="DomainObject.Predmet.ProtuStrankaListFormatedOIB_1">
      <item>CORONA ISTRA d.o.o. POREČ, OIB 94145522067</item>
    </derivirana_varijabla>
  </DomainObject.Predmet.ProtuStrankaListFormatedOIB>
  <DomainObject.Predmet.ProtuStrankaListFormatedWithAdress>
    <izvorni_sadrzaj>
      <item>CORONA ISTRA d.o.o. POREČ, Kate Pejnović 3, 52440 Poreč</item>
    </izvorni_sadrzaj>
    <derivirana_varijabla naziv="DomainObject.Predmet.ProtuStrankaListFormatedWithAdress_1">
      <item>CORONA ISTRA d.o.o. POREČ, Kate Pejnović 3, 52440 Poreč</item>
    </derivirana_varijabla>
  </DomainObject.Predmet.ProtuStrankaListFormatedWithAdress>
  <DomainObject.Predmet.ProtuStrankaListFormatedWithAdressOIB>
    <izvorni_sadrzaj>
      <item>CORONA ISTRA d.o.o. POREČ, OIB 94145522067, Kate Pejnović 3, 52440 Poreč</item>
    </izvorni_sadrzaj>
    <derivirana_varijabla naziv="DomainObject.Predmet.ProtuStrankaListFormatedWithAdressOIB_1">
      <item>CORONA ISTRA d.o.o. POREČ, OIB 94145522067, Kate Pejnović 3, 52440 Poreč</item>
    </derivirana_varijabla>
  </DomainObject.Predmet.ProtuStrankaListFormatedWithAdressOIB>
  <DomainObject.Predmet.ProtuStrankaListNazivFormated>
    <izvorni_sadrzaj>
      <item>CORONA ISTRA d.o.o. POREČ</item>
    </izvorni_sadrzaj>
    <derivirana_varijabla naziv="DomainObject.Predmet.ProtuStrankaListNazivFormated_1">
      <item>CORONA ISTRA d.o.o. POREČ</item>
    </derivirana_varijabla>
  </DomainObject.Predmet.ProtuStrankaListNazivFormated>
  <DomainObject.Predmet.ProtuStrankaListNazivFormatedOIB>
    <izvorni_sadrzaj>
      <item>CORONA ISTRA d.o.o. POREČ, OIB 94145522067</item>
    </izvorni_sadrzaj>
    <derivirana_varijabla naziv="DomainObject.Predmet.ProtuStrankaListNazivFormatedOIB_1">
      <item>CORONA ISTRA d.o.o. POREČ, OIB 94145522067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CORONA ISTRA d.o.o. POREČ</izvorni_sadrzaj>
    <derivirana_varijabla naziv="DomainObject.Predmet.ProtustrankaIDrugi_1">CORONA ISTRA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CORONA ISTRA d.o.o. POREČ, OIB 94145522067, Kate Pejnović 3, 52440 Poreč</izvorni_sadrzaj>
    <derivirana_varijabla naziv="DomainObject.Predmet.ProtustrankaIDrugiAdressOIB_1">CORONA ISTRA d.o.o. POREČ, OIB 94145522067,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CORONA ISTRA d.o.o. POREČ</item>
    </izvorni_sadrzaj>
    <derivirana_varijabla naziv="DomainObject.Predmet.SudioniciListNaziv_1">
      <item>FINANCIJSKA AGENCIJA, RC RIJEKA, PODRUŽNICA PULA, PULA</item>
      <item>CORONA ISTRA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CORONA ISTRA d.o.o. POREČ, OIB 94145522067, Kate Pejnović 3,52440 Poreč</item>
    </izvorni_sadrzaj>
    <derivirana_varijabla naziv="DomainObject.Predmet.SudioniciListAdressOIB_1">
      <item>FINANCIJSKA AGENCIJA, RC RIJEKA, PODRUŽNICA PULA, PULA, OIB 85821130368, Giardini 5,52100 Pula</item>
      <item>CORONA ISTRA d.o.o. POREČ, OIB 94145522067, Kate Pejnović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94145522067</item>
    </izvorni_sadrzaj>
    <derivirana_varijabla naziv="DomainObject.Predmet.SudioniciListNazivOIB_1">
      <item>, OIB 85821130368</item>
      <item>, OIB 94145522067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2651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2017-08-21T08:06:00Z</dcterms:created>
  <dc:creator>Mihaela Kaligari</dc:creator>
  <cp:lastModifiedBy>Hani Udovičić</cp:lastModifiedBy>
  <cp:lastPrinted>2017-08-17T08:54:00Z</cp:lastPrinted>
  <dcterms:modified xmlns:xsi="http://www.w3.org/2001/XMLSchema-instance" xsi:type="dcterms:W3CDTF">2017-08-21T08:07:00Z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