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b102" w14:paraId="e8bb102" w:rsidRDefault="00C2350E" w:rsidP="008F280D" w:rsidR="009B0602" w:rsidRPr="00C2350E">
      <w:pPr>
        <w15:collapsed w:val="false"/>
        <w:rPr>
          <w:sz w:val="22"/>
          <w:szCs w:val="22"/>
        </w:rPr>
      </w:pPr>
      <w:bookmarkStart w:name="_GoBack" w:id="0"/>
      <w:bookmarkEnd w:id="0"/>
      <w:r w:rsidRPr="00C2350E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280D" w:rsidP="008F280D" w:rsidR="008F280D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>REPUBLIKA HRVATSKA</w:t>
      </w:r>
    </w:p>
    <w:p w:rsidRDefault="008F280D" w:rsidP="008F280D" w:rsidR="008F280D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TRGOVAČKI SUD U ZAGREBU </w:t>
      </w:r>
    </w:p>
    <w:p w:rsidRDefault="008F280D" w:rsidP="008F280D" w:rsidR="008F280D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Zagreb, </w:t>
      </w:r>
      <w:proofErr w:type="spellStart"/>
      <w:r w:rsidRPr="00C2350E">
        <w:rPr>
          <w:sz w:val="22"/>
          <w:szCs w:val="22"/>
        </w:rPr>
        <w:t>Amruševa</w:t>
      </w:r>
      <w:proofErr w:type="spellEnd"/>
      <w:r w:rsidRPr="00C2350E">
        <w:rPr>
          <w:sz w:val="22"/>
          <w:szCs w:val="22"/>
        </w:rPr>
        <w:t xml:space="preserve"> 2/II</w:t>
      </w:r>
    </w:p>
    <w:p w:rsidRDefault="008F280D" w:rsidP="005E7947" w:rsidR="008F280D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                                                                                               </w:t>
      </w:r>
      <w:r w:rsidRPr="00C2350E">
        <w:rPr>
          <w:sz w:val="22"/>
          <w:szCs w:val="22"/>
        </w:rPr>
        <w:tab/>
      </w:r>
      <w:r w:rsidRPr="00C2350E">
        <w:rPr>
          <w:sz w:val="22"/>
          <w:szCs w:val="22"/>
        </w:rPr>
        <w:tab/>
      </w:r>
      <w:r w:rsidR="00C2350E">
        <w:rPr>
          <w:sz w:val="22"/>
          <w:szCs w:val="22"/>
        </w:rPr>
        <w:tab/>
      </w:r>
      <w:r w:rsidR="00AD6A5B">
        <w:rPr>
          <w:sz w:val="22"/>
          <w:szCs w:val="22"/>
        </w:rPr>
        <w:t>12 St-802</w:t>
      </w:r>
      <w:r w:rsidRPr="00C2350E">
        <w:rPr>
          <w:sz w:val="22"/>
          <w:szCs w:val="22"/>
        </w:rPr>
        <w:t>/201</w:t>
      </w:r>
      <w:r w:rsidR="009B6461">
        <w:rPr>
          <w:sz w:val="22"/>
          <w:szCs w:val="22"/>
        </w:rPr>
        <w:t>4</w:t>
      </w:r>
    </w:p>
    <w:p w:rsidRDefault="008F280D" w:rsidP="008F280D" w:rsidR="008F280D" w:rsidRPr="00C2350E">
      <w:pPr>
        <w:jc w:val="center"/>
        <w:rPr>
          <w:b/>
          <w:sz w:val="22"/>
          <w:szCs w:val="22"/>
        </w:rPr>
      </w:pPr>
      <w:r w:rsidRPr="00C2350E">
        <w:rPr>
          <w:b/>
          <w:sz w:val="22"/>
          <w:szCs w:val="22"/>
        </w:rPr>
        <w:t xml:space="preserve">R  J  E  Š  E  NJ  E </w:t>
      </w:r>
    </w:p>
    <w:p w:rsidRDefault="008F280D" w:rsidP="008F280D" w:rsidR="008F280D" w:rsidRPr="00C2350E">
      <w:pPr>
        <w:jc w:val="both"/>
        <w:rPr>
          <w:sz w:val="22"/>
          <w:szCs w:val="22"/>
        </w:rPr>
      </w:pPr>
    </w:p>
    <w:p w:rsidRDefault="00AD6A5B" w:rsidP="008F280D" w:rsidR="00AD6A5B">
      <w:pPr>
        <w:jc w:val="both"/>
      </w:pPr>
      <w:r>
        <w:t xml:space="preserve">TRGOVAČKI SUD U ZAGREBU po stečajnom sucu Nini Radiću , u stečajnom postupku nad WORLD CLASS ZAGREB d.o.o. u stečaju Zagreb, Izidora </w:t>
      </w:r>
      <w:proofErr w:type="spellStart"/>
      <w:r>
        <w:t>Kršnjavog</w:t>
      </w:r>
      <w:proofErr w:type="spellEnd"/>
      <w:r>
        <w:t xml:space="preserve"> 1, MBS:080699676, OIB:40675411313, </w:t>
      </w:r>
      <w:r w:rsidR="005B7EF7">
        <w:t>20</w:t>
      </w:r>
      <w:r>
        <w:t>. travnja  2016. godine</w:t>
      </w:r>
    </w:p>
    <w:p w:rsidRDefault="00AD6A5B" w:rsidP="008F280D" w:rsidR="00AD6A5B">
      <w:pPr>
        <w:jc w:val="both"/>
        <w:rPr>
          <w:sz w:val="22"/>
          <w:szCs w:val="22"/>
        </w:rPr>
      </w:pPr>
    </w:p>
    <w:p w:rsidRDefault="006E437B" w:rsidP="006E437B" w:rsidR="006E437B" w:rsidRPr="00C2350E">
      <w:pPr>
        <w:jc w:val="center"/>
        <w:rPr>
          <w:sz w:val="22"/>
          <w:szCs w:val="22"/>
        </w:rPr>
      </w:pPr>
      <w:r w:rsidRPr="00C2350E">
        <w:rPr>
          <w:sz w:val="22"/>
          <w:szCs w:val="22"/>
        </w:rPr>
        <w:t>r   i   j   e   š   i   o     j   e</w:t>
      </w:r>
    </w:p>
    <w:p w:rsidRDefault="004D6B77" w:rsidP="004D6B77" w:rsidR="004D6B77" w:rsidRPr="00C2350E">
      <w:pPr>
        <w:jc w:val="both"/>
        <w:rPr>
          <w:sz w:val="22"/>
          <w:szCs w:val="22"/>
        </w:rPr>
      </w:pPr>
    </w:p>
    <w:p w:rsidRDefault="0053374B" w:rsidP="005A5A3D" w:rsidR="00081B35" w:rsidRPr="00C2350E">
      <w:pPr>
        <w:jc w:val="both"/>
        <w:rPr>
          <w:sz w:val="22"/>
          <w:szCs w:val="22"/>
        </w:rPr>
      </w:pPr>
      <w:r w:rsidRPr="00C2350E">
        <w:rPr>
          <w:sz w:val="22"/>
          <w:szCs w:val="22"/>
        </w:rPr>
        <w:t xml:space="preserve">I  </w:t>
      </w:r>
      <w:r w:rsidR="00275502" w:rsidRPr="00C2350E">
        <w:rPr>
          <w:sz w:val="22"/>
          <w:szCs w:val="22"/>
        </w:rPr>
        <w:t xml:space="preserve"> </w:t>
      </w:r>
      <w:r w:rsidR="005148BA" w:rsidRPr="00C2350E">
        <w:rPr>
          <w:sz w:val="22"/>
          <w:szCs w:val="22"/>
        </w:rPr>
        <w:tab/>
      </w:r>
      <w:r w:rsidR="00275502" w:rsidRPr="00C2350E">
        <w:rPr>
          <w:sz w:val="22"/>
          <w:szCs w:val="22"/>
        </w:rPr>
        <w:t>Stečajnom</w:t>
      </w:r>
      <w:r w:rsidRPr="00C2350E">
        <w:rPr>
          <w:sz w:val="22"/>
          <w:szCs w:val="22"/>
        </w:rPr>
        <w:t xml:space="preserve"> upravitelj</w:t>
      </w:r>
      <w:r w:rsidR="00275502" w:rsidRPr="00C2350E">
        <w:rPr>
          <w:sz w:val="22"/>
          <w:szCs w:val="22"/>
        </w:rPr>
        <w:t>u</w:t>
      </w:r>
      <w:r w:rsidR="00EA1B0A" w:rsidRPr="00C2350E">
        <w:rPr>
          <w:sz w:val="22"/>
          <w:szCs w:val="22"/>
        </w:rPr>
        <w:t xml:space="preserve"> </w:t>
      </w:r>
      <w:r w:rsidR="00AD6A5B">
        <w:t xml:space="preserve">Zvonimir </w:t>
      </w:r>
      <w:proofErr w:type="spellStart"/>
      <w:r w:rsidR="00AD6A5B">
        <w:t>Bodrožić</w:t>
      </w:r>
      <w:proofErr w:type="spellEnd"/>
      <w:r w:rsidR="00AD6A5B">
        <w:t xml:space="preserve"> iz Zagreba, </w:t>
      </w:r>
      <w:proofErr w:type="spellStart"/>
      <w:r w:rsidR="00AD6A5B">
        <w:t>Jurišićeva</w:t>
      </w:r>
      <w:proofErr w:type="spellEnd"/>
      <w:r w:rsidR="00AD6A5B">
        <w:t xml:space="preserve"> 30, OIB:85272390668</w:t>
      </w:r>
      <w:r w:rsidR="006A009D" w:rsidRPr="00C2350E">
        <w:rPr>
          <w:sz w:val="22"/>
          <w:szCs w:val="22"/>
        </w:rPr>
        <w:t xml:space="preserve"> </w:t>
      </w:r>
      <w:r w:rsidR="00EA3146" w:rsidRPr="00C2350E">
        <w:rPr>
          <w:sz w:val="22"/>
          <w:szCs w:val="22"/>
        </w:rPr>
        <w:t>određuje se</w:t>
      </w:r>
      <w:r w:rsidR="00C26043" w:rsidRPr="00C2350E">
        <w:rPr>
          <w:sz w:val="22"/>
          <w:szCs w:val="22"/>
        </w:rPr>
        <w:t xml:space="preserve"> </w:t>
      </w:r>
      <w:r w:rsidR="00DB2BC1">
        <w:rPr>
          <w:sz w:val="22"/>
          <w:szCs w:val="22"/>
        </w:rPr>
        <w:t xml:space="preserve">pravo na </w:t>
      </w:r>
      <w:r w:rsidR="00C26043" w:rsidRPr="00C2350E">
        <w:rPr>
          <w:sz w:val="22"/>
          <w:szCs w:val="22"/>
        </w:rPr>
        <w:t>nagrad</w:t>
      </w:r>
      <w:r w:rsidR="00DB2BC1">
        <w:rPr>
          <w:sz w:val="22"/>
          <w:szCs w:val="22"/>
        </w:rPr>
        <w:t>u</w:t>
      </w:r>
      <w:r w:rsidR="005E7947" w:rsidRPr="00C2350E">
        <w:rPr>
          <w:sz w:val="22"/>
          <w:szCs w:val="22"/>
        </w:rPr>
        <w:t xml:space="preserve"> za poslove privremenog stečajnog upravitelja</w:t>
      </w:r>
      <w:r w:rsidR="00C26043" w:rsidRPr="00C2350E">
        <w:rPr>
          <w:sz w:val="22"/>
          <w:szCs w:val="22"/>
        </w:rPr>
        <w:t xml:space="preserve"> u iznosu od </w:t>
      </w:r>
      <w:r w:rsidR="007F3411" w:rsidRPr="00C2350E">
        <w:rPr>
          <w:sz w:val="22"/>
          <w:szCs w:val="22"/>
        </w:rPr>
        <w:t xml:space="preserve">10.000,00 ( </w:t>
      </w:r>
      <w:proofErr w:type="spellStart"/>
      <w:r w:rsidR="007F3411" w:rsidRPr="00C2350E">
        <w:rPr>
          <w:sz w:val="22"/>
          <w:szCs w:val="22"/>
        </w:rPr>
        <w:t>desettisućakuna</w:t>
      </w:r>
      <w:proofErr w:type="spellEnd"/>
      <w:r w:rsidR="00C26043" w:rsidRPr="00C2350E">
        <w:rPr>
          <w:sz w:val="22"/>
          <w:szCs w:val="22"/>
        </w:rPr>
        <w:t>) kuna.</w:t>
      </w:r>
    </w:p>
    <w:p w:rsidRDefault="00081B35" w:rsidP="00DB2BC1" w:rsidR="00DB2BC1" w:rsidRPr="00C2350E">
      <w:pPr>
        <w:jc w:val="both"/>
        <w:rPr>
          <w:sz w:val="22"/>
          <w:szCs w:val="22"/>
        </w:rPr>
      </w:pPr>
      <w:r w:rsidRPr="00C2350E">
        <w:rPr>
          <w:sz w:val="22"/>
          <w:szCs w:val="22"/>
        </w:rPr>
        <w:t xml:space="preserve">II </w:t>
      </w:r>
      <w:r w:rsidR="005148BA" w:rsidRPr="00C2350E">
        <w:rPr>
          <w:sz w:val="22"/>
          <w:szCs w:val="22"/>
        </w:rPr>
        <w:tab/>
      </w:r>
      <w:r w:rsidR="00DB2BC1" w:rsidRPr="00C2350E">
        <w:rPr>
          <w:sz w:val="22"/>
          <w:szCs w:val="22"/>
        </w:rPr>
        <w:t xml:space="preserve">Stečajnom upravitelju </w:t>
      </w:r>
      <w:r w:rsidR="00DB2BC1">
        <w:t xml:space="preserve">Zvonimir </w:t>
      </w:r>
      <w:proofErr w:type="spellStart"/>
      <w:r w:rsidR="00DB2BC1">
        <w:t>Bodrožić</w:t>
      </w:r>
      <w:proofErr w:type="spellEnd"/>
      <w:r w:rsidR="00DB2BC1">
        <w:t xml:space="preserve"> iz Zagreba, </w:t>
      </w:r>
      <w:proofErr w:type="spellStart"/>
      <w:r w:rsidR="00DB2BC1">
        <w:t>Jurišićeva</w:t>
      </w:r>
      <w:proofErr w:type="spellEnd"/>
      <w:r w:rsidR="00DB2BC1">
        <w:t xml:space="preserve"> 30, OIB:85272390668</w:t>
      </w:r>
      <w:r w:rsidR="00DB2BC1" w:rsidRPr="00C2350E">
        <w:rPr>
          <w:sz w:val="22"/>
          <w:szCs w:val="22"/>
        </w:rPr>
        <w:t xml:space="preserve"> određuje se</w:t>
      </w:r>
      <w:r w:rsidR="00DB2BC1">
        <w:rPr>
          <w:sz w:val="22"/>
          <w:szCs w:val="22"/>
        </w:rPr>
        <w:t xml:space="preserve"> pravo na nagradu</w:t>
      </w:r>
      <w:r w:rsidR="00DB2BC1" w:rsidRPr="00C2350E">
        <w:rPr>
          <w:sz w:val="22"/>
          <w:szCs w:val="22"/>
        </w:rPr>
        <w:t xml:space="preserve"> </w:t>
      </w:r>
      <w:r w:rsidR="00DB2BC1">
        <w:rPr>
          <w:sz w:val="22"/>
          <w:szCs w:val="22"/>
        </w:rPr>
        <w:t xml:space="preserve">za poslove stečajnog upravitelja </w:t>
      </w:r>
      <w:r w:rsidR="00DB2BC1" w:rsidRPr="00C2350E">
        <w:rPr>
          <w:sz w:val="22"/>
          <w:szCs w:val="22"/>
        </w:rPr>
        <w:t xml:space="preserve">u iznosu od </w:t>
      </w:r>
      <w:r w:rsidR="00DB2BC1">
        <w:rPr>
          <w:sz w:val="22"/>
          <w:szCs w:val="22"/>
        </w:rPr>
        <w:t>9</w:t>
      </w:r>
      <w:r w:rsidR="00DB2BC1" w:rsidRPr="00C2350E">
        <w:rPr>
          <w:sz w:val="22"/>
          <w:szCs w:val="22"/>
        </w:rPr>
        <w:t xml:space="preserve">.000,00 ( </w:t>
      </w:r>
      <w:proofErr w:type="spellStart"/>
      <w:r w:rsidR="00DB2BC1" w:rsidRPr="00C2350E">
        <w:rPr>
          <w:sz w:val="22"/>
          <w:szCs w:val="22"/>
        </w:rPr>
        <w:t>de</w:t>
      </w:r>
      <w:r w:rsidR="00DB2BC1">
        <w:rPr>
          <w:sz w:val="22"/>
          <w:szCs w:val="22"/>
        </w:rPr>
        <w:t>vettisućak</w:t>
      </w:r>
      <w:r w:rsidR="00DB2BC1" w:rsidRPr="00C2350E">
        <w:rPr>
          <w:sz w:val="22"/>
          <w:szCs w:val="22"/>
        </w:rPr>
        <w:t>una</w:t>
      </w:r>
      <w:proofErr w:type="spellEnd"/>
      <w:r w:rsidR="00DB2BC1" w:rsidRPr="00C2350E">
        <w:rPr>
          <w:sz w:val="22"/>
          <w:szCs w:val="22"/>
        </w:rPr>
        <w:t>) kuna .</w:t>
      </w:r>
    </w:p>
    <w:p w:rsidRDefault="00A62B46" w:rsidP="00DB2BC1" w:rsidR="00A62B46" w:rsidRPr="00C2350E">
      <w:pPr>
        <w:jc w:val="both"/>
        <w:rPr>
          <w:sz w:val="22"/>
          <w:szCs w:val="22"/>
        </w:rPr>
      </w:pPr>
    </w:p>
    <w:p w:rsidRDefault="007A7CBF" w:rsidP="004C5D79" w:rsidR="00DD2EEB" w:rsidRPr="00C2350E">
      <w:pPr>
        <w:jc w:val="center"/>
        <w:rPr>
          <w:sz w:val="22"/>
          <w:szCs w:val="22"/>
        </w:rPr>
      </w:pPr>
      <w:r w:rsidRPr="00C2350E">
        <w:rPr>
          <w:sz w:val="22"/>
          <w:szCs w:val="22"/>
        </w:rPr>
        <w:t>O</w:t>
      </w:r>
      <w:r w:rsidR="00DD2EEB" w:rsidRPr="00C2350E">
        <w:rPr>
          <w:sz w:val="22"/>
          <w:szCs w:val="22"/>
        </w:rPr>
        <w:t xml:space="preserve">    b    r    a    z    l    o    ž    e    nj    e</w:t>
      </w:r>
    </w:p>
    <w:p w:rsidRDefault="00C2350E" w:rsidP="004C5D79" w:rsidR="00C2350E" w:rsidRPr="00C2350E">
      <w:pPr>
        <w:jc w:val="center"/>
        <w:rPr>
          <w:sz w:val="22"/>
          <w:szCs w:val="22"/>
        </w:rPr>
      </w:pPr>
    </w:p>
    <w:p w:rsidRDefault="005148BA" w:rsidP="00514D1A" w:rsidR="00BA1510">
      <w:pPr>
        <w:jc w:val="both"/>
        <w:rPr>
          <w:sz w:val="22"/>
          <w:szCs w:val="22"/>
        </w:rPr>
      </w:pPr>
      <w:r w:rsidRPr="00C2350E">
        <w:rPr>
          <w:sz w:val="22"/>
          <w:szCs w:val="22"/>
        </w:rPr>
        <w:tab/>
      </w:r>
      <w:r w:rsidR="00AD6A5B">
        <w:t xml:space="preserve">Zvonimir </w:t>
      </w:r>
      <w:proofErr w:type="spellStart"/>
      <w:r w:rsidR="00AD6A5B">
        <w:t>Bodrožić</w:t>
      </w:r>
      <w:proofErr w:type="spellEnd"/>
      <w:r w:rsidR="00AD6A5B">
        <w:t xml:space="preserve"> iz Zagreba, </w:t>
      </w:r>
      <w:proofErr w:type="spellStart"/>
      <w:r w:rsidR="00AD6A5B">
        <w:t>Jurišićeva</w:t>
      </w:r>
      <w:proofErr w:type="spellEnd"/>
      <w:r w:rsidR="00AD6A5B">
        <w:t xml:space="preserve"> 30, OIB:85272390668</w:t>
      </w:r>
      <w:r w:rsidR="00DB2BC1">
        <w:t xml:space="preserve"> </w:t>
      </w:r>
      <w:r w:rsidR="00275502" w:rsidRPr="00C2350E">
        <w:rPr>
          <w:sz w:val="22"/>
          <w:szCs w:val="22"/>
        </w:rPr>
        <w:t xml:space="preserve">imenovan je </w:t>
      </w:r>
      <w:r w:rsidR="007F3411" w:rsidRPr="00C2350E">
        <w:rPr>
          <w:sz w:val="22"/>
          <w:szCs w:val="22"/>
        </w:rPr>
        <w:t>1</w:t>
      </w:r>
      <w:r w:rsidR="00AD6A5B">
        <w:rPr>
          <w:sz w:val="22"/>
          <w:szCs w:val="22"/>
        </w:rPr>
        <w:t>8</w:t>
      </w:r>
      <w:r w:rsidR="007F50D1" w:rsidRPr="00C2350E">
        <w:rPr>
          <w:sz w:val="22"/>
          <w:szCs w:val="22"/>
        </w:rPr>
        <w:t xml:space="preserve">. </w:t>
      </w:r>
      <w:r w:rsidR="007F3411" w:rsidRPr="00C2350E">
        <w:rPr>
          <w:sz w:val="22"/>
          <w:szCs w:val="22"/>
        </w:rPr>
        <w:t>0</w:t>
      </w:r>
      <w:r w:rsidR="00AD6A5B">
        <w:rPr>
          <w:sz w:val="22"/>
          <w:szCs w:val="22"/>
        </w:rPr>
        <w:t>3</w:t>
      </w:r>
      <w:r w:rsidR="00EF62FE" w:rsidRPr="00C2350E">
        <w:rPr>
          <w:sz w:val="22"/>
          <w:szCs w:val="22"/>
        </w:rPr>
        <w:t>.</w:t>
      </w:r>
      <w:r w:rsidR="007F50D1" w:rsidRPr="00C2350E">
        <w:rPr>
          <w:sz w:val="22"/>
          <w:szCs w:val="22"/>
        </w:rPr>
        <w:t xml:space="preserve"> 20</w:t>
      </w:r>
      <w:r w:rsidR="005819B1" w:rsidRPr="00C2350E">
        <w:rPr>
          <w:sz w:val="22"/>
          <w:szCs w:val="22"/>
        </w:rPr>
        <w:t>1</w:t>
      </w:r>
      <w:r w:rsidR="007F3411" w:rsidRPr="00C2350E">
        <w:rPr>
          <w:sz w:val="22"/>
          <w:szCs w:val="22"/>
        </w:rPr>
        <w:t>5</w:t>
      </w:r>
      <w:r w:rsidR="007F50D1" w:rsidRPr="00C2350E">
        <w:rPr>
          <w:sz w:val="22"/>
          <w:szCs w:val="22"/>
        </w:rPr>
        <w:t xml:space="preserve">. godine privremenim, a </w:t>
      </w:r>
      <w:r w:rsidR="00514D1A">
        <w:rPr>
          <w:sz w:val="22"/>
          <w:szCs w:val="22"/>
        </w:rPr>
        <w:t>12</w:t>
      </w:r>
      <w:r w:rsidR="007F50D1" w:rsidRPr="00C2350E">
        <w:rPr>
          <w:sz w:val="22"/>
          <w:szCs w:val="22"/>
        </w:rPr>
        <w:t xml:space="preserve">. </w:t>
      </w:r>
      <w:r w:rsidR="008F280D" w:rsidRPr="00C2350E">
        <w:rPr>
          <w:sz w:val="22"/>
          <w:szCs w:val="22"/>
        </w:rPr>
        <w:t>0</w:t>
      </w:r>
      <w:r w:rsidR="007F3411" w:rsidRPr="00C2350E">
        <w:rPr>
          <w:sz w:val="22"/>
          <w:szCs w:val="22"/>
        </w:rPr>
        <w:t>5</w:t>
      </w:r>
      <w:r w:rsidR="00EF62FE" w:rsidRPr="00C2350E">
        <w:rPr>
          <w:sz w:val="22"/>
          <w:szCs w:val="22"/>
        </w:rPr>
        <w:t>. 201</w:t>
      </w:r>
      <w:r w:rsidR="008F280D" w:rsidRPr="00C2350E">
        <w:rPr>
          <w:sz w:val="22"/>
          <w:szCs w:val="22"/>
        </w:rPr>
        <w:t>5</w:t>
      </w:r>
      <w:r w:rsidR="007F50D1" w:rsidRPr="00C2350E">
        <w:rPr>
          <w:sz w:val="22"/>
          <w:szCs w:val="22"/>
        </w:rPr>
        <w:t xml:space="preserve">. godine stečajnim upraviteljem nad dužnikom </w:t>
      </w:r>
      <w:r w:rsidR="00514D1A">
        <w:t xml:space="preserve">WORLD CLASS ZAGREB d.o.o. u stečaju Zagreb, Izidora </w:t>
      </w:r>
      <w:proofErr w:type="spellStart"/>
      <w:r w:rsidR="00514D1A">
        <w:t>Kršnjavog</w:t>
      </w:r>
      <w:proofErr w:type="spellEnd"/>
      <w:r w:rsidR="00514D1A">
        <w:t xml:space="preserve"> 1, MBS:080699676, OIB:40675411313</w:t>
      </w:r>
      <w:r w:rsidR="00EF62FE" w:rsidRPr="00C2350E">
        <w:rPr>
          <w:sz w:val="22"/>
          <w:szCs w:val="22"/>
        </w:rPr>
        <w:t xml:space="preserve">. </w:t>
      </w:r>
      <w:r w:rsidR="00BA1510" w:rsidRPr="00C2350E">
        <w:rPr>
          <w:sz w:val="22"/>
          <w:szCs w:val="22"/>
        </w:rPr>
        <w:t>Za uč</w:t>
      </w:r>
      <w:r w:rsidR="00036D5E" w:rsidRPr="00C2350E">
        <w:rPr>
          <w:sz w:val="22"/>
          <w:szCs w:val="22"/>
        </w:rPr>
        <w:t>injeni posao i radnje privremenog</w:t>
      </w:r>
      <w:r w:rsidR="007F50D1" w:rsidRPr="00C2350E">
        <w:rPr>
          <w:sz w:val="22"/>
          <w:szCs w:val="22"/>
        </w:rPr>
        <w:t xml:space="preserve"> </w:t>
      </w:r>
      <w:r w:rsidR="00DF6C57" w:rsidRPr="00C2350E">
        <w:rPr>
          <w:sz w:val="22"/>
          <w:szCs w:val="22"/>
        </w:rPr>
        <w:t>i</w:t>
      </w:r>
      <w:r w:rsidR="007F50D1" w:rsidRPr="00C2350E">
        <w:rPr>
          <w:sz w:val="22"/>
          <w:szCs w:val="22"/>
        </w:rPr>
        <w:t xml:space="preserve"> stečajnog </w:t>
      </w:r>
      <w:r w:rsidR="00036D5E" w:rsidRPr="00C2350E">
        <w:rPr>
          <w:sz w:val="22"/>
          <w:szCs w:val="22"/>
        </w:rPr>
        <w:t>upravitelja</w:t>
      </w:r>
      <w:r w:rsidR="00BA1510" w:rsidRPr="00C2350E">
        <w:rPr>
          <w:sz w:val="22"/>
          <w:szCs w:val="22"/>
        </w:rPr>
        <w:t xml:space="preserve"> podnijet je </w:t>
      </w:r>
      <w:r w:rsidR="007F3411" w:rsidRPr="00C2350E">
        <w:rPr>
          <w:sz w:val="22"/>
          <w:szCs w:val="22"/>
        </w:rPr>
        <w:t>13</w:t>
      </w:r>
      <w:r w:rsidR="00EA3146" w:rsidRPr="00C2350E">
        <w:rPr>
          <w:sz w:val="22"/>
          <w:szCs w:val="22"/>
        </w:rPr>
        <w:t xml:space="preserve">. </w:t>
      </w:r>
      <w:r w:rsidR="008F280D" w:rsidRPr="00C2350E">
        <w:rPr>
          <w:sz w:val="22"/>
          <w:szCs w:val="22"/>
        </w:rPr>
        <w:t>0</w:t>
      </w:r>
      <w:r w:rsidR="00514D1A">
        <w:rPr>
          <w:sz w:val="22"/>
          <w:szCs w:val="22"/>
        </w:rPr>
        <w:t>4</w:t>
      </w:r>
      <w:r w:rsidR="00EF62FE" w:rsidRPr="00C2350E">
        <w:rPr>
          <w:sz w:val="22"/>
          <w:szCs w:val="22"/>
        </w:rPr>
        <w:t>.</w:t>
      </w:r>
      <w:r w:rsidR="007F50D1" w:rsidRPr="00C2350E">
        <w:rPr>
          <w:sz w:val="22"/>
          <w:szCs w:val="22"/>
        </w:rPr>
        <w:t xml:space="preserve"> </w:t>
      </w:r>
      <w:r w:rsidR="00A62B46" w:rsidRPr="00C2350E">
        <w:rPr>
          <w:sz w:val="22"/>
          <w:szCs w:val="22"/>
        </w:rPr>
        <w:t>20</w:t>
      </w:r>
      <w:r w:rsidR="005819B1" w:rsidRPr="00C2350E">
        <w:rPr>
          <w:sz w:val="22"/>
          <w:szCs w:val="22"/>
        </w:rPr>
        <w:t>1</w:t>
      </w:r>
      <w:r w:rsidR="00514D1A">
        <w:rPr>
          <w:sz w:val="22"/>
          <w:szCs w:val="22"/>
        </w:rPr>
        <w:t>6</w:t>
      </w:r>
      <w:r w:rsidR="00BA1510" w:rsidRPr="00C2350E">
        <w:rPr>
          <w:sz w:val="22"/>
          <w:szCs w:val="22"/>
        </w:rPr>
        <w:t xml:space="preserve">. godine zahtjev za određivanjem nagrade u visini od </w:t>
      </w:r>
      <w:r w:rsidR="007F3411" w:rsidRPr="00C2350E">
        <w:rPr>
          <w:sz w:val="22"/>
          <w:szCs w:val="22"/>
        </w:rPr>
        <w:t>10.000,00</w:t>
      </w:r>
      <w:r w:rsidR="00BA1510" w:rsidRPr="00C2350E">
        <w:rPr>
          <w:sz w:val="22"/>
          <w:szCs w:val="22"/>
        </w:rPr>
        <w:t xml:space="preserve"> kuna  sukladno izvršenom poslu, a sve u skladu s člankom 7</w:t>
      </w:r>
      <w:r w:rsidR="002E652D" w:rsidRPr="00C2350E">
        <w:rPr>
          <w:sz w:val="22"/>
          <w:szCs w:val="22"/>
        </w:rPr>
        <w:t>., 8., i 19.</w:t>
      </w:r>
      <w:r w:rsidR="00BA1510" w:rsidRPr="00C2350E">
        <w:rPr>
          <w:sz w:val="22"/>
          <w:szCs w:val="22"/>
        </w:rPr>
        <w:t xml:space="preserve"> Uredbe o kriterijima i načinu obračuna i plaćanja nagrada stečajnim upraviteljima, te članku 1</w:t>
      </w:r>
      <w:r w:rsidR="005B69F5" w:rsidRPr="00C2350E">
        <w:rPr>
          <w:sz w:val="22"/>
          <w:szCs w:val="22"/>
        </w:rPr>
        <w:t>7</w:t>
      </w:r>
      <w:r w:rsidR="000954BF" w:rsidRPr="00C2350E">
        <w:rPr>
          <w:sz w:val="22"/>
          <w:szCs w:val="22"/>
        </w:rPr>
        <w:t>. i 2</w:t>
      </w:r>
      <w:r w:rsidR="00CA399F" w:rsidRPr="00C2350E">
        <w:rPr>
          <w:sz w:val="22"/>
          <w:szCs w:val="22"/>
        </w:rPr>
        <w:t>9</w:t>
      </w:r>
      <w:r w:rsidR="000954BF" w:rsidRPr="00C2350E">
        <w:rPr>
          <w:sz w:val="22"/>
          <w:szCs w:val="22"/>
        </w:rPr>
        <w:t xml:space="preserve">. Stečajnog zakona (NN </w:t>
      </w:r>
      <w:r w:rsidR="00C60BF7" w:rsidRPr="00C2350E">
        <w:rPr>
          <w:sz w:val="22"/>
          <w:szCs w:val="22"/>
        </w:rPr>
        <w:t xml:space="preserve">82/2006) . </w:t>
      </w:r>
      <w:r w:rsidR="00036D5E" w:rsidRPr="00C2350E">
        <w:rPr>
          <w:sz w:val="22"/>
          <w:szCs w:val="22"/>
        </w:rPr>
        <w:t>Sud je zahtjev stečajnog upravitelj</w:t>
      </w:r>
      <w:r w:rsidR="00BA1510" w:rsidRPr="00C2350E">
        <w:rPr>
          <w:sz w:val="22"/>
          <w:szCs w:val="22"/>
        </w:rPr>
        <w:t>a za odra</w:t>
      </w:r>
      <w:r w:rsidR="00036D5E" w:rsidRPr="00C2350E">
        <w:rPr>
          <w:sz w:val="22"/>
          <w:szCs w:val="22"/>
        </w:rPr>
        <w:t xml:space="preserve">đeni posao u svojstvu privremenog </w:t>
      </w:r>
      <w:r w:rsidR="007F50D1" w:rsidRPr="00C2350E">
        <w:rPr>
          <w:sz w:val="22"/>
          <w:szCs w:val="22"/>
        </w:rPr>
        <w:t xml:space="preserve"> </w:t>
      </w:r>
      <w:r w:rsidR="00036D5E" w:rsidRPr="00C2350E">
        <w:rPr>
          <w:sz w:val="22"/>
          <w:szCs w:val="22"/>
        </w:rPr>
        <w:t>stečajnog upravitelja</w:t>
      </w:r>
      <w:r w:rsidR="00BA1510" w:rsidRPr="00C2350E">
        <w:rPr>
          <w:sz w:val="22"/>
          <w:szCs w:val="22"/>
        </w:rPr>
        <w:t xml:space="preserve"> </w:t>
      </w:r>
      <w:r w:rsidR="00514D1A">
        <w:rPr>
          <w:sz w:val="22"/>
          <w:szCs w:val="22"/>
        </w:rPr>
        <w:t xml:space="preserve">ocijenio osnovanim za iznos od 10.000,00 kuna. U dijelu zahtjeva za nagradom </w:t>
      </w:r>
      <w:r w:rsidR="00DB2BC1">
        <w:rPr>
          <w:sz w:val="22"/>
          <w:szCs w:val="22"/>
        </w:rPr>
        <w:t>na koji se  primjenjuje  Uredba</w:t>
      </w:r>
      <w:r w:rsidR="00514D1A">
        <w:rPr>
          <w:sz w:val="22"/>
          <w:szCs w:val="22"/>
        </w:rPr>
        <w:t xml:space="preserve"> NN 105/15</w:t>
      </w:r>
      <w:r w:rsidR="00DB2BC1">
        <w:rPr>
          <w:sz w:val="22"/>
          <w:szCs w:val="22"/>
        </w:rPr>
        <w:t xml:space="preserve"> i to članak 7., 8., i 15. određ</w:t>
      </w:r>
      <w:r w:rsidR="009B6461">
        <w:rPr>
          <w:sz w:val="22"/>
          <w:szCs w:val="22"/>
        </w:rPr>
        <w:t>en je bruto iznos od 9.000,00 (</w:t>
      </w:r>
      <w:proofErr w:type="spellStart"/>
      <w:r w:rsidR="00DB2BC1">
        <w:rPr>
          <w:sz w:val="22"/>
          <w:szCs w:val="22"/>
        </w:rPr>
        <w:t>devettisućakuna</w:t>
      </w:r>
      <w:proofErr w:type="spellEnd"/>
      <w:r w:rsidR="00DB2BC1">
        <w:rPr>
          <w:sz w:val="22"/>
          <w:szCs w:val="22"/>
        </w:rPr>
        <w:t xml:space="preserve">) kuna sve sukladno unovčenoj stečajnoj masi., budući je upravitelj uspio unovčiti stečajnu masu prije proteka godine dana od ispitnog ročišta u ovom predmetu. </w:t>
      </w:r>
      <w:r w:rsidR="00514D1A">
        <w:rPr>
          <w:sz w:val="22"/>
          <w:szCs w:val="22"/>
        </w:rPr>
        <w:t xml:space="preserve"> </w:t>
      </w:r>
    </w:p>
    <w:p w:rsidRDefault="00DB2BC1" w:rsidP="00514D1A" w:rsidR="00DB2BC1" w:rsidRPr="00C2350E">
      <w:pPr>
        <w:jc w:val="both"/>
        <w:rPr>
          <w:sz w:val="22"/>
          <w:szCs w:val="22"/>
        </w:rPr>
      </w:pPr>
    </w:p>
    <w:p w:rsidRDefault="00811DC0" w:rsidP="00331534" w:rsidR="00EA6F31" w:rsidRPr="00C2350E">
      <w:pPr>
        <w:jc w:val="center"/>
        <w:outlineLvl w:val="0"/>
        <w:rPr>
          <w:sz w:val="22"/>
          <w:szCs w:val="22"/>
        </w:rPr>
      </w:pPr>
      <w:r w:rsidRPr="00C2350E">
        <w:rPr>
          <w:sz w:val="22"/>
          <w:szCs w:val="22"/>
        </w:rPr>
        <w:t xml:space="preserve"> U </w:t>
      </w:r>
      <w:r w:rsidR="00EA6F31" w:rsidRPr="00C2350E">
        <w:rPr>
          <w:sz w:val="22"/>
          <w:szCs w:val="22"/>
        </w:rPr>
        <w:t>Zagreb</w:t>
      </w:r>
      <w:r w:rsidRPr="00C2350E">
        <w:rPr>
          <w:sz w:val="22"/>
          <w:szCs w:val="22"/>
        </w:rPr>
        <w:t>u</w:t>
      </w:r>
      <w:r w:rsidR="00EA6F31" w:rsidRPr="00C2350E">
        <w:rPr>
          <w:sz w:val="22"/>
          <w:szCs w:val="22"/>
        </w:rPr>
        <w:t xml:space="preserve">, </w:t>
      </w:r>
      <w:r w:rsidR="005B7EF7">
        <w:rPr>
          <w:sz w:val="22"/>
          <w:szCs w:val="22"/>
        </w:rPr>
        <w:t>20</w:t>
      </w:r>
      <w:r w:rsidR="00EA6F31" w:rsidRPr="00C2350E">
        <w:rPr>
          <w:sz w:val="22"/>
          <w:szCs w:val="22"/>
        </w:rPr>
        <w:t>.</w:t>
      </w:r>
      <w:r w:rsidR="00537861" w:rsidRPr="00C2350E">
        <w:rPr>
          <w:sz w:val="22"/>
          <w:szCs w:val="22"/>
        </w:rPr>
        <w:t xml:space="preserve"> </w:t>
      </w:r>
      <w:r w:rsidR="00DB2BC1">
        <w:rPr>
          <w:sz w:val="22"/>
          <w:szCs w:val="22"/>
        </w:rPr>
        <w:t>travnja</w:t>
      </w:r>
      <w:r w:rsidR="005819B1" w:rsidRPr="00C2350E">
        <w:rPr>
          <w:sz w:val="22"/>
          <w:szCs w:val="22"/>
        </w:rPr>
        <w:t xml:space="preserve">  201</w:t>
      </w:r>
      <w:r w:rsidR="00DB2BC1">
        <w:rPr>
          <w:sz w:val="22"/>
          <w:szCs w:val="22"/>
        </w:rPr>
        <w:t>6</w:t>
      </w:r>
      <w:r w:rsidR="00EA6F31" w:rsidRPr="00C2350E">
        <w:rPr>
          <w:sz w:val="22"/>
          <w:szCs w:val="22"/>
        </w:rPr>
        <w:t>. godine</w:t>
      </w:r>
    </w:p>
    <w:p w:rsidRDefault="00EA6F31" w:rsidP="00DD2EEB" w:rsidR="00C2350E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                                                                                      </w:t>
      </w:r>
      <w:r w:rsidR="00C2350E" w:rsidRPr="00C2350E">
        <w:rPr>
          <w:sz w:val="22"/>
          <w:szCs w:val="22"/>
        </w:rPr>
        <w:tab/>
      </w:r>
      <w:r w:rsidRPr="00C2350E">
        <w:rPr>
          <w:sz w:val="22"/>
          <w:szCs w:val="22"/>
        </w:rPr>
        <w:t xml:space="preserve">  </w:t>
      </w:r>
    </w:p>
    <w:p w:rsidRDefault="008311BF" w:rsidP="00C2350E" w:rsidR="00EA6F31" w:rsidRPr="00C2350E">
      <w:pPr>
        <w:ind w:firstLine="708" w:left="4956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A6F31" w:rsidRPr="00C2350E">
        <w:rPr>
          <w:sz w:val="22"/>
          <w:szCs w:val="22"/>
        </w:rPr>
        <w:t xml:space="preserve"> Stečajni sudac:</w:t>
      </w:r>
    </w:p>
    <w:p w:rsidRDefault="00EA6F31" w:rsidP="00DD2EEB" w:rsidR="00EA6F31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                                                                                       </w:t>
      </w:r>
      <w:r w:rsidR="00C2350E" w:rsidRPr="00C2350E">
        <w:rPr>
          <w:sz w:val="22"/>
          <w:szCs w:val="22"/>
        </w:rPr>
        <w:tab/>
      </w:r>
      <w:r w:rsidRPr="00C2350E">
        <w:rPr>
          <w:sz w:val="22"/>
          <w:szCs w:val="22"/>
        </w:rPr>
        <w:t xml:space="preserve">  </w:t>
      </w:r>
      <w:r w:rsidR="003C3CBC">
        <w:rPr>
          <w:sz w:val="22"/>
          <w:szCs w:val="22"/>
        </w:rPr>
        <w:t xml:space="preserve">             </w:t>
      </w:r>
      <w:r w:rsidR="008311BF">
        <w:rPr>
          <w:sz w:val="22"/>
          <w:szCs w:val="22"/>
        </w:rPr>
        <w:t xml:space="preserve"> </w:t>
      </w:r>
      <w:r w:rsidRPr="00C2350E">
        <w:rPr>
          <w:sz w:val="22"/>
          <w:szCs w:val="22"/>
        </w:rPr>
        <w:t>Nino Radić</w:t>
      </w:r>
      <w:r w:rsidR="00E06840" w:rsidRPr="00C2350E">
        <w:rPr>
          <w:sz w:val="22"/>
          <w:szCs w:val="22"/>
        </w:rPr>
        <w:t xml:space="preserve"> </w:t>
      </w:r>
      <w:r w:rsidR="003C3CBC">
        <w:rPr>
          <w:sz w:val="22"/>
          <w:szCs w:val="22"/>
        </w:rPr>
        <w:t xml:space="preserve"> vr. </w:t>
      </w:r>
    </w:p>
    <w:p w:rsidRDefault="00EA6F31" w:rsidP="00C26043" w:rsidR="00EA6F31" w:rsidRPr="00C2350E">
      <w:pPr>
        <w:outlineLvl w:val="0"/>
        <w:rPr>
          <w:sz w:val="22"/>
          <w:szCs w:val="22"/>
        </w:rPr>
      </w:pPr>
      <w:r w:rsidRPr="00C2350E">
        <w:rPr>
          <w:sz w:val="22"/>
          <w:szCs w:val="22"/>
        </w:rPr>
        <w:t>POUKA O PRAVNOM LIJEKU:</w:t>
      </w:r>
    </w:p>
    <w:p w:rsidRDefault="00EA6F31" w:rsidP="00C41118" w:rsidR="00607F4A">
      <w:pPr>
        <w:jc w:val="both"/>
        <w:rPr>
          <w:sz w:val="22"/>
          <w:szCs w:val="22"/>
        </w:rPr>
      </w:pPr>
      <w:r w:rsidRPr="00C2350E">
        <w:rPr>
          <w:sz w:val="22"/>
          <w:szCs w:val="22"/>
        </w:rPr>
        <w:t>Protiv rješenja</w:t>
      </w:r>
      <w:r w:rsidR="00AF6BE6" w:rsidRPr="00C2350E">
        <w:rPr>
          <w:sz w:val="22"/>
          <w:szCs w:val="22"/>
        </w:rPr>
        <w:t xml:space="preserve"> nezadovoljna stranka može uložiti žalbu</w:t>
      </w:r>
      <w:r w:rsidRPr="00C2350E">
        <w:rPr>
          <w:sz w:val="22"/>
          <w:szCs w:val="22"/>
        </w:rPr>
        <w:t xml:space="preserve"> u roku od 8 dana od dana dostave prijepisa. Žalba se podnosi Visokom trgovačkom sudu RH putem ovog suda u tri primjerka.</w:t>
      </w:r>
      <w:r w:rsidR="00E06840" w:rsidRPr="00C2350E">
        <w:rPr>
          <w:sz w:val="22"/>
          <w:szCs w:val="22"/>
        </w:rPr>
        <w:tab/>
      </w:r>
    </w:p>
    <w:p w:rsidRDefault="00B627A0" w:rsidP="00C41118" w:rsidR="00B627A0">
      <w:pPr>
        <w:jc w:val="both"/>
        <w:rPr>
          <w:sz w:val="22"/>
          <w:szCs w:val="22"/>
        </w:rPr>
      </w:pPr>
    </w:p>
    <w:p w:rsidRDefault="003E42D5" w:rsidR="003E42D5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3E42D5" w:rsidR="003E42D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3E42D5" w:rsidP="00C41118" w:rsidR="003E42D5">
      <w:pPr>
        <w:jc w:val="both"/>
        <w:rPr>
          <w:sz w:val="22"/>
          <w:szCs w:val="22"/>
        </w:rPr>
      </w:pPr>
    </w:p>
    <w:sectPr w:rsidR="003E42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1B35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120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534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3CBC"/>
    <w:rsid w:val="003C4ABD"/>
    <w:rsid w:val="003C6090"/>
    <w:rsid w:val="003C7664"/>
    <w:rsid w:val="003D0569"/>
    <w:rsid w:val="003D23A0"/>
    <w:rsid w:val="003D443A"/>
    <w:rsid w:val="003D770E"/>
    <w:rsid w:val="003E3522"/>
    <w:rsid w:val="003E42D5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48BA"/>
    <w:rsid w:val="00514D1A"/>
    <w:rsid w:val="005176A5"/>
    <w:rsid w:val="0052144E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9B1"/>
    <w:rsid w:val="00585728"/>
    <w:rsid w:val="00585C0C"/>
    <w:rsid w:val="00586ED6"/>
    <w:rsid w:val="00594568"/>
    <w:rsid w:val="00595A31"/>
    <w:rsid w:val="005964C6"/>
    <w:rsid w:val="005A58A0"/>
    <w:rsid w:val="005A5A3D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B7EF7"/>
    <w:rsid w:val="005C087C"/>
    <w:rsid w:val="005C13CB"/>
    <w:rsid w:val="005C4E23"/>
    <w:rsid w:val="005C781A"/>
    <w:rsid w:val="005D03C6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E7947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07F4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CB7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09D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5776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5F4D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274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3411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1DC0"/>
    <w:rsid w:val="00814D10"/>
    <w:rsid w:val="00815596"/>
    <w:rsid w:val="00815B34"/>
    <w:rsid w:val="008161DA"/>
    <w:rsid w:val="00825923"/>
    <w:rsid w:val="00830817"/>
    <w:rsid w:val="008311BF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442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280D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0602"/>
    <w:rsid w:val="009B2A60"/>
    <w:rsid w:val="009B3777"/>
    <w:rsid w:val="009B6461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7DA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4704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2B9B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5B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7A0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350E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18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02E6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3D96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BC1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840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1ED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62FE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2000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201B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9B06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06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F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F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F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F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9B06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06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F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F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F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F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72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St-802/2014-37</izvorni_sadrzaj>
    <derivirana_varijabla naziv="DomainObject.Oznaka_1">St-802/2014-37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St-802/2014</izvorni_sadrzaj>
    <derivirana_varijabla naziv="DomainObject.Predmet.OznakaBroj_1">St-802/2014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ZAGREB d.o.o.</izvorni_sadrzaj>
    <derivirana_varijabla naziv="DomainObject.Predmet.ProtustrankaFormated_1">  WORLD CLASS ZAGREB d.o.o.</derivirana_varijabla>
  </DomainObject.Predmet.ProtustrankaFormated>
  <DomainObject.Predmet.ProtustrankaFormatedOIB>
    <izvorni_sadrzaj>  WORLD CLASS ZAGREB d.o.o., OIB 40675411313</izvorni_sadrzaj>
    <derivirana_varijabla naziv="DomainObject.Predmet.ProtustrankaFormatedOIB_1">  WORLD CLASS ZAGREB d.o.o., OIB 40675411313</derivirana_varijabla>
  </DomainObject.Predmet.ProtustrankaFormatedOIB>
  <DomainObject.Predmet.ProtustrankaFormatedWithAdress>
    <izvorni_sadrzaj> WORLD CLASS ZAGREB d.o.o., Izidora Kršnjavoga 1, 10000 Zagreb</izvorni_sadrzaj>
    <derivirana_varijabla naziv="DomainObject.Predmet.ProtustrankaFormatedWithAdress_1"> WORLD CLASS ZAGREB d.o.o., Izidora Kršnjavoga 1, 10000 Zagreb</derivirana_varijabla>
  </DomainObject.Predmet.ProtustrankaFormatedWithAdress>
  <DomainObject.Predmet.ProtustrankaFormatedWithAdressOIB>
    <izvorni_sadrzaj> WORLD CLASS ZAGREB d.o.o., OIB 40675411313, Izidora Kršnjavoga 1, 10000 Zagreb</izvorni_sadrzaj>
    <derivirana_varijabla naziv="DomainObject.Predmet.ProtustrankaFormatedWithAdressOIB_1"> WORLD CLASS ZAGREB d.o.o., OIB 40675411313, Izidora Kršnjavoga 1, 10000 Zagreb</derivirana_varijabla>
  </DomainObject.Predmet.ProtustrankaFormatedWithAdressOIB>
  <DomainObject.Predmet.ProtustrankaWithAdress>
    <izvorni_sadrzaj>WORLD CLASS ZAGREB d.o.o. Izidora Kršnjavoga 1, 10000 Zagreb</izvorni_sadrzaj>
    <derivirana_varijabla naziv="DomainObject.Predmet.ProtustrankaWithAdress_1">WORLD CLASS ZAGREB d.o.o. Izidora Kršnjavoga 1, 10000 Zagreb</derivirana_varijabla>
  </DomainObject.Predmet.ProtustrankaWithAdress>
  <DomainObject.Predmet.ProtustrankaWithAdressOIB>
    <izvorni_sadrzaj>WORLD CLASS ZAGREB d.o.o., OIB 40675411313, Izidora Kršnjavoga 1, 10000 Zagreb</izvorni_sadrzaj>
    <derivirana_varijabla naziv="DomainObject.Predmet.ProtustrankaWithAdressOIB_1">WORLD CLASS ZAGREB d.o.o., OIB 40675411313, Izidora Kršnjavoga 1, 10000 Zagreb</derivirana_varijabla>
  </DomainObject.Predmet.ProtustrankaWithAdressOIB>
  <DomainObject.Predmet.ProtustrankaNazivFormated>
    <izvorni_sadrzaj>WORLD CLASS ZAGREB d.o.o.</izvorni_sadrzaj>
    <derivirana_varijabla naziv="DomainObject.Predmet.ProtustrankaNazivFormated_1">WORLD CLASS ZAGREB d.o.o.</derivirana_varijabla>
  </DomainObject.Predmet.ProtustrankaNazivFormated>
  <DomainObject.Predmet.ProtustrankaNazivFormatedOIB>
    <izvorni_sadrzaj>WORLD CLASS ZAGREB d.o.o., OIB 40675411313</izvorni_sadrzaj>
    <derivirana_varijabla naziv="DomainObject.Predmet.ProtustrankaNazivFormatedOIB_1">WORLD CLASS ZAGREB d.o.o., OIB 40675411313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ZAGREBd.o.o. zastupanog po punomoćniku Marija Herceg; ULF KARL GETHARD</izvorni_sadrzaj>
    <derivirana_varijabla naziv="DomainObject.Predmet.StrankaFormated_1">  WORLD CLASS ZAGREBd.o.o. zastupanog po punomoćniku Marija Herceg; ULF KARL GETHARD</derivirana_varijabla>
  </DomainObject.Predmet.StrankaFormated>
  <DomainObject.Predmet.StrankaFormatedOIB>
    <izvorni_sadrzaj>  WORLD CLASS ZAGREBd.o.o., OIB 40675411313 zastupanog po punomoćniku Marija Herceg; ULF KARL GETHARD, OIB 43918881408</izvorni_sadrzaj>
    <derivirana_varijabla naziv="DomainObject.Predmet.StrankaFormatedOIB_1">  WORLD CLASS ZAGREBd.o.o., OIB 40675411313 zastupanog po punomoćniku Marija Herceg; ULF KARL GETHARD, OIB 43918881408</derivirana_varijabla>
  </DomainObject.Predmet.StrankaFormatedOIB>
  <DomainObject.Predmet.StrankaFormatedWithAdress>
    <izvorni_sadrzaj> WORLD CLASS ZAGREBd.o.o., Izidora Kršnjavoga 1, 10000 Zagreb zastupanog po punomoćniku Marija Herceg; ULF KARL GETHARD</izvorni_sadrzaj>
    <derivirana_varijabla naziv="DomainObject.Predmet.StrankaFormatedWithAdress_1"> WORLD CLASS ZAGREBd.o.o., Izidora Kršnjavoga 1, 10000 Zagreb zastupanog po punomoćniku Marija Herceg; ULF KARL GETHARD</derivirana_varijabla>
  </DomainObject.Predmet.StrankaFormatedWithAdress>
  <DomainObject.Predmet.StrankaFormatedWithAdressOIB>
    <izvorni_sadrzaj> WORLD CLASS ZAGREBd.o.o., OIB 40675411313, Izidora Kršnjavoga 1, 10000 Zagreb zastupanog po punomoćniku Marija Herceg; ULF KARL GETHARD, OIB 43918881408</izvorni_sadrzaj>
    <derivirana_varijabla naziv="DomainObject.Predmet.StrankaFormatedWithAdressOIB_1"> WORLD CLASS ZAGREBd.o.o., OIB 40675411313, Izidora Kršnjavoga 1, 10000 Zagreb zastupanog po punomoćniku Marija Herceg; ULF KARL GETHARD, OIB 43918881408</derivirana_varijabla>
  </DomainObject.Predmet.StrankaFormatedWithAdressOIB>
  <DomainObject.Predmet.StrankaWithAdress>
    <izvorni_sadrzaj>WORLD CLASS ZAGREBd.o.o. Izidora Kršnjavoga 1,10000 Zagreb,ULF KARL GETHARD </izvorni_sadrzaj>
    <derivirana_varijabla naziv="DomainObject.Predmet.StrankaWithAdress_1">WORLD CLASS ZAGREBd.o.o. Izidora Kršnjavoga 1,10000 Zagreb,ULF KARL GETHARD </derivirana_varijabla>
  </DomainObject.Predmet.StrankaWithAdress>
  <DomainObject.Predmet.StrankaWithAdressOIB>
    <izvorni_sadrzaj>WORLD CLASS ZAGREBd.o.o., OIB 40675411313, Izidora Kršnjavoga 1,10000 Zagreb,ULF KARL GETHARD, OIB 43918881408</izvorni_sadrzaj>
    <derivirana_varijabla naziv="DomainObject.Predmet.StrankaWithAdressOIB_1">WORLD CLASS ZAGREBd.o.o., OIB 40675411313, Izidora Kršnjavoga 1,10000 Zagreb,ULF KARL GETHARD, OIB 43918881408</derivirana_varijabla>
  </DomainObject.Predmet.StrankaWithAdressOIB>
  <DomainObject.Predmet.StrankaNazivFormated>
    <izvorni_sadrzaj>WORLD CLASS ZAGREBd.o.o.,ULF KARL GETHARD</izvorni_sadrzaj>
    <derivirana_varijabla naziv="DomainObject.Predmet.StrankaNazivFormated_1">WORLD CLASS ZAGREBd.o.o.,ULF KARL GETHARD</derivirana_varijabla>
  </DomainObject.Predmet.StrankaNazivFormated>
  <DomainObject.Predmet.StrankaNazivFormatedOIB>
    <izvorni_sadrzaj>WORLD CLASS ZAGREBd.o.o., OIB 40675411313,ULF KARL GETHARD, OIB 43918881408</izvorni_sadrzaj>
    <derivirana_varijabla naziv="DomainObject.Predmet.StrankaNazivFormatedOIB_1">WORLD CLASS ZAGREBd.o.o., OIB 40675411313,ULF KARL GETHARD, OIB 43918881408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WORLD CLASS ZAGREBd.o.o. zastupanog po punomoćniku Marija Herceg</item>
      <item>ULF KARL GETHARD</item>
    </izvorni_sadrzaj>
    <derivirana_varijabla naziv="DomainObject.Predmet.StrankaListFormated_1">
      <item>WORLD CLASS ZAGREBd.o.o. zastupanog po punomoćniku Marija Herceg</item>
      <item>ULF KARL GETHARD</item>
    </derivirana_varijabla>
  </DomainObject.Predmet.StrankaListFormated>
  <DomainObject.Predmet.StrankaListFormatedOIB>
    <izvorni_sadrzaj>
      <item>WORLD CLASS ZAGREBd.o.o., OIB 40675411313 zastupanog po punomoćniku Marija Herceg</item>
      <item>ULF KARL GETHARD, OIB 43918881408</item>
    </izvorni_sadrzaj>
    <derivirana_varijabla naziv="DomainObject.Predmet.StrankaListFormatedOIB_1">
      <item>WORLD CLASS ZAGREBd.o.o., OIB 40675411313 zastupanog po punomoćniku Marija Herceg</item>
      <item>ULF KARL GETHARD, OIB 43918881408</item>
    </derivirana_varijabla>
  </DomainObject.Predmet.StrankaListFormatedOIB>
  <DomainObject.Predmet.StrankaListFormatedWithAdress>
    <izvorni_sadrzaj>
      <item>WORLD CLASS ZAGREBd.o.o., Izidora Kršnjavoga 1, 10000 Zagreb zastupanog po punomoćniku Marija Herceg</item>
      <item>ULF KARL GETHARD</item>
    </izvorni_sadrzaj>
    <derivirana_varijabla naziv="DomainObject.Predmet.StrankaListFormatedWithAdress_1">
      <item>WORLD CLASS ZAGREBd.o.o., Izidora Kršnjavoga 1, 10000 Zagreb zastupanog po punomoćniku Marija Herceg</item>
      <item>ULF KARL GETHARD</item>
    </derivirana_varijabla>
  </DomainObject.Predmet.StrankaListFormatedWithAdress>
  <DomainObject.Predmet.StrankaListFormatedWithAdressOIB>
    <izvorni_sadrzaj>
      <item>WORLD CLASS ZAGREBd.o.o., OIB 40675411313, Izidora Kršnjavoga 1, 10000 Zagreb zastupanog po punomoćniku Marija Herceg</item>
      <item>ULF KARL GETHARD, OIB 43918881408</item>
    </izvorni_sadrzaj>
    <derivirana_varijabla naziv="DomainObject.Predmet.StrankaListFormatedWithAdressOIB_1">
      <item>WORLD CLASS ZAGREBd.o.o., OIB 40675411313, Izidora Kršnjavoga 1, 10000 Zagreb zastupanog po punomoćniku Marija Herceg</item>
      <item>ULF KARL GETHARD, OIB 43918881408</item>
    </derivirana_varijabla>
  </DomainObject.Predmet.StrankaListFormatedWithAdressOIB>
  <DomainObject.Predmet.StrankaListNazivFormated>
    <izvorni_sadrzaj>
      <item>WORLD CLASS ZAGREBd.o.o.</item>
      <item>ULF KARL GETHARD</item>
    </izvorni_sadrzaj>
    <derivirana_varijabla naziv="DomainObject.Predmet.StrankaListNazivFormated_1">
      <item>WORLD CLASS ZAGREBd.o.o.</item>
      <item>ULF KARL GETHARD</item>
    </derivirana_varijabla>
  </DomainObject.Predmet.StrankaListNazivFormated>
  <DomainObject.Predmet.StrankaListNazivFormatedOIB>
    <izvorni_sadrzaj>
      <item>WORLD CLASS ZAGREBd.o.o., OIB 40675411313</item>
      <item>ULF KARL GETHARD, OIB 43918881408</item>
    </izvorni_sadrzaj>
    <derivirana_varijabla naziv="DomainObject.Predmet.StrankaListNazivFormatedOIB_1">
      <item>WORLD CLASS ZAGREBd.o.o., OIB 40675411313</item>
      <item>ULF KARL GETHARD, OIB 43918881408</item>
    </derivirana_varijabla>
  </DomainObject.Predmet.StrankaListNazivFormatedOIB>
  <DomainObject.Predmet.ProtuStrankaListFormated>
    <izvorni_sadrzaj>
      <item>WORLD CLASS ZAGREB d.o.o.</item>
    </izvorni_sadrzaj>
    <derivirana_varijabla naziv="DomainObject.Predmet.ProtuStrankaListFormated_1">
      <item>WORLD CLASS ZAGREB d.o.o.</item>
    </derivirana_varijabla>
  </DomainObject.Predmet.ProtuStrankaListFormated>
  <DomainObject.Predmet.ProtuStrankaListFormatedOIB>
    <izvorni_sadrzaj>
      <item>WORLD CLASS ZAGREB d.o.o., OIB 40675411313</item>
    </izvorni_sadrzaj>
    <derivirana_varijabla naziv="DomainObject.Predmet.ProtuStrankaListFormatedOIB_1">
      <item>WORLD CLASS ZAGREB d.o.o., OIB 40675411313</item>
    </derivirana_varijabla>
  </DomainObject.Predmet.ProtuStrankaListFormatedOIB>
  <DomainObject.Predmet.ProtuStrankaListFormatedWithAdress>
    <izvorni_sadrzaj>
      <item>WORLD CLASS ZAGREB d.o.o., Izidora Kršnjavoga 1, 10000 Zagreb</item>
    </izvorni_sadrzaj>
    <derivirana_varijabla naziv="DomainObject.Predmet.ProtuStrankaListFormatedWithAdress_1">
      <item>WORLD CLASS ZAGREB d.o.o., Izidora Kršnjavoga 1, 10000 Zagreb</item>
    </derivirana_varijabla>
  </DomainObject.Predmet.ProtuStrankaListFormatedWithAdress>
  <DomainObject.Predmet.ProtuStrankaListFormatedWithAdressOIB>
    <izvorni_sadrzaj>
      <item>WORLD CLASS ZAGREB d.o.o., OIB 40675411313, Izidora Kršnjavoga 1, 10000 Zagreb</item>
    </izvorni_sadrzaj>
    <derivirana_varijabla naziv="DomainObject.Predmet.ProtuStrankaListFormatedWithAdressOIB_1">
      <item>WORLD CLASS ZAGREB d.o.o., OIB 40675411313, Izidora Kršnjavoga 1, 10000 Zagreb</item>
    </derivirana_varijabla>
  </DomainObject.Predmet.ProtuStrankaListFormatedWithAdressOIB>
  <DomainObject.Predmet.ProtuStrankaListNazivFormated>
    <izvorni_sadrzaj>
      <item>WORLD CLASS ZAGREB d.o.o.</item>
    </izvorni_sadrzaj>
    <derivirana_varijabla naziv="DomainObject.Predmet.ProtuStrankaListNazivFormated_1">
      <item>WORLD CLASS ZAGREB d.o.o.</item>
    </derivirana_varijabla>
  </DomainObject.Predmet.ProtuStrankaListNazivFormated>
  <DomainObject.Predmet.ProtuStrankaListNazivFormatedOIB>
    <izvorni_sadrzaj>
      <item>WORLD CLASS ZAGREB d.o.o., OIB 40675411313</item>
    </izvorni_sadrzaj>
    <derivirana_varijabla naziv="DomainObject.Predmet.ProtuStrankaListNazivFormatedOIB_1">
      <item>WORLD CLASS ZAGREB d.o.o., OIB 40675411313</item>
    </derivirana_varijabla>
  </DomainObject.Predmet.ProtuStrankaListNazivFormatedOIB>
  <DomainObject.Predmet.OstaliListFormated>
    <izvorni_sadrzaj>
      <item>Marija Herceg punomoćnik sudionika u postupku WORLD CLASS ZAGREBd.o.o.</item>
      <item>Zvonimir Bodrožić</item>
    </izvorni_sadrzaj>
    <derivirana_varijabla naziv="DomainObject.Predmet.OstaliListFormated_1">
      <item>Marija Herceg punomoćnik sudionika u postupku WORLD CLASS ZAGREBd.o.o.</item>
      <item>Zvonimir Bodrožić</item>
    </derivirana_varijabla>
  </DomainObject.Predmet.OstaliListFormated>
  <DomainObject.Predmet.OstaliListFormatedOIB>
    <izvorni_sadrzaj>
      <item>Marija Herceg punomoćnik sudionika u postupku WORLD CLASS ZAGREBd.o.o.</item>
      <item>Zvonimir Bodrožić, OIB 85272390668</item>
    </izvorni_sadrzaj>
    <derivirana_varijabla naziv="DomainObject.Predmet.OstaliListFormatedOIB_1">
      <item>Marija Herceg punomoćnik sudionika u postupku WORLD CLASS ZAGREBd.o.o.</item>
      <item>Zvonimir Bodrožić, OIB 85272390668</item>
    </derivirana_varijabla>
  </DomainObject.Predmet.OstaliListFormatedOIB>
  <DomainObject.Predmet.OstaliListFormatedWithAdress>
    <izvorni_sadrzaj>
      <item>Marija Herceg, Junija Palmotića 41, 10000 Zagreb punomoćnik sudionika u postupku WORLD CLASS ZAGREBd.o.o.</item>
      <item>Zvonimir Bodrožić, Jurišićeva 30, 10000 Zagreb</item>
    </izvorni_sadrzaj>
    <derivirana_varijabla naziv="DomainObject.Predmet.OstaliListFormatedWithAdress_1">
      <item>Marija Herceg, Junija Palmotića 41, 10000 Zagreb punomoćnik sudionika u postupku WORLD CLASS ZAGREBd.o.o.</item>
      <item>Zvonimir Bodrožić, Jurišićeva 30, 10000 Zagreb</item>
    </derivirana_varijabla>
  </DomainObject.Predmet.OstaliListFormatedWithAdress>
  <DomainObject.Predmet.OstaliListFormatedWithAdressOIB>
    <izvorni_sadrzaj>
      <item>Marija Herceg, Junija Palmotića 41, 10000 Zagreb punomoćnik sudionika u postupku WORLD CLASS ZAGREBd.o.o.</item>
      <item>Zvonimir Bodrožić, OIB 85272390668, Jurišićeva 30, 10000 Zagreb</item>
    </izvorni_sadrzaj>
    <derivirana_varijabla naziv="DomainObject.Predmet.OstaliListFormatedWithAdressOIB_1">
      <item>Marija Herceg, Junija Palmotića 41, 10000 Zagreb punomoćnik sudionika u postupku WORLD CLASS ZAGREBd.o.o.</item>
      <item>Zvonimir Bodrožić, OIB 85272390668, Jurišićeva 30, 10000 Zagreb</item>
    </derivirana_varijabla>
  </DomainObject.Predmet.OstaliListFormatedWithAdressOIB>
  <DomainObject.Predmet.OstaliListNazivFormated>
    <izvorni_sadrzaj>
      <item>Marija Herceg</item>
      <item>Zvonimir Bodrožić</item>
    </izvorni_sadrzaj>
    <derivirana_varijabla naziv="DomainObject.Predmet.OstaliListNazivFormated_1">
      <item>Marija Herceg</item>
      <item>Zvonimir Bodrožić</item>
    </derivirana_varijabla>
  </DomainObject.Predmet.OstaliListNazivFormated>
  <DomainObject.Predmet.OstaliListNazivFormatedOIB>
    <izvorni_sadrzaj>
      <item>Marija Herceg</item>
      <item>Zvonimir Bodrožić, OIB 85272390668</item>
    </izvorni_sadrzaj>
    <derivirana_varijabla naziv="DomainObject.Predmet.OstaliListNazivFormatedOIB_1">
      <item>Marija Herceg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St-802/2014-37</izvorni_sadrzaj>
    <derivirana_varijabla naziv="DomainObject.PoslovniBrojDokumenta_1">St-802/2014-37</derivirana_varijabla>
  </DomainObject.PoslovniBrojDokumenta>
  <DomainObject.Predmet.StrankaIDrugi>
    <izvorni_sadrzaj>WORLD CLASS ZAGREBd.o.o. i dr.</izvorni_sadrzaj>
    <derivirana_varijabla naziv="DomainObject.Predmet.StrankaIDrugi_1">WORLD CLASS ZAGREBd.o.o. i dr.</derivirana_varijabla>
  </DomainObject.Predmet.StrankaIDrugi>
  <DomainObject.Predmet.ProtustrankaIDrugi>
    <izvorni_sadrzaj>WORLD CLASS ZAGREB d.o.o.</izvorni_sadrzaj>
    <derivirana_varijabla naziv="DomainObject.Predmet.ProtustrankaIDrugi_1">WORLD CLASS ZAGREB d.o.o.</derivirana_varijabla>
  </DomainObject.Predmet.ProtustrankaIDrugi>
  <DomainObject.Predmet.StrankaIDrugiAdressOIB>
    <izvorni_sadrzaj>WORLD CLASS ZAGREBd.o.o., OIB 40675411313, Izidora Kršnjavoga 1, 10000 Zagreb i dr.</izvorni_sadrzaj>
    <derivirana_varijabla naziv="DomainObject.Predmet.StrankaIDrugiAdressOIB_1">WORLD CLASS ZAGREBd.o.o., OIB 40675411313, Izidora Kršnjavoga 1, 10000 Zagreb i dr.</derivirana_varijabla>
  </DomainObject.Predmet.StrankaIDrugiAdressOIB>
  <DomainObject.Predmet.ProtustrankaIDrugiAdressOIB>
    <izvorni_sadrzaj>WORLD CLASS ZAGREB d.o.o., OIB 40675411313, Izidora Kršnjavoga 1, 10000 Zagreb</izvorni_sadrzaj>
    <derivirana_varijabla naziv="DomainObject.Predmet.ProtustrankaIDrugiAdressOIB_1">WORLD CLASS ZAGREB d.o.o., OIB 40675411313,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CLASS ZAGREBd.o.o.</item>
      <item>WORLD CLASS ZAGREB d.o.o.</item>
      <item>Marija Herceg</item>
      <item>ULF KARL GETHARD</item>
      <item>Zvonimir Bodrožić</item>
    </izvorni_sadrzaj>
    <derivirana_varijabla naziv="DomainObject.Predmet.SudioniciListNaziv_1">
      <item>WORLD CLASS ZAGREBd.o.o.</item>
      <item>WORLD CLASS ZAGREB d.o.o.</item>
      <item>Marija Herceg</item>
      <item>ULF KARL GETHARD</item>
      <item>Zvonimir Bodrožić</item>
    </derivirana_varijabla>
  </DomainObject.Predmet.SudioniciListNaziv>
  <DomainObject.Predmet.SudioniciListAdressOIB>
    <izvorni_sadrzaj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izvorni_sadrzaj>
    <derivirana_varijabla naziv="DomainObject.Predmet.SudioniciListAdressOIB_1"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40675411313</item>
      <item>, OIB 40675411313</item>
      <item>, OIB null</item>
      <item>, OIB 43918881408</item>
      <item>, OIB 85272390668</item>
    </izvorni_sadrzaj>
    <derivirana_varijabla naziv="DomainObject.Predmet.SudioniciListNazivOIB_1">
      <item>, OIB 40675411313</item>
      <item>, OIB 40675411313</item>
      <item>, OIB null</item>
      <item>, OIB 43918881408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D0D86-DF18-44A7-8E0B-2767F83F8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333</properties:Words>
  <properties:Characters>1785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2016-04-21T11:24:00Z</dcterms:created>
  <dc:creator>radicn</dc:creator>
  <cp:lastModifiedBy>Tatjana Slaviček</cp:lastModifiedBy>
  <cp:lastPrinted>2016-04-21T11:35:00Z</cp:lastPrinted>
  <dcterms:modified xmlns:xsi="http://www.w3.org/2001/XMLSchema-instance" xsi:type="dcterms:W3CDTF">2016-04-21T11:55:00Z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St-802/2014-37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