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8dda" w14:paraId="6348dda" w:rsidRDefault="007F0B1A" w:rsidP="00910611" w:rsidR="007F0B1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B1A" w:rsidP="00910611" w:rsidR="007F0B1A">
      <w:r>
        <w:rPr>
          <w:rFonts w:eastAsia="MS Mincho"/>
        </w:rPr>
        <w:t>REPUBLIKA HRVATSKA</w:t>
      </w:r>
    </w:p>
    <w:p w:rsidRDefault="007F0B1A" w:rsidP="00910611" w:rsidR="007F0B1A">
      <w:r>
        <w:rPr>
          <w:rFonts w:eastAsia="MS Mincho"/>
        </w:rPr>
        <w:t>TRGOVAČKI SUD U RIJECI</w:t>
      </w:r>
    </w:p>
    <w:p w:rsidRDefault="007F0B1A" w:rsidR="007F0B1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7C33" w:rsidP="0073588E" w:rsidR="00757C33" w:rsidRPr="009913AF">
      <w:pPr>
        <w:jc w:val="center"/>
        <w:rPr>
          <w:bCs/>
        </w:rPr>
      </w:pPr>
    </w:p>
    <w:p w:rsidRDefault="00757C33" w:rsidP="0073588E" w:rsidR="00757C33" w:rsidRPr="009913AF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400F3E">
        <w:t>5. prosinca</w:t>
      </w:r>
      <w:r w:rsidR="00146F91">
        <w:t xml:space="preserve"> 2017.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400F3E" w:rsidP="00400F3E" w:rsidR="00400F3E" w:rsidRPr="00400F3E">
      <w:pPr>
        <w:pStyle w:val="Odlomakpopisa"/>
        <w:numPr>
          <w:ilvl w:val="0"/>
          <w:numId w:val="28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400F3E">
        <w:rPr>
          <w:rFonts w:hAnsi="Times New Roman" w:ascii="Times New Roman"/>
          <w:sz w:val="24"/>
          <w:szCs w:val="24"/>
        </w:rPr>
        <w:t>RADE MALOBABIĆ na radnom mjestu PRAVNIK, s kojim se ugovor o radu sklapa od 01. do 31. prosinca 2017. godine,</w:t>
      </w:r>
    </w:p>
    <w:p w:rsidRDefault="00400F3E" w:rsidP="00400F3E" w:rsidR="00400F3E" w:rsidRPr="00400F3E">
      <w:pPr>
        <w:pStyle w:val="Odlomakpopisa"/>
        <w:numPr>
          <w:ilvl w:val="0"/>
          <w:numId w:val="28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400F3E">
        <w:rPr>
          <w:rFonts w:hAnsi="Times New Roman" w:ascii="Times New Roman"/>
          <w:sz w:val="24"/>
          <w:szCs w:val="24"/>
        </w:rPr>
        <w:t>ANITA RADOŠEVIĆ na radnom mjestu KNJIGOVOĐA, s kojom se ugovor o radu sklapa od 01. do 31. prosinca 2017. godine i</w:t>
      </w:r>
    </w:p>
    <w:p w:rsidRDefault="00400F3E" w:rsidP="00400F3E" w:rsidR="00400F3E" w:rsidRPr="00400F3E">
      <w:pPr>
        <w:pStyle w:val="Odlomakpopisa"/>
        <w:numPr>
          <w:ilvl w:val="0"/>
          <w:numId w:val="28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400F3E">
        <w:rPr>
          <w:rFonts w:hAnsi="Times New Roman" w:ascii="Times New Roman"/>
          <w:sz w:val="24"/>
          <w:szCs w:val="24"/>
        </w:rPr>
        <w:t xml:space="preserve">TOMISLAV JOVIĆ na radnom mjestu ČUVAR, s kojim se ugovor o radu sklapa od 01. do 31.prosinca 2017. godine.  </w:t>
      </w:r>
    </w:p>
    <w:p w:rsidRDefault="00791D70" w:rsidP="00F01648" w:rsidR="0007191C" w:rsidRPr="00294BB1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294BB1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400F3E">
        <w:rPr>
          <w:bCs/>
        </w:rPr>
        <w:t>1. prosinca</w:t>
      </w:r>
      <w:r w:rsidR="006C5709" w:rsidRPr="009913AF">
        <w:rPr>
          <w:bCs/>
        </w:rPr>
        <w:t xml:space="preserve"> 201</w:t>
      </w:r>
      <w:r w:rsidR="00D37B9E">
        <w:rPr>
          <w:bCs/>
        </w:rPr>
        <w:t>7</w:t>
      </w:r>
      <w:r w:rsidRPr="009913AF">
        <w:rPr>
          <w:bCs/>
        </w:rPr>
        <w:t>.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</w:t>
      </w:r>
      <w:r w:rsidR="003B19CE">
        <w:rPr>
          <w:bCs/>
        </w:rPr>
        <w:t>a</w:t>
      </w:r>
      <w:r w:rsidR="00027408" w:rsidRPr="009913AF">
        <w:rPr>
          <w:bCs/>
        </w:rPr>
        <w:t>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400F3E">
        <w:rPr>
          <w:bCs/>
        </w:rPr>
        <w:t xml:space="preserve">, </w:t>
      </w:r>
      <w:r w:rsidR="00791D70">
        <w:rPr>
          <w:bCs/>
        </w:rPr>
        <w:t>71/15</w:t>
      </w:r>
      <w:r w:rsidR="00400F3E">
        <w:rPr>
          <w:bCs/>
        </w:rPr>
        <w:t xml:space="preserve"> i 104/17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>
      <w:pPr>
        <w:jc w:val="center"/>
      </w:pPr>
      <w:r w:rsidRPr="009913AF">
        <w:t xml:space="preserve">Rijeka, </w:t>
      </w:r>
      <w:r w:rsidR="00400F3E">
        <w:t xml:space="preserve">5. prosinca </w:t>
      </w:r>
      <w:r w:rsidR="00146F91">
        <w:t>2017</w:t>
      </w:r>
      <w:r w:rsidRPr="009913AF">
        <w:t>.</w:t>
      </w:r>
    </w:p>
    <w:p w:rsidRDefault="00F01648" w:rsidP="0073588E" w:rsidR="00F01648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/>
    <w:p w:rsidRDefault="00E20997" w:rsidR="00E20997"/>
    <w:p w:rsidRDefault="00453A6A" w:rsidR="00453A6A"/>
    <w:sectPr w:rsidSect="008B16A3" w:rsidR="00453A6A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E2F" w:rsidR="00492E2F">
      <w:r>
        <w:separator/>
      </w:r>
    </w:p>
  </w:endnote>
  <w:endnote w:id="0" w:type="continuationSeparator">
    <w:p w:rsidRDefault="00492E2F" w:rsidR="00492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9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E2F" w:rsidR="00492E2F">
      <w:r>
        <w:separator/>
      </w:r>
    </w:p>
  </w:footnote>
  <w:footnote w:id="0" w:type="continuationSeparator">
    <w:p w:rsidRDefault="00492E2F" w:rsidR="00492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  <w:r w:rsidR="007F0B1A">
      <w:t>-1588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 w:numId="2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46F91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94BB1"/>
    <w:rsid w:val="002A124E"/>
    <w:rsid w:val="002B68CF"/>
    <w:rsid w:val="002C5944"/>
    <w:rsid w:val="002D3728"/>
    <w:rsid w:val="002E4EB9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A38C8"/>
    <w:rsid w:val="003B19CE"/>
    <w:rsid w:val="003B2888"/>
    <w:rsid w:val="003B3ACA"/>
    <w:rsid w:val="003C151A"/>
    <w:rsid w:val="003C3298"/>
    <w:rsid w:val="003C6145"/>
    <w:rsid w:val="003C648F"/>
    <w:rsid w:val="003D4D24"/>
    <w:rsid w:val="003F2AE8"/>
    <w:rsid w:val="003F6232"/>
    <w:rsid w:val="00400F3E"/>
    <w:rsid w:val="00405724"/>
    <w:rsid w:val="00424E14"/>
    <w:rsid w:val="004306B4"/>
    <w:rsid w:val="0044464A"/>
    <w:rsid w:val="00453A6A"/>
    <w:rsid w:val="00455EB0"/>
    <w:rsid w:val="0046243D"/>
    <w:rsid w:val="004820B0"/>
    <w:rsid w:val="00486CC1"/>
    <w:rsid w:val="00492E2F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244A9"/>
    <w:rsid w:val="00531367"/>
    <w:rsid w:val="00534FD4"/>
    <w:rsid w:val="00543BE2"/>
    <w:rsid w:val="00544474"/>
    <w:rsid w:val="00545D6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4696D"/>
    <w:rsid w:val="00757C33"/>
    <w:rsid w:val="00773D29"/>
    <w:rsid w:val="00781D2C"/>
    <w:rsid w:val="00782161"/>
    <w:rsid w:val="00791D70"/>
    <w:rsid w:val="007946BF"/>
    <w:rsid w:val="007958F2"/>
    <w:rsid w:val="00796152"/>
    <w:rsid w:val="007A0059"/>
    <w:rsid w:val="007C1B97"/>
    <w:rsid w:val="007D14C6"/>
    <w:rsid w:val="007F0B1A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07F95"/>
    <w:rsid w:val="00916107"/>
    <w:rsid w:val="00922CBA"/>
    <w:rsid w:val="00927D8D"/>
    <w:rsid w:val="00944B9B"/>
    <w:rsid w:val="009534E4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48F6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199D"/>
    <w:rsid w:val="00AE5A25"/>
    <w:rsid w:val="00AF3BFB"/>
    <w:rsid w:val="00AF4993"/>
    <w:rsid w:val="00B029EF"/>
    <w:rsid w:val="00B06E80"/>
    <w:rsid w:val="00B426A7"/>
    <w:rsid w:val="00B5556F"/>
    <w:rsid w:val="00B64CD3"/>
    <w:rsid w:val="00B82CE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E62FF"/>
    <w:rsid w:val="00CF1BDA"/>
    <w:rsid w:val="00CF4257"/>
    <w:rsid w:val="00D02E48"/>
    <w:rsid w:val="00D06E23"/>
    <w:rsid w:val="00D201E2"/>
    <w:rsid w:val="00D26637"/>
    <w:rsid w:val="00D33E43"/>
    <w:rsid w:val="00D3599D"/>
    <w:rsid w:val="00D37B9E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D4658"/>
    <w:rsid w:val="00EF1976"/>
    <w:rsid w:val="00EF3918"/>
    <w:rsid w:val="00EF45ED"/>
    <w:rsid w:val="00F01648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3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9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9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9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3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9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9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9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41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315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258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57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89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280</properties:Words>
  <properties:Characters>1352</properties:Characters>
  <properties:Lines>43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2017-12-05T08:16:00Z</dcterms:created>
  <dc:creator>M San Grupa</dc:creator>
  <cp:lastModifiedBy>Danijela Fumić</cp:lastModifiedBy>
  <cp:lastPrinted>2017-12-05T08:15:00Z</cp:lastPrinted>
  <dcterms:modified xmlns:xsi="http://www.w3.org/2001/XMLSchema-instance" xsi:type="dcterms:W3CDTF">2017-12-05T08:16:00Z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