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a350" w14:paraId="8dda35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dxa" w:w="13920"/>
        <w:tblInd w:type="dxa" w:w="93"/>
        <w:tblLook w:val="04A0" w:noVBand="1" w:noHBand="0" w:lastColumn="0" w:firstColumn="1" w:lastRow="0" w:firstRow="1"/>
      </w:tblPr>
      <w:tblGrid>
        <w:gridCol w:w="5283"/>
        <w:gridCol w:w="5217"/>
        <w:gridCol w:w="2160"/>
        <w:gridCol w:w="1394"/>
      </w:tblGrid>
      <w:tr w:rsidTr="00C7208F" w:rsidR="00C7208F" w:rsidRPr="00C7208F">
        <w:trPr>
          <w:trHeight w:val="288"/>
        </w:trPr>
        <w:tc>
          <w:tcPr>
            <w:tcW w:type="dxa" w:w="105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Mesoprerada</w:t>
            </w:r>
            <w:proofErr w:type="spellEnd"/>
            <w:r w:rsidRPr="00C7208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d.o.o. - potraživanja od kupaca na dan 31.12.2018.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52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</w:t>
            </w:r>
          </w:p>
        </w:tc>
        <w:tc>
          <w:tcPr>
            <w:tcW w:type="dxa" w:w="52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21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1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UKUPNO</w:t>
            </w: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SPAR HRVATSKA D.O.O.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SLAVONSKA AVENIJA 50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46108893754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598.088,23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JWG STHLM AB c/o ANA LUCIĆ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STAMGATAN 39 12574ALVSOJ-SVERIGE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SE559082237401           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340.058,15</w:t>
            </w: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Lidl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Hrvatska d.o.o.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k.d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Ulica kneza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Posavskog 53 VELIKA GORICA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66089976432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100.800,00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MESARSKI obrt SANDRO FRANK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DONJI ČIKOVIĆI 111 KASTAV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22423346015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65.692,20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JAGUŠIĆ MESARSKI OBRT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Magdalenska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29 KOPRIVNICA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16636074175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62.249,97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INTER TRADE  &amp;  MARKETING  D.O.O.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Ante Starčevića 12 OSIJEK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52906231171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59.702,61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VINĐIN MESNICA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LJERKE ŠRAM 8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25797959078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49.867,81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ŽITO  d.o.o.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Đakovština  3 OSIJEK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3834418154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48.084,81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3R-MESARSKO I UGORST. OBRT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FRANJE TUĐMANA  75 a JASTREBARSKO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46793494583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47.366,06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LA-TAL D.O.O.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BANA JELAČIĆA 15 VIROVITICA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80289524524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34.351,42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COSMOPOLIS   d.o.o.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Vukovarska 34 V O Ć I N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45018521272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34.142,84</w:t>
            </w: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METRO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cash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carry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d.o.o. Hrvatska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JANKOMIR 31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38016445738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32.870,70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MESNICA "BOŠKARIN" obrt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BOŽE VIDASA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RIJEKA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99360830180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30.065,60</w:t>
            </w: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SMREKAR D.O.O.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DEMETEROVA  3 RIJEKA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17704769341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29.043,94</w:t>
            </w: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A.O.P. D.O.O.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JADRANSKA 103 ZADAR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34319157961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28.159,62</w:t>
            </w: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KAUFLAND HRVATSKA 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k.d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DONJE SVETICE 14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47432874968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24.196,45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HIT MEDIJSKA GRUPA D.O.O.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PALMOTIĆEVA 29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49431671879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23.209,72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GASTRO TRGOVINA D.O.O.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I.G.KOVAČIĆA  16 POSEDARJE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96607019883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22.741,60</w:t>
            </w: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SLAVONA J.D.O.O.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GAJEVA 15 A DONJI MIHOLJAC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67538848558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16.292,08</w:t>
            </w: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BOMI - MAX  D.O.O.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J.J.STROSSMAYERA 4 BJELOVAR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8647157179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16.100,00</w:t>
            </w: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AGRO-VIR D.O.O.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SLAVONSKA  AVENIJA  7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72415651667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15.656,23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GRAĐEVINARSTVO HORVAT  d.o.o.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Noskovačka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Dubrava 60 ČAĐAVICA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34687359190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15.569,01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ANITA - obrt za trgovinu i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ugost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VATROSLAVA LISINSKOG 59 NAŠICE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58027732999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14.659,09</w:t>
            </w: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PROAKTIV D.O.O.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M.J.ZAGORKE 44 BJELOVAR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50078586507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14.506,55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GOGREEN TRŽNICE d.o.o.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Russelova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ulica 4 NOVI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56602063972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13.679,98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ZLATNI LUG D.O.O.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INDUSTRIJSKA 40 POŽEGA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47423953088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13.131,99</w:t>
            </w: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MESOPRERAD-SINDIKAT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INDUSTIJSKA  5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17698892268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13.075,86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ASEL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A.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Srbić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Bakić,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B.Radić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33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44648041674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12.599,90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ORTRAN d.o.o.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SVETOG KRIŽA  4 ORAHOVICA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49633399373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12.581,95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MESNA INDUSTRIJA NATURA D.O.O.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ULICA GRADA VUKOVARA 60 ĐURĐEVAC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27621831312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12.511,00</w:t>
            </w: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KRNJAK d.o.o.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Gorica 34 DONJI MIHOLJAC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55779401358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10.821,93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LEKOM - 58   d.o.o.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JAVORSKA   9 KAŠTEL  ŠTAFILIĆ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8405928929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10.761,96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NONO FRANE D.O.O.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VIŠKOVO 47 RIJEKA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14759136743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10.533,43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FUĆAK D.O.O.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KRENOVAC 10 ČAVLE-RIJEKA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66711303982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9.967,76</w:t>
            </w: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LEBOŠ J.D.O.O.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FUKA 44,CUGOVEC VRBOVEČKA DUBRAVA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22568540437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9.950,63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ANTE KRPAN  j.d.o.o.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TRPIMIROVA 17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72684480392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9.788,21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NJIVE D.O.O.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L.PEJAČEVIĆ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BB NAŠICE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33450254523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8.908,95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DLM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trade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d.o.o.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Tina Ujevića 13 VIROVITICA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11119431918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8.573,56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DON VITO - 2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ŠUBIĆEVA 42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46961411568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8.089,90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PRŠUTANA GRANIĆ D.O.O.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SILJA 134 VRGORAC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72936907395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7.708,41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SIND.HRV.UČITELJA SIND.POD.O.Š.E.KUMIČIĆ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DOBRIŠE CESARIĆA 24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99953778541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7.407,16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MESNICA   " BELVEDER "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BRAJŠINA 1 a RIJEKA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56004499635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7.313,46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RUŽICA GRAD D.O.O.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F.GAVRANČIĆA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 ORAHOVICA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33892410777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7.196,43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SLIVNICA MESARSKI OBRT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MATE BALOTE 4/A RIJEKA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32138361101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7.116,47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SUŠIONICA MESA GLOBUS D.O.O.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SILJA 134 VRGORAC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80008243221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6.536,94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CESTOGRADNJA d.o.o.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 Nazora 49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77671895850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6.515,85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ZVONAR DANIJEL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Dravska 47 KALINOVAC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50346293996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6.500,00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HVIDRA-Zajednica udruga VPŽ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MATIJE GUPCA 5 VIROVITICA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3405216451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6.425,41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JUG MESNICA 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ŽAROVNICA 142 LEPOGLAVA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33708279515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6.274,76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MAGNATI D.O.O.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BANA JELAČIĆA 2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63630762018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6.085,37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MESNICA PRELEC D.O.O.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AUGUSTA HARAMBAŠIĆA 42 STRMEC SAMOBORSKI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70058043509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6.035,63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SUPER MARIO JDOO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AŠPERGERI 39-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Botinac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BREZOVICA-ZAGREB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28271281337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5.934,25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PAPUK d.o.o. -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komun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 Nazora 14 ORAHOVICA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95664025141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5.717,08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TVIN VIROVITICA -SINDIKAT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UL.ZBORA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NARODNE GARDE 2 VIROVITICA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96455016153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5.551,59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TURISTIČKA ZAJEDNICA GRADA DONJI MIHOLJAC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VIKOVARSKA 1 DONJI MIHOLJAC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59271187197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5.382,82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ŽITAR d.o.o.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Kralja Držislava 1 DONJI MIHOLJAC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66951972250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5.000,00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STARI GRAD 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R.Francuzević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GOSPODARSKA ZONA 12 VUKOVAR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58235764306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4.878,98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FARMA NOVA j.d.o.o.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ROGOŽA 30 GAREŠNICA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14184222292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4.812,50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TUROPOLJE-ugostiteljski obrt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Kralja Petra Krešimira 29 VELIKA GORICA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57630420221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4.571,13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SIND.HRV.UČITELJA-O.Š.J.KOZARCA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NIKOLE ŠUBIĆA  ZRINSKOG  2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99953778541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4.434,80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GREPO D.O.O.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VLADIMIRA NAZORA 45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70213045707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4.316,97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SINDIKAT HRV. UČITELJA  VOĆIN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Gospe Voćinske 2 VOĆIN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48802201353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4.301,46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HRVATSKE ŠUME D.O.O.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FRANJE JUSUPA 2 ČAČINCI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69693144506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4.294,90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OSNOVNA ŠKOLA - ČAĐAVICA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KOLODVORSKA  1 ČAĐAVICA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14423503839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4.195,31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OSNOVNA ŠKOLA EUGEN KUMIČIĆ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D.CESARIĆA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24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77224465704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4.117,48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UDRUGA DR. I VET. DOM. RATA- UHVDR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GALOVIĆEVA 12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96703924639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4.037,55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SL TRADE J.D.O.O.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KOVAČIĆA 45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96332647735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3.840,35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NADA zajednički obrt za trgovinu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JOSIPA MARTINCA 2 VOĆIN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76419241355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3.813,63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MESARSKI OBRT " BRKIĆ "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ZRINSKI TRG 1 KRALJEVICA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13748762221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3.723,05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Gala -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Lebensmittel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UG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Huttemannstr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40 Dortmund-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Deutschelan</w:t>
            </w:r>
            <w:proofErr w:type="spellEnd"/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DE299794109              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3.700,07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SPONTEX-PROMET J.D.O.O.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JURE NOVOSELCA 6 ZAPREŠIĆ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14714910908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3.697,75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OPĆINA VOĆIN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TGR GOSPE VOĆINSKE 1 VOĆIN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50991568665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3.409,95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SNJEŽANA  TRG. OBRT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PUT BUDOŽIĆA  5 KAŠTEL ŠTAFILIĆ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75978679525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3.198,57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Mesnica "BRANKO"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MARČELJI 18 VIŠKOVO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35144319567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3.150,07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SLATINSKI INFORMATIVNI CENTAR D.O.O.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B.RADIĆ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13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54412083997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2.741,14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DJEČJI VRTIĆ "ZEKO"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BANA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J.JELAČIĆA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31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60666818958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2.668,34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OPG BARIĆ   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NARD,VALPOVAČKA 111 NARD-VALPOVO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33223876211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2.625,00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DJEČJI VRTIĆ "PINOKIO"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PRILAZ STADIONU 3 DONJI MIHOLJAC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81136454456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2.610,83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ĐAKIĆ THIM D.O.O.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LJUDEVITA GAJA 130/B PITOMAČA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8859926915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2.604,00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TRAG INFORMACIJE D.O.O.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ŠIME DEVČIĆA 3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6667350067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2.410,29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CHAMPION PRIJEVOZ D.O.O.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VRANEŠEVCI 1/A ČAĐAVICA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19066498247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2.364,21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PIZZA-SLAVONIJA D.O.O.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POLJIČKA 49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56177292349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2.330,34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MARE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T.O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  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Dr. FRANJE TUĐMANA 17 ZADAR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13167820923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2.302,50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MIGROS obrt za trgovinu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KOLODVORSKA 9 NOVA BUKOVICA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6473209273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2.270,29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POLJOPRIVREDNO BRANITELJSKA ZADRUGA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PETROVA  1 VRLIKA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84088217943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2.246,00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CALCO   vl.D.Milković,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D.Jovanić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Kovačića 20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23774865026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2.209,67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GRADSKI RADIO VIROVITICA d.o.o.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Franje Tuđmana 6 VIROVITICA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38448471127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2.129,14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UDRUGA DRAGOVOLJACA I VETERANA-NE KORISTITI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SVETOG JOSIPA 1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37260963180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2.019,50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OPG ESAPOVIĆ JASMINKA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BREZA 25 BREZA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51507501535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2.000,00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HRVATSKI SIND. ŠUMARSTVA - SLATINA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KOVAČIĆA  15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98885908284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1.982,05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HRVATSKI ČASNIČKI ZBOR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B. Jelačića 15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HR26198466689            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1.940,30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AGROPROTEINKA  d.d.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Industrijska cesta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SESVETSKI KRALJEVEC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80695452345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1.914,91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GOSTIONA "SPORT"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ugost.obrt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STRARA JOŠAVA 2 ORAHOVICA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59044663482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1.909,38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BISTRO "PAJO"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VLADIMIRA NAZORA  18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76106064169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1.888,92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Corvus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INFO D.O.O.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BUZINSKI PRILAZ 10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43069653701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1.874,88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DND - trgovački obrt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KASTAVSKI ODRED 18 RIJEKA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58487278263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1.725,91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OSILOVAC D.O.O.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Ferićeva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16 FERIČANCI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54035700225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1.687,50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JEDRETIĆ-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mesrska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trg.radnja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ALEJA SLATINA BB RIJEKA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27658190228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1.686,06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KIOSK D.O.O. - trg. DOMAĆI KUTAK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SUKOIŠANSKA 23 SPLIT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35192221235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1.659,06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AURORA obrt za usluge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 P. KATANČIĆA 1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86209621848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1.647,73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KONJIČKA UDRUGA "MIJOLJSKA POTKOVA"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GORNJE PREDRIJEVO 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GPREDRIJEVO-ČAĐAVICA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47996892307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1.565,17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KUZMA-prijevoznički obrt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SPINČIĆ 75 b KASTAV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77895972665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1.544,72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HEMERA D.O.O.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CARUVO  10 KRALJEVICA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23014095617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1.530,53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THERMIA d.o.o.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K. A. Stepinca 19 VILJEVO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81433864455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1.508,36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ZAVOD ZA JAVNO ZDRAVSTVO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LJUDEVITA GAJA 21 V I R O V I T I C 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76860791838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1.504,32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HOTEL VARAŽDIN D.O.O.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KOLODVORSKA 19 VARAŽDIN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23950119865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1.499,32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APOLONIA D.O.O.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G.VITEZA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71708150777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1.487,50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NEZAVISNI SINDIKAT DJEL. MUP-a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BANA JOSIPA JELAČIĆA 19 VIROVITICA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58499309528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1.404,80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MESNICA " STANIĆ "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VJEKOSLAVA SPINČIĆ 2/1 OPATIJA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82154129724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1.375,66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CVITKOVIĆ IVAN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Radosavci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5687983411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1.364,50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SLATINSKA BANKA D.D. SINDIKAT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VLADIMIRA NAZORA 2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42252496579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1.346,75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MAKO J.D.O.O. PREHRANA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ČARDA 2 C KOPRIVNICA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26948738337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1.317,65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MATRIX SERVER obrt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 SVIBNJA 12,1 odvojak VIROVITICA-MILANOVAC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91920703133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1.231,04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ZLATNA NIT D.O.O.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LJ.GAJA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76346065558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1.211,75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SLATINSKA BANKA D.D.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VLADIMIRA NAZORA 2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42252496579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1.136,25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DROBAC ŽIVANA S.T.R.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GLAVAN TRŽNICA,PAVILJON 2 RIJEKA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59593947091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1.135,06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NOGOMETNI KLUB SLATINA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STROSSMAYEROVA BB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57102941937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1.133,21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MACELLERIA MARIO mesarski obrt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ŽRTAVA FAŠIZMA 1 a LOVRAN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58215389482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1.132,57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DJEČJI VRTIĆ - POTOČNICA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KARALJA TOMISLAVA 12/A PITOMAČA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90369856365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1.105,24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KONTINENTAL U.T.Z.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BANA JELAČIĆA 14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87803675072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1.046,42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TOMY 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vl.Tomislav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Zeman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Dolci 2 ORAHOVICA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29112092742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1.000,00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SIND.HRV.UČITELJA O.Š.NAŠICE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MATICE HRVATSKE 1 NAŠICE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99953778541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981,91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PLAN d.o.o. 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K. Tomislava 106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14840342037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954,66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STRILIĆ ŽELJKO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STARA JOŠAVA 2 ORAHOVICA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59044663482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VATROGASNA ZAJEDNICA GRADA SLATINA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KOVAČIĆA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25720441782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852,1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GRAĐENJE MARKOVIĆ  D.O.O.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GRABIĆ 41/A GRABIĆ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61818565211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851,9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SLATINATRANS d.o.o.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Kolodvorska 16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92225177459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843,5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CARPIO D.O.O.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IVANA MAŽURANIĆA  34 DARUVAR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65260362657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829,48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OPG ŽUBRINIĆ  vl.D.Žubrinić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Lukavac 67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60876354810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812,5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 - SELO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poljop.gospodarstvo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SUHA MLAKA 106 ORAHOVICA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80074326271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777,75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DELIKATES PROIZVODI J.D.O.O.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MLADICE  14 B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63834735844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750,75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SAMOSTALNI SINDIKAT KOMUNALACA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MATE LOVRAKA BB GAREŠNICA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27091826868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737,95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MEAT THE KING D.O.O.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PRISAVLJE 2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64070492062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656,25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OSNOVNA ŠKOLA KRALJA TOMISLAVA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MATICE HRVATSKA 1 NAŠICE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86358961388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624,96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IMPERIAL-TRADE d.o.o.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Kralja Zvonimira 49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88672389369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614,4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PREBEG   BEAUTY   CENTAR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Vladimira  Nazora  33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72311669501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597,84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UNIMONT   d.o.o.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N.Š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Zrinskog  28 S L A T I N 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41823302575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591,23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GASTRO NIVEL J.D.O.O.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FRANJE TUĐMANA 20 GLINA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36553040265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589,95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BIROTA D.O.O.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BLAŽIĆEVO 5 C RIJEKA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96214774201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560,62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MESNICA JERBIĆ-trgovački obrt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LUJZINSKA 22 DELNICE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26876732050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558,85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UDRUGA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DRAG.I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VETER.DOM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RATA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F.GAVRANČIĆA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 ORAHOVICA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27907724781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552,46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VETERINARSKA    AMBULANTA    MARTES D.O.O.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KRALJA TOMISLAVA 91 SEMELJCI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19240306475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LAZIĆ ŽARKO 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VRANEŠEVCI 79 ČAĐAVICA-VRANEŠEVCI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19243581987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OPG VUKOVSKI NIKOLA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Primorska 5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74771939200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PAVIĆ MARIO 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SVETOG JOSIPA  2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45403569657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GRAD ĐURĐEVAC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S. Radića 1 ĐURĐEVAC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98691330244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520,51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ŽUBRINIĆ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vl.Škoro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Renato i Viktor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Lukavac 1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91822625241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HRVATSKI SIND. ŠUMAR.-ZOLJAN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NAŠIČKA  78 NAŠICE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98885908284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472,45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AUTOPRAONICA  " ANTE "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K.Tomislava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26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35398263102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450,29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VRBASLIJA DARIO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PETRA PRERADOVIĆA 6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24635701796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446,91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HRVATSKA GORSKA SLUŽBA SPAŠAVANJA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TRG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SV.FLORIJANA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 ORAHOVICA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9508732540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432,93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KALISTO D.O.O.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RAVNIK 9 RIJEKA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10302871456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413,4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HRVATSKI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SIND.ŠUMARSTVA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GOSPE VOĆINSKE BB VOĆIN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98885908284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403,25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STRILIĆ COMMERCE D.O.O.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STARA JOŠAVA 2 ORAHOVICA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58703908444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394,25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JAVNA VATORGASNA POSTROJBA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KOVAČIĆA 3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10377471518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382,6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NUTRICIUS d.o.o.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S.KRALJEVEC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Kordeki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2a SESVETE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72013969919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365,66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PALČIĆ-MESNE DELICIJE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NIKOLE TESLE 1 RIJEKA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62927276509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353,53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FRANJA COFFE &amp; TEAHOUS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HEINZELOVA 6 b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6079068366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352,8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LF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International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d.o.o.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PREBENDA 29 VOĆIN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4179000520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339,6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KUPSKA DOLINA j.d.o.o.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JABLANSKA 56 ZAGREB-RUDEŠ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4456858925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339,38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SIRENA D.O.O.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BRAĆE RADIĆA 81 NAŠIČKO NOVO SELO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43812950515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312,5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LOVAČKA UDRUGA VEPAR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VOĆINSKA BB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53473836833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305,96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PEKARA " MILAKOVIĆ "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KRBAVSKA 2 SPLIT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6167395878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265,9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PUČKO OTVORENO UČILIŠTE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Šetalište J.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Burgera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36035881467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219,75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PINUS D.O.O.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VINOGRADSKA 40 a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921228846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199,95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ZAVIČAJNI MUZEJ - SLATINA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Šet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J.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Burgera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6437157769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193,73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KREŠIMIR - FUTURA d.o.o.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Ivanečko Naselje 1/D IVANEC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99386047584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OPĆINA SOPJE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KRALJA TOMISLAVA 9 SOPJE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14591526070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151,85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MATICA HRVATSKA ogranak Slatina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SVETOG JOSIPA 10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83998098403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146,8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LUKAČEVIĆ ZDENKA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Senkovac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Varaždinska 11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45197719307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131,25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BRANKA D.O.O.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OPTUJSKA 182 VARAŽDIN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88561069288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115,31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EXPERT TEAM  D.O.O.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GAJEVA 15 a DONJI MIHOLJAC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35258607942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110,45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KLUB URBANE KULTURE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BRAĆE RADIĆA 13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39037063731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101,75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ŠOKAC ANTUN   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VLADIMIRA NAZORA 219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58623179262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100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OPG BOSAK IVICA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VUKOVARSKA 127 ČAĐAVICA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23370547070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89,83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DJEČIJI VRTIĆ "PALČIĆ"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F.GAVRANČIĆA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18 ORAHOVICA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80546631540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80,8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HRASTEK D.O.O. 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STEJPANA LABAŠA 11,KRIŽANEC TURČIN-KRIŽANEC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61212823944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79,42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PRIJEVOZ CHAMPION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GRABOVAC  3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23455708223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DRNIŠKA TRADICIJA D.O.O.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BLAŽEVIĆI VRBA 9 ČAVOGLAVE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54957506101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53,13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DJEČJI VRTIĆ "JELENKO"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 GOSPE VOĆINSKE BB VOĆIN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73958738324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31,5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PRPIĆ - TRADE  d.o.o.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VINOGRADSKA 54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92643736793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28,53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CARNIS J.D.O.O. 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VELI BRGUD 156 JURDANI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70585309759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0,4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KERAMIKA MODUS D.O.O.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 Nazora 67 ORAHOVICA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93756665118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0,18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FORMA PURUS D.O.O.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LEDENSKI PUT 1 A ZAGREB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33911499305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0,13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MIRACOLO obrt za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trg.i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usl.u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cest.prometu</w:t>
            </w:r>
            <w:proofErr w:type="spellEnd"/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MALA VALA 37,VALBANDON FAŽANA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36755322439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0,04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OPG BOSAK BRANKO              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Vukovarska 129 ČAĐAVICA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89558049548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0,03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DOBROVOLJNO VATROGASNO DRUŠTVO                    </w:t>
            </w:r>
          </w:p>
        </w:tc>
        <w:tc>
          <w:tcPr>
            <w:tcW w:type="dxa" w:w="5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KOVAČIĆA 4 SLATINA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49192566528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0,02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105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UKUPNO POTRAŽIVANJA OD KUPACA: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2.178.542,45</w:t>
            </w: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52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52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52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C7208F" w:rsidR="00C7208F" w:rsidRPr="00C7208F">
        <w:trPr>
          <w:trHeight w:val="288"/>
        </w:trPr>
        <w:tc>
          <w:tcPr>
            <w:tcW w:type="dxa" w:w="5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52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C7208F" w:rsidR="00C7208F" w:rsidRPr="00C7208F">
        <w:trPr>
          <w:trHeight w:val="300"/>
        </w:trPr>
        <w:tc>
          <w:tcPr>
            <w:tcW w:type="dxa" w:w="5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52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 Kovač, direktor</w:t>
            </w:r>
          </w:p>
        </w:tc>
        <w:tc>
          <w:tcPr>
            <w:tcW w:type="dxa" w:w="21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7208F" w:rsidP="00C7208F" w:rsidR="00C7208F" w:rsidRPr="00C7208F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7208F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</w:tbl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08F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l66" w:type="paragraph">
    <w:name w:val="xl66"/>
    <w:basedOn w:val="Normal"/>
    <w:rsid w:val="00C7208F"/>
    <w:pPr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67" w:type="paragraph">
    <w:name w:val="xl67"/>
    <w:basedOn w:val="Normal"/>
    <w:rsid w:val="00C7208F"/>
    <w:pPr>
      <w:shd w:fill="D9D9D9" w:color="000000" w:val="clear"/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68" w:type="paragraph">
    <w:name w:val="xl68"/>
    <w:basedOn w:val="Normal"/>
    <w:rsid w:val="00C7208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69" w:type="paragraph">
    <w:name w:val="xl69"/>
    <w:basedOn w:val="Normal"/>
    <w:rsid w:val="00C7208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0" w:type="paragraph">
    <w:name w:val="xl70"/>
    <w:basedOn w:val="Normal"/>
    <w:rsid w:val="00C7208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71" w:type="paragraph">
    <w:name w:val="xl71"/>
    <w:basedOn w:val="Normal"/>
    <w:rsid w:val="00C7208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72" w:type="paragraph">
    <w:name w:val="xl72"/>
    <w:basedOn w:val="Normal"/>
    <w:rsid w:val="00C7208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lang w:eastAsia="hr-HR"/>
    </w:rPr>
  </w:style>
  <w:style w:customStyle="true" w:styleId="xl73" w:type="paragraph">
    <w:name w:val="xl73"/>
    <w:basedOn w:val="Normal"/>
    <w:rsid w:val="00C7208F"/>
    <w:pPr>
      <w:pBdr>
        <w:bottom w:space="0" w:sz="8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4" w:type="paragraph">
    <w:name w:val="xl74"/>
    <w:basedOn w:val="Normal"/>
    <w:rsid w:val="00C7208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l66" w:type="paragraph">
    <w:name w:val="xl66"/>
    <w:basedOn w:val="Normal"/>
    <w:rsid w:val="00C7208F"/>
    <w:pPr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67" w:type="paragraph">
    <w:name w:val="xl67"/>
    <w:basedOn w:val="Normal"/>
    <w:rsid w:val="00C7208F"/>
    <w:pPr>
      <w:shd w:color="000000" w:fill="D9D9D9" w:val="clear"/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68" w:type="paragraph">
    <w:name w:val="xl68"/>
    <w:basedOn w:val="Normal"/>
    <w:rsid w:val="00C7208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69" w:type="paragraph">
    <w:name w:val="xl69"/>
    <w:basedOn w:val="Normal"/>
    <w:rsid w:val="00C7208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0" w:type="paragraph">
    <w:name w:val="xl70"/>
    <w:basedOn w:val="Normal"/>
    <w:rsid w:val="00C7208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71" w:type="paragraph">
    <w:name w:val="xl71"/>
    <w:basedOn w:val="Normal"/>
    <w:rsid w:val="00C7208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72" w:type="paragraph">
    <w:name w:val="xl72"/>
    <w:basedOn w:val="Normal"/>
    <w:rsid w:val="00C7208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jc w:val="center"/>
    </w:pPr>
    <w:rPr>
      <w:rFonts w:cs="Times New Roman" w:eastAsia="Times New Roman"/>
      <w:b/>
      <w:bCs/>
      <w:lang w:eastAsia="hr-HR"/>
    </w:rPr>
  </w:style>
  <w:style w:customStyle="1" w:styleId="xl73" w:type="paragraph">
    <w:name w:val="xl73"/>
    <w:basedOn w:val="Normal"/>
    <w:rsid w:val="00C7208F"/>
    <w:pPr>
      <w:pBdr>
        <w:bottom w:color="auto" w:space="0" w:sz="8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4" w:type="paragraph">
    <w:name w:val="xl74"/>
    <w:basedOn w:val="Normal"/>
    <w:rsid w:val="00C7208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5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St-55/2019-5</izvorni_sadrzaj>
    <derivirana_varijabla naziv="DomainObject.Oznaka_1">St-55/2019-5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MESOPRERADA društvo s ograničenom odgovornošću za djelatnost stočarstva, klanje stoke i preradu mesa te trgovinu</izvorni_sadrzaj>
    <derivirana_varijabla naziv="DomainObject.Predmet.StrankaFormated_1">  MESOPRERADA društvo s ograničenom odgovornošću za djelatnost stočarstva, klanje stoke i preradu mesa te trgovinu</derivirana_varijabla>
  </DomainObject.Predmet.StrankaFormated>
  <DomainObject.Predmet.StrankaFormatedOIB>
    <izvorni_sadrzaj>  MESOPRERADA društvo s ograničenom odgovornošću za djelatnost stočarstva, klanje stoke i preradu mesa te trgovinu, OIB 55769571592</izvorni_sadrzaj>
    <derivirana_varijabla naziv="DomainObject.Predmet.StrankaFormatedOIB_1">  MESOPRERADA društvo s ograničenom odgovornošću za djelatnost stočarstva, klanje stoke i preradu mesa te trgovinu, OIB 55769571592</derivirana_varijabla>
  </DomainObject.Predmet.StrankaFormatedOIB>
  <DomainObject.Predmet.StrankaFormatedWithAdress>
    <izvorni_sadrzaj> MESOPRERADA društvo s ograničenom odgovornošću za djelatnost stočarstva, klanje stoke i preradu mesa te trgovinu, Industrijska 5, 33520 Slatina</izvorni_sadrzaj>
    <derivirana_varijabla naziv="DomainObject.Predmet.StrankaFormatedWithAdress_1"> MESOPRERADA društvo s ograničenom odgovornošću za djelatnost stočarstva, klanje stoke i preradu mesa te trgovinu, Industrijska 5, 33520 Slatina</derivirana_varijabla>
  </DomainObject.Predmet.StrankaFormatedWithAdress>
  <DomainObject.Predmet.StrankaFormatedWithAdressOIB>
    <izvorni_sadrzaj> MESOPRERADA društvo s ograničenom odgovornošću za djelatnost stočarstva, klanje stoke i preradu mesa te trgovinu, OIB 55769571592, Industrijska 5, 33520 Slatina</izvorni_sadrzaj>
    <derivirana_varijabla naziv="DomainObject.Predmet.StrankaFormatedWithAdressOIB_1"> MESOPRERADA društvo s ograničenom odgovornošću za djelatnost stočarstva, klanje stoke i preradu mesa te trgovinu, OIB 55769571592, Industrijska 5, 33520 Slatina</derivirana_varijabla>
  </DomainObject.Predmet.StrankaFormatedWithAdressOIB>
  <DomainObject.Predmet.StrankaWithAdress>
    <izvorni_sadrzaj>MESOPRERADA društvo s ograničenom odgovornošću za djelatnost stočarstva, klanje stoke i preradu mesa te trgovinu Industrijska 5,33520 Slatina</izvorni_sadrzaj>
    <derivirana_varijabla naziv="DomainObject.Predmet.StrankaWithAdress_1">MESOPRERADA društvo s ograničenom odgovornošću za djelatnost stočarstva, klanje stoke i preradu mesa te trgovinu Industrijska 5,33520 Slatina</derivirana_varijabla>
  </DomainObject.Predmet.StrankaWithAdress>
  <DomainObject.Predmet.StrankaWithAdressOIB>
    <izvorni_sadrzaj>MESOPRERADA društvo s ograničenom odgovornošću za djelatnost stočarstva, klanje stoke i preradu mesa te trgovinu, OIB 55769571592, Industrijska 5,33520 Slatina</izvorni_sadrzaj>
    <derivirana_varijabla naziv="DomainObject.Predmet.StrankaWithAdressOIB_1">MESOPRERADA društvo s ograničenom odgovornošću za djelatnost stočarstva, klanje stoke i preradu mesa te trgovinu, OIB 55769571592, Industrijska 5,33520 Slatina</derivirana_varijabla>
  </DomainObject.Predmet.StrankaWithAdressOIB>
  <DomainObject.Predmet.StrankaNazivFormated>
    <izvorni_sadrzaj>MESOPRERADA društvo s ograničenom odgovornošću za djelatnost stočarstva, klanje stoke i preradu mesa te trgovinu</izvorni_sadrzaj>
    <derivirana_varijabla naziv="DomainObject.Predmet.StrankaNazivFormated_1">MESOPRERADA društvo s ograničenom odgovornošću za djelatnost stočarstva, klanje stoke i preradu mesa te trgovinu</derivirana_varijabla>
  </DomainObject.Predmet.StrankaNazivFormated>
  <DomainObject.Predmet.StrankaNazivFormatedOIB>
    <izvorni_sadrzaj>MESOPRERADA društvo s ograničenom odgovornošću za djelatnost stočarstva, klanje stoke i preradu mesa te trgovinu, OIB 55769571592</izvorni_sadrzaj>
    <derivirana_varijabla naziv="DomainObject.Predmet.StrankaNazivFormatedOIB_1">MESOPRERADA društvo s ograničenom odgovornošću za djelatnost stočarstva, klanje stoke i preradu mesa te trgovinu, OIB 55769571592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MESOPRERADA društvo s ograničenom odgovornošću za djelatnost stočarstva, klanje stoke i preradu mesa te trgovinu</item>
    </izvorni_sadrzaj>
    <derivirana_varijabla naziv="DomainObject.Predmet.StrankaListFormated_1">
      <item>MESOPRERADA društvo s ograničenom odgovornošću za djelatnost stočarstva, klanje stoke i preradu mesa te trgovinu</item>
    </derivirana_varijabla>
  </DomainObject.Predmet.StrankaListFormated>
  <DomainObject.Predmet.StrankaListFormatedOIB>
    <izvorni_sadrzaj>
      <item>MESOPRERADA društvo s ograničenom odgovornošću za djelatnost stočarstva, klanje stoke i preradu mesa te trgovinu, OIB 55769571592</item>
    </izvorni_sadrzaj>
    <derivirana_varijabla naziv="DomainObject.Predmet.StrankaListFormatedOIB_1">
      <item>MESOPRERADA društvo s ograničenom odgovornošću za djelatnost stočarstva, klanje stoke i preradu mesa te trgovinu, OIB 55769571592</item>
    </derivirana_varijabla>
  </DomainObject.Predmet.StrankaListFormatedOIB>
  <DomainObject.Predmet.StrankaListFormatedWithAdress>
    <izvorni_sadrzaj>
      <item>MESOPRERADA društvo s ograničenom odgovornošću za djelatnost stočarstva, klanje stoke i preradu mesa te trgovinu, Industrijska 5, 33520 Slatina</item>
    </izvorni_sadrzaj>
    <derivirana_varijabla naziv="DomainObject.Predmet.StrankaListFormatedWithAdress_1">
      <item>MESOPRERADA društvo s ograničenom odgovornošću za djelatnost stočarstva, klanje stoke i preradu mesa te trgovinu, Industrijska 5, 33520 Slatina</item>
    </derivirana_varijabla>
  </DomainObject.Predmet.StrankaListFormatedWithAdress>
  <DomainObject.Predmet.StrankaListFormatedWithAdressOIB>
    <izvorni_sadrzaj>
      <item>MESOPRERADA društvo s ograničenom odgovornošću za djelatnost stočarstva, klanje stoke i preradu mesa te trgovinu, OIB 55769571592, Industrijska 5, 33520 Slatina</item>
    </izvorni_sadrzaj>
    <derivirana_varijabla naziv="DomainObject.Predmet.StrankaListFormatedWithAdressOIB_1">
      <item>MESOPRERADA društvo s ograničenom odgovornošću za djelatnost stočarstva, klanje stoke i preradu mesa te trgovinu, OIB 55769571592, Industrijska 5, 33520 Slatina</item>
    </derivirana_varijabla>
  </DomainObject.Predmet.StrankaListFormatedWithAdressOIB>
  <DomainObject.Predmet.StrankaListNazivFormated>
    <izvorni_sadrzaj>
      <item>MESOPRERADA društvo s ograničenom odgovornošću za djelatnost stočarstva, klanje stoke i preradu mesa te trgovinu</item>
    </izvorni_sadrzaj>
    <derivirana_varijabla naziv="DomainObject.Predmet.StrankaListNazivFormated_1">
      <item>MESOPRERADA društvo s ograničenom odgovornošću za djelatnost stočarstva, klanje stoke i preradu mesa te trgovinu</item>
    </derivirana_varijabla>
  </DomainObject.Predmet.StrankaListNazivFormated>
  <DomainObject.Predmet.StrankaListNazivFormatedOIB>
    <izvorni_sadrzaj>
      <item>MESOPRERADA društvo s ograničenom odgovornošću za djelatnost stočarstva, klanje stoke i preradu mesa te trgovinu, OIB 55769571592</item>
    </izvorni_sadrzaj>
    <derivirana_varijabla naziv="DomainObject.Predmet.StrankaListNazivFormatedOIB_1">
      <item>MESOPRERADA društvo s ograničenom odgovornošću za djelatnost stočarstva, klanje stoke i preradu mesa te trgovinu, OIB 55769571592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St-55/2019-5</izvorni_sadrzaj>
    <derivirana_varijabla naziv="DomainObject.PoslovniBrojDokumenta_1">St-55/2019-5</derivirana_varijabla>
  </DomainObject.PoslovniBrojDokumenta>
  <DomainObject.Predmet.StrankaIDrugi>
    <izvorni_sadrzaj>MESOPRERADA društvo s ograničenom odgovornošću za djelatnost stočarstva, klanje stoke i preradu mesa te trgovinu</izvorni_sadrzaj>
    <derivirana_varijabla naziv="DomainObject.Predmet.StrankaIDrugi_1">MESOPRERADA društvo s ograničenom odgovornošću za djelatnost stočarstva, klanje stoke i preradu mesa te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MESOPRERADA društvo s ograničenom odgovornošću za djelatnost stočarstva, klanje stoke i preradu mesa te trgovinu, OIB 55769571592, Industrijska 5, 33520 Slatina</izvorni_sadrzaj>
    <derivirana_varijabla naziv="DomainObject.Predmet.StrankaIDrugiAdressOIB_1">MESOPRERADA društvo s ograničenom odgovornošću za djelatnost stočarstva, klanje stoke i preradu mesa te trgovinu, OIB 55769571592, Industrijska 5,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MESOPRERADA društvo s ograničenom odgovornošću za djelatnost stočarstva, klanje stoke i preradu mesa te trgovinu</item>
    </izvorni_sadrzaj>
    <derivirana_varijabla naziv="DomainObject.Predmet.SudioniciListNaziv_1">
      <item>MESOPRERADA društvo s ograničenom odgovornošću za djelatnost stočarstva, klanje stoke i preradu mesa te trgovinu</item>
    </derivirana_varijabla>
  </DomainObject.Predmet.SudioniciListNaziv>
  <DomainObject.Predmet.SudioniciListAdressOIB>
    <izvorni_sadrzaj>
      <item>MESOPRERADA društvo s ograničenom odgovornošću za djelatnost stočarstva, klanje stoke i preradu mesa te trgovinu, OIB 55769571592, Industrijska 5,33520 Slatina</item>
    </izvorni_sadrzaj>
    <derivirana_varijabla naziv="DomainObject.Predmet.SudioniciListAdressOIB_1">
      <item>MESOPRERADA društvo s ograničenom odgovornošću za djelatnost stočarstva, klanje stoke i preradu mesa te trgovinu, OIB 55769571592, Industrijska 5,33520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D803C-A1CB-47B3-9783-6EBE6607D2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1707</properties:Words>
  <properties:Characters>11248</properties:Characters>
  <properties:Lines>784</properties:Lines>
  <properties:Paragraphs>756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2019-03-08T07:16:00Z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St-55/2019-5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