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e0a6" w14:paraId="c75e0a6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5E36E5">
        <w:t>8</w:t>
      </w:r>
      <w:r w:rsidR="002A5853">
        <w:t>528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2A5853">
        <w:rPr>
          <w:rFonts w:cs="Times New Roman" w:eastAsia="Times New Roman"/>
          <w:szCs w:val="20"/>
          <w:lang w:eastAsia="hr-HR"/>
        </w:rPr>
        <w:t>REGINA VISUS</w:t>
      </w:r>
      <w:r w:rsidR="003E3E04">
        <w:rPr>
          <w:rFonts w:cs="Times New Roman" w:eastAsia="Times New Roman"/>
          <w:szCs w:val="20"/>
          <w:lang w:eastAsia="hr-HR"/>
        </w:rPr>
        <w:t xml:space="preserve"> d.o.o., Zagreb, </w:t>
      </w:r>
      <w:r w:rsidR="002A5853">
        <w:rPr>
          <w:rFonts w:cs="Times New Roman" w:eastAsia="Times New Roman"/>
          <w:szCs w:val="20"/>
          <w:lang w:eastAsia="hr-HR"/>
        </w:rPr>
        <w:t>Republike Austrije 3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2A5853">
        <w:rPr>
          <w:rFonts w:cs="Times New Roman" w:eastAsia="Times New Roman"/>
          <w:szCs w:val="20"/>
          <w:lang w:eastAsia="hr-HR"/>
        </w:rPr>
        <w:t>834613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2A5853">
        <w:rPr>
          <w:rFonts w:cs="Times New Roman" w:eastAsia="Times New Roman"/>
          <w:szCs w:val="20"/>
          <w:lang w:eastAsia="hr-HR"/>
        </w:rPr>
        <w:t>76529309665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2A5853">
        <w:rPr>
          <w:rFonts w:cs="Times New Roman" w:eastAsia="Times New Roman"/>
          <w:szCs w:val="20"/>
          <w:lang w:eastAsia="hr-HR"/>
        </w:rPr>
        <w:t>REGINA VISUS d.o.o., Zagreb, Republike Austrije 3, MBS: 080834613, OIB: 76529309665</w:t>
      </w:r>
      <w:r w:rsidR="00630CAA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2A5853">
        <w:rPr>
          <w:rFonts w:cs="Times New Roman" w:eastAsia="Times New Roman"/>
          <w:szCs w:val="20"/>
          <w:lang w:eastAsia="hr-HR"/>
        </w:rPr>
        <w:t>REGINA VISUS d.o.o., Zagreb, Republike Austrije 3, MBS: 080834613, OIB: 76529309665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89F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2A5853"/>
    <w:rsid w:val="0033500C"/>
    <w:rsid w:val="003979A3"/>
    <w:rsid w:val="003E3E04"/>
    <w:rsid w:val="00457286"/>
    <w:rsid w:val="00457EF8"/>
    <w:rsid w:val="00461BE5"/>
    <w:rsid w:val="004D17E3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089F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E0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E0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949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8528</izvorni_sadrzaj>
    <derivirana_varijabla naziv="DomainObject.Predmet.Broj_1">8528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St-8528/2015</izvorni_sadrzaj>
    <derivirana_varijabla naziv="DomainObject.Predmet.OznakaBroj_1">St-8528/2015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REGINA VISUS d.o.o. zastupanog po punomoćniku Mirjana Kratofil</izvorni_sadrzaj>
    <derivirana_varijabla naziv="DomainObject.Predmet.ProtustrankaFormated_1">  REGINA VISUS d.o.o. zastupanog po punomoćniku Mirjana Kratofil</derivirana_varijabla>
  </DomainObject.Predmet.ProtustrankaFormated>
  <DomainObject.Predmet.ProtustrankaFormatedOIB>
    <izvorni_sadrzaj>  REGINA VISUS d.o.o., OIB 76529309665 zastupanog po punomoćniku Mirjana Kratofil</izvorni_sadrzaj>
    <derivirana_varijabla naziv="DomainObject.Predmet.ProtustrankaFormatedOIB_1">  REGINA VISUS d.o.o., OIB 76529309665 zastupanog po punomoćniku Mirjana Kratofil</derivirana_varijabla>
  </DomainObject.Predmet.ProtustrankaFormatedOIB>
  <DomainObject.Predmet.ProtustrankaFormatedWithAdress>
    <izvorni_sadrzaj> REGINA VISUS d.o.o., Republike Austrije 3, 10000 Zagreb zastupanog po punomoćniku Mirjana Kratofil</izvorni_sadrzaj>
    <derivirana_varijabla naziv="DomainObject.Predmet.ProtustrankaFormatedWithAdress_1"> REGINA VISUS d.o.o., Republike Austrije 3, 10000 Zagreb zastupanog po punomoćniku Mirjana Kratofil</derivirana_varijabla>
  </DomainObject.Predmet.ProtustrankaFormatedWithAdress>
  <DomainObject.Predmet.ProtustrankaFormatedWithAdressOIB>
    <izvorni_sadrzaj> REGINA VISUS d.o.o., OIB 76529309665, Republike Austrije 3, 10000 Zagreb zastupanog po punomoćniku Mirjana Kratofil</izvorni_sadrzaj>
    <derivirana_varijabla naziv="DomainObject.Predmet.ProtustrankaFormatedWithAdressOIB_1"> REGINA VISUS d.o.o., OIB 76529309665, Republike Austrije 3, 10000 Zagreb zastupanog po punomoćniku Mirjana Kratofil</derivirana_varijabla>
  </DomainObject.Predmet.ProtustrankaFormatedWithAdressOIB>
  <DomainObject.Predmet.ProtustrankaWithAdress>
    <izvorni_sadrzaj>REGINA VISUS d.o.o. Republike Austrije 3, 10000 Zagreb</izvorni_sadrzaj>
    <derivirana_varijabla naziv="DomainObject.Predmet.ProtustrankaWithAdress_1">REGINA VISUS d.o.o. Republike Austrije 3, 10000 Zagreb</derivirana_varijabla>
  </DomainObject.Predmet.ProtustrankaWithAdress>
  <DomainObject.Predmet.ProtustrankaWithAdressOIB>
    <izvorni_sadrzaj>REGINA VISUS d.o.o., OIB 76529309665, Republike Austrije 3, 10000 Zagreb</izvorni_sadrzaj>
    <derivirana_varijabla naziv="DomainObject.Predmet.ProtustrankaWithAdressOIB_1">REGINA VISUS d.o.o., OIB 76529309665, Republike Austrije 3, 10000 Zagreb</derivirana_varijabla>
  </DomainObject.Predmet.ProtustrankaWithAdressOIB>
  <DomainObject.Predmet.ProtustrankaNazivFormated>
    <izvorni_sadrzaj>REGINA VISUS d.o.o.</izvorni_sadrzaj>
    <derivirana_varijabla naziv="DomainObject.Predmet.ProtustrankaNazivFormated_1">REGINA VISUS d.o.o.</derivirana_varijabla>
  </DomainObject.Predmet.ProtustrankaNazivFormated>
  <DomainObject.Predmet.ProtustrankaNazivFormatedOIB>
    <izvorni_sadrzaj>REGINA VISUS d.o.o., OIB 76529309665</izvorni_sadrzaj>
    <derivirana_varijabla naziv="DomainObject.Predmet.ProtustrankaNazivFormatedOIB_1">REGINA VISUS d.o.o., OIB 76529309665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REGINA VISUS d.o.o. zastupanog po punomoćniku Mirjana Kratofil</item>
    </izvorni_sadrzaj>
    <derivirana_varijabla naziv="DomainObject.Predmet.ProtuStrankaListFormated_1">
      <item>REGINA VISUS d.o.o. zastupanog po punomoćniku Mirjana Kratofil</item>
    </derivirana_varijabla>
  </DomainObject.Predmet.ProtuStrankaListFormated>
  <DomainObject.Predmet.ProtuStrankaListFormatedOIB>
    <izvorni_sadrzaj>
      <item>REGINA VISUS d.o.o., OIB 76529309665 zastupanog po punomoćniku Mirjana Kratofil</item>
    </izvorni_sadrzaj>
    <derivirana_varijabla naziv="DomainObject.Predmet.ProtuStrankaListFormatedOIB_1">
      <item>REGINA VISUS d.o.o., OIB 76529309665 zastupanog po punomoćniku Mirjana Kratofil</item>
    </derivirana_varijabla>
  </DomainObject.Predmet.ProtuStrankaListFormatedOIB>
  <DomainObject.Predmet.ProtuStrankaListFormatedWithAdress>
    <izvorni_sadrzaj>
      <item>REGINA VISUS d.o.o., Republike Austrije 3, 10000 Zagreb zastupanog po punomoćniku Mirjana Kratofil</item>
    </izvorni_sadrzaj>
    <derivirana_varijabla naziv="DomainObject.Predmet.ProtuStrankaListFormatedWithAdress_1">
      <item>REGINA VISUS d.o.o., Republike Austrije 3, 10000 Zagreb zastupanog po punomoćniku Mirjana Kratofil</item>
    </derivirana_varijabla>
  </DomainObject.Predmet.ProtuStrankaListFormatedWithAdress>
  <DomainObject.Predmet.ProtuStrankaListFormatedWithAdressOIB>
    <izvorni_sadrzaj>
      <item>REGINA VISUS d.o.o., OIB 76529309665, Republike Austrije 3, 10000 Zagreb zastupanog po punomoćniku Mirjana Kratofil</item>
    </izvorni_sadrzaj>
    <derivirana_varijabla naziv="DomainObject.Predmet.ProtuStrankaListFormatedWithAdressOIB_1">
      <item>REGINA VISUS d.o.o., OIB 76529309665, Republike Austrije 3, 10000 Zagreb zastupanog po punomoćniku Mirjana Kratofil</item>
    </derivirana_varijabla>
  </DomainObject.Predmet.ProtuStrankaListFormatedWithAdressOIB>
  <DomainObject.Predmet.ProtuStrankaListNazivFormated>
    <izvorni_sadrzaj>
      <item>REGINA VISUS d.o.o.</item>
    </izvorni_sadrzaj>
    <derivirana_varijabla naziv="DomainObject.Predmet.ProtuStrankaListNazivFormated_1">
      <item>REGINA VISUS d.o.o.</item>
    </derivirana_varijabla>
  </DomainObject.Predmet.ProtuStrankaListNazivFormated>
  <DomainObject.Predmet.ProtuStrankaListNazivFormatedOIB>
    <izvorni_sadrzaj>
      <item>REGINA VISUS d.o.o., OIB 76529309665</item>
    </izvorni_sadrzaj>
    <derivirana_varijabla naziv="DomainObject.Predmet.ProtuStrankaListNazivFormatedOIB_1">
      <item>REGINA VISUS d.o.o., OIB 76529309665</item>
    </derivirana_varijabla>
  </DomainObject.Predmet.ProtuStrankaListNazivFormatedOIB>
  <DomainObject.Predmet.OstaliListFormated>
    <izvorni_sadrzaj>
      <item>Mirjana Kratofil punomoćnik sudionika u postupku REGINA VISUS d.o.o.</item>
    </izvorni_sadrzaj>
    <derivirana_varijabla naziv="DomainObject.Predmet.OstaliListFormated_1">
      <item>Mirjana Kratofil punomoćnik sudionika u postupku REGINA VISUS d.o.o.</item>
    </derivirana_varijabla>
  </DomainObject.Predmet.OstaliListFormated>
  <DomainObject.Predmet.OstaliListFormatedOIB>
    <izvorni_sadrzaj>
      <item>Mirjana Kratofil, OIB 84204787274 punomoćnik sudionika u postupku REGINA VISUS d.o.o.</item>
    </izvorni_sadrzaj>
    <derivirana_varijabla naziv="DomainObject.Predmet.OstaliListFormatedOIB_1">
      <item>Mirjana Kratofil, OIB 84204787274 punomoćnik sudionika u postupku REGINA VISUS d.o.o.</item>
    </derivirana_varijabla>
  </DomainObject.Predmet.OstaliListFormatedOIB>
  <DomainObject.Predmet.OstaliListFormatedWithAdress>
    <izvorni_sadrzaj>
      <item>Mirjana Kratofil, Ulica Stjepana Ladiša 9, 10000 Zagreb punomoćnik sudionika u postupku REGINA VISUS d.o.o.</item>
    </izvorni_sadrzaj>
    <derivirana_varijabla naziv="DomainObject.Predmet.OstaliListFormatedWithAdress_1">
      <item>Mirjana Kratofil, Ulica Stjepana Ladiša 9, 10000 Zagreb punomoćnik sudionika u postupku REGINA VISUS d.o.o.</item>
    </derivirana_varijabla>
  </DomainObject.Predmet.OstaliListFormatedWithAdress>
  <DomainObject.Predmet.OstaliListFormatedWithAdressOIB>
    <izvorni_sadrzaj>
      <item>Mirjana Kratofil, OIB 84204787274, Ulica Stjepana Ladiša 9, 10000 Zagreb punomoćnik sudionika u postupku REGINA VISUS d.o.o.</item>
    </izvorni_sadrzaj>
    <derivirana_varijabla naziv="DomainObject.Predmet.OstaliListFormatedWithAdressOIB_1">
      <item>Mirjana Kratofil, OIB 84204787274, Ulica Stjepana Ladiša 9, 10000 Zagreb punomoćnik sudionika u postupku REGINA VISUS d.o.o.</item>
    </derivirana_varijabla>
  </DomainObject.Predmet.OstaliListFormatedWithAdressOIB>
  <DomainObject.Predmet.OstaliListNazivFormated>
    <izvorni_sadrzaj>
      <item>Mirjana Kratofil</item>
    </izvorni_sadrzaj>
    <derivirana_varijabla naziv="DomainObject.Predmet.OstaliListNazivFormated_1">
      <item>Mirjana Kratofil</item>
    </derivirana_varijabla>
  </DomainObject.Predmet.OstaliListNazivFormated>
  <DomainObject.Predmet.OstaliListNazivFormatedOIB>
    <izvorni_sadrzaj>
      <item>Mirjana Kratofil, OIB 84204787274</item>
    </izvorni_sadrzaj>
    <derivirana_varijabla naziv="DomainObject.Predmet.OstaliListNazivFormatedOIB_1">
      <item>Mirjana Kratofil, OIB 84204787274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REGINA VISUS d.o.o.</izvorni_sadrzaj>
    <derivirana_varijabla naziv="DomainObject.Predmet.ProtustrankaIDrugi_1">REGINA VISUS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REGINA VISUS d.o.o., OIB 76529309665, Republike Austrije 3, 10000 Zagreb</izvorni_sadrzaj>
    <derivirana_varijabla naziv="DomainObject.Predmet.ProtustrankaIDrugiAdressOIB_1">REGINA VISUS d.o.o., OIB 76529309665, Republike Austrije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REGINA VISUS d.o.o.</item>
      <item>Mirjana Kratofil</item>
    </izvorni_sadrzaj>
    <derivirana_varijabla naziv="DomainObject.Predmet.SudioniciListNaziv_1">
      <item>FINA Regionalni centar Zagreb</item>
      <item>REGINA VISUS d.o.o.</item>
      <item>Mirjana Kratofil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REGINA VISUS d.o.o., OIB 76529309665, Republike Austrije 3,10000 Zagreb</item>
      <item>Mirjana Kratofil, OIB 84204787274, Ulica Stjepana Ladiša 9,10000 Zagreb</item>
    </izvorni_sadrzaj>
    <derivirana_varijabla naziv="DomainObject.Predmet.SudioniciListAdressOIB_1">
      <item>FINA Regionalni centar Zagreb, OIB 85821130368, Trg svibanjskih žrtava 1995. br. 1,10000 Zagreb</item>
      <item>REGINA VISUS d.o.o., OIB 76529309665, Republike Austrije 3,10000 Zagreb</item>
      <item>Mirjana Kratofil, OIB 84204787274, Ulica Stjepana Ladiša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76529309665</item>
      <item>, OIB 84204787274</item>
    </izvorni_sadrzaj>
    <derivirana_varijabla naziv="DomainObject.Predmet.SudioniciListNazivOIB_1">
      <item>, OIB 85821130368</item>
      <item>, OIB 76529309665</item>
      <item>, OIB 84204787274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1824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2016-02-22T13:06:00Z</dcterms:created>
  <dc:creator>Ivana Manestar</dc:creator>
  <cp:lastModifiedBy>Ksenija Nol</cp:lastModifiedBy>
  <cp:lastPrinted>2016-02-22T13:48:00Z</cp:lastPrinted>
  <dcterms:modified xmlns:xsi="http://www.w3.org/2001/XMLSchema-instance" xsi:type="dcterms:W3CDTF">2016-02-22T13:48:00Z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