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f0dff" w14:paraId="cff0dff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A0418B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41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418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418B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418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418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41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418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418B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418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418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St-409/2016</izvorni_sadrzaj>
    <derivirana_varijabla naziv="DomainObject.Predmet.OznakaBroj_1">St-409/2016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"JEDINSTVO - OMLADINAC" NEDEŠĆINA, NEDEŠĆINA</izvorni_sadrzaj>
    <derivirana_varijabla naziv="DomainObject.Predmet.ProtustrankaFormated_1">  NOGOMETNI KLUB "JEDINSTVO - OMLADINAC" NEDEŠĆINA, NEDEŠĆINA</derivirana_varijabla>
  </DomainObject.Predmet.ProtustrankaFormated>
  <DomainObject.Predmet.ProtustrankaFormatedOIB>
    <izvorni_sadrzaj>  NOGOMETNI KLUB "JEDINSTVO - OMLADINAC" NEDEŠĆINA, NEDEŠĆINA, OIB 98992909416</izvorni_sadrzaj>
    <derivirana_varijabla naziv="DomainObject.Predmet.ProtustrankaFormatedOIB_1">  NOGOMETNI KLUB "JEDINSTVO - OMLADINAC" NEDEŠĆINA, NEDEŠĆINA, OIB 98992909416</derivirana_varijabla>
  </DomainObject.Predmet.ProtustrankaFormatedOIB>
  <DomainObject.Predmet.ProtustrankaFormatedWithAdress>
    <izvorni_sadrzaj> NOGOMETNI KLUB "JEDINSTVO - OMLADINAC" NEDEŠĆINA, NEDEŠĆINA, Nedešćina 103, 52220 Nedešćina</izvorni_sadrzaj>
    <derivirana_varijabla naziv="DomainObject.Predmet.ProtustrankaFormatedWithAdress_1"> NOGOMETNI KLUB "JEDINSTVO - OMLADINAC" NEDEŠĆINA, NEDEŠĆINA, Nedešćina 103, 52220 Nedešćina</derivirana_varijabla>
  </DomainObject.Predmet.ProtustrankaFormatedWithAdress>
  <DomainObject.Predmet.ProtustrankaFormatedWithAdressOIB>
    <izvorni_sadrzaj> NOGOMETNI KLUB "JEDINSTVO - OMLADINAC" NEDEŠĆINA, NEDEŠĆINA, OIB 98992909416, Nedešćina 103, 52220 Nedešćina</izvorni_sadrzaj>
    <derivirana_varijabla naziv="DomainObject.Predmet.ProtustrankaFormatedWithAdressOIB_1"> NOGOMETNI KLUB "JEDINSTVO - OMLADINAC" NEDEŠĆINA, NEDEŠĆINA, OIB 98992909416, Nedešćina 103, 52220 Nedešćina</derivirana_varijabla>
  </DomainObject.Predmet.ProtustrankaFormatedWithAdressOIB>
  <DomainObject.Predmet.ProtustrankaWithAdress>
    <izvorni_sadrzaj>NOGOMETNI KLUB "JEDINSTVO - OMLADINAC" NEDEŠĆINA, NEDEŠĆINA Nedešćina 103, 52220 Nedešćina</izvorni_sadrzaj>
    <derivirana_varijabla naziv="DomainObject.Predmet.ProtustrankaWithAdress_1">NOGOMETNI KLUB "JEDINSTVO - OMLADINAC" NEDEŠĆINA, NEDEŠĆINA Nedešćina 103, 52220 Nedešćina</derivirana_varijabla>
  </DomainObject.Predmet.ProtustrankaWithAdress>
  <DomainObject.Predmet.ProtustrankaWithAdressOIB>
    <izvorni_sadrzaj>NOGOMETNI KLUB "JEDINSTVO - OMLADINAC" NEDEŠĆINA, NEDEŠĆINA, OIB 98992909416, Nedešćina 103, 52220 Nedešćina</izvorni_sadrzaj>
    <derivirana_varijabla naziv="DomainObject.Predmet.ProtustrankaWithAdressOIB_1">NOGOMETNI KLUB "JEDINSTVO - OMLADINAC" NEDEŠĆINA, NEDEŠĆINA, OIB 98992909416, Nedešćina 103, 52220 Nedešćina</derivirana_varijabla>
  </DomainObject.Predmet.ProtustrankaWithAdressOIB>
  <DomainObject.Predmet.ProtustrankaNazivFormated>
    <izvorni_sadrzaj>NOGOMETNI KLUB "JEDINSTVO - OMLADINAC" NEDEŠĆINA, NEDEŠĆINA</izvorni_sadrzaj>
    <derivirana_varijabla naziv="DomainObject.Predmet.ProtustrankaNazivFormated_1">NOGOMETNI KLUB "JEDINSTVO - OMLADINAC" NEDEŠĆINA, NEDEŠĆINA</derivirana_varijabla>
  </DomainObject.Predmet.ProtustrankaNazivFormated>
  <DomainObject.Predmet.ProtustrankaNazivFormatedOIB>
    <izvorni_sadrzaj>NOGOMETNI KLUB "JEDINSTVO - OMLADINAC" NEDEŠĆINA, NEDEŠĆINA, OIB 98992909416</izvorni_sadrzaj>
    <derivirana_varijabla naziv="DomainObject.Predmet.ProtustrankaNazivFormatedOIB_1">NOGOMETNI KLUB "JEDINSTVO - OMLADINAC" NEDEŠĆINA, NEDEŠĆINA, OIB 98992909416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716974.97</izvorni_sadrzaj>
    <derivirana_varijabla naziv="DomainObject.Predmet.TrenutnaVrijednost_1">716974.97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NOGOMETNI KLUB "JEDINSTVO - OMLADINAC" NEDEŠĆINA, NEDEŠĆINA</item>
    </izvorni_sadrzaj>
    <derivirana_varijabla naziv="DomainObject.Predmet.ProtuStrankaListFormated_1">
      <item>NOGOMETNI KLUB "JEDINSTVO - OMLADINAC" NEDEŠĆINA, NEDEŠĆINA</item>
    </derivirana_varijabla>
  </DomainObject.Predmet.ProtuStrankaListFormated>
  <DomainObject.Predmet.ProtuStrankaListFormatedOIB>
    <izvorni_sadrzaj>
      <item>NOGOMETNI KLUB "JEDINSTVO - OMLADINAC" NEDEŠĆINA, NEDEŠĆINA, OIB 98992909416</item>
    </izvorni_sadrzaj>
    <derivirana_varijabla naziv="DomainObject.Predmet.ProtuStrankaListFormatedOIB_1">
      <item>NOGOMETNI KLUB "JEDINSTVO - OMLADINAC" NEDEŠĆINA, NEDEŠĆINA, OIB 98992909416</item>
    </derivirana_varijabla>
  </DomainObject.Predmet.ProtuStrankaListFormatedOIB>
  <DomainObject.Predmet.ProtuStrankaListFormatedWithAdress>
    <izvorni_sadrzaj>
      <item>NOGOMETNI KLUB "JEDINSTVO - OMLADINAC" NEDEŠĆINA, NEDEŠĆINA, Nedešćina 103, 52220 Nedešćina</item>
    </izvorni_sadrzaj>
    <derivirana_varijabla naziv="DomainObject.Predmet.ProtuStrankaListFormatedWithAdress_1">
      <item>NOGOMETNI KLUB "JEDINSTVO - OMLADINAC" NEDEŠĆINA, NEDEŠĆINA, Nedešćina 103, 52220 Nedešćina</item>
    </derivirana_varijabla>
  </DomainObject.Predmet.ProtuStrankaListFormatedWithAdress>
  <DomainObject.Predmet.ProtuStrankaListFormatedWithAdressOIB>
    <izvorni_sadrzaj>
      <item>NOGOMETNI KLUB "JEDINSTVO - OMLADINAC" NEDEŠĆINA, NEDEŠĆINA, OIB 98992909416, Nedešćina 103, 52220 Nedešćina</item>
    </izvorni_sadrzaj>
    <derivirana_varijabla naziv="DomainObject.Predmet.ProtuStrankaListFormatedWithAdressOIB_1">
      <item>NOGOMETNI KLUB "JEDINSTVO - OMLADINAC" NEDEŠĆINA, NEDEŠĆINA, OIB 98992909416, Nedešćina 103, 52220 Nedešćina</item>
    </derivirana_varijabla>
  </DomainObject.Predmet.ProtuStrankaListFormatedWithAdressOIB>
  <DomainObject.Predmet.ProtuStrankaListNazivFormated>
    <izvorni_sadrzaj>
      <item>NOGOMETNI KLUB "JEDINSTVO - OMLADINAC" NEDEŠĆINA, NEDEŠĆINA</item>
    </izvorni_sadrzaj>
    <derivirana_varijabla naziv="DomainObject.Predmet.ProtuStrankaListNazivFormated_1">
      <item>NOGOMETNI KLUB "JEDINSTVO - OMLADINAC" NEDEŠĆINA, NEDEŠĆINA</item>
    </derivirana_varijabla>
  </DomainObject.Predmet.ProtuStrankaListNazivFormated>
  <DomainObject.Predmet.ProtuStrankaListNazivFormatedOIB>
    <izvorni_sadrzaj>
      <item>NOGOMETNI KLUB "JEDINSTVO - OMLADINAC" NEDEŠĆINA, NEDEŠĆINA, OIB 98992909416</item>
    </izvorni_sadrzaj>
    <derivirana_varijabla naziv="DomainObject.Predmet.ProtuStrankaListNazivFormatedOIB_1">
      <item>NOGOMETNI KLUB "JEDINSTVO - OMLADINAC" NEDEŠĆINA, NEDEŠĆINA, OIB 98992909416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NOGOMETNI KLUB "JEDINSTVO - OMLADINAC" NEDEŠĆINA, NEDEŠĆINA</izvorni_sadrzaj>
    <derivirana_varijabla naziv="DomainObject.Predmet.ProtustrankaIDrugi_1">NOGOMETNI KLUB "JEDINSTVO - OMLADINAC" NEDEŠĆINA, NEDEŠĆINA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NOGOMETNI KLUB "JEDINSTVO - OMLADINAC" NEDEŠĆINA, NEDEŠĆINA, OIB 98992909416, Nedešćina 103, 52220 Nedešćina</izvorni_sadrzaj>
    <derivirana_varijabla naziv="DomainObject.Predmet.ProtustrankaIDrugiAdressOIB_1">NOGOMETNI KLUB "JEDINSTVO - OMLADINAC" NEDEŠĆINA, NEDEŠĆINA, OIB 98992909416, Nedešćina 103, 52220 Nedešćina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NOGOMETNI KLUB "JEDINSTVO - OMLADINAC" NEDEŠĆINA, NEDEŠĆINA</item>
    </izvorni_sadrzaj>
    <derivirana_varijabla naziv="DomainObject.Predmet.SudioniciListNaziv_1">
      <item>FINANCIJSKA AGENCIJA, RC RIJEKA, PODRUŽNICA PULA, PULA</item>
      <item>NOGOMETNI KLUB "JEDINSTVO - OMLADINAC" NEDEŠĆINA, NEDEŠĆINA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NOGOMETNI KLUB "JEDINSTVO - OMLADINAC" NEDEŠĆINA, NEDEŠĆINA, OIB 98992909416, Nedešćina 103,52220 Nedešćina</item>
    </izvorni_sadrzaj>
    <derivirana_varijabla naziv="DomainObject.Predmet.SudioniciListAdressOIB_1">
      <item>FINANCIJSKA AGENCIJA, RC RIJEKA, PODRUŽNICA PULA, PULA, OIB 85821130368, Ulica grada Vukovara 70,10000 Zagreb</item>
      <item>NOGOMETNI KLUB "JEDINSTVO - OMLADINAC" NEDEŠĆINA, NEDEŠĆINA, OIB 98992909416, Nedešćina 103,52220 Nedešćina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98992909416</item>
    </izvorni_sadrzaj>
    <derivirana_varijabla naziv="DomainObject.Predmet.SudioniciListNazivOIB_1">
      <item>, OIB 85821130368</item>
      <item>, OIB 98992909416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Sanja Lakošeljac</cp:lastModifiedBy>
  <cp:lastPrinted>2016-04-19T06:33:00Z</cp:lastPrinted>
  <dcterms:modified xmlns:xsi="http://www.w3.org/2001/XMLSchema-instance" xsi:type="dcterms:W3CDTF">2016-04-19T09:42:00Z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