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027e" w14:paraId="d99027e" w:rsidRDefault="000D468B" w:rsidP="000D468B" w:rsidR="000D468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1.St-423/2013</w:t>
      </w:r>
    </w:p>
    <w:p w:rsidRDefault="000D468B" w:rsidP="000D468B" w:rsidR="000D468B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468B" w:rsidP="000D468B" w:rsidR="000D468B">
      <w:pPr>
        <w:jc w:val="both"/>
        <w:rPr>
          <w:b/>
        </w:rPr>
      </w:pPr>
    </w:p>
    <w:p w:rsidRDefault="000D468B" w:rsidP="000D468B" w:rsidR="000D468B">
      <w:pPr>
        <w:jc w:val="both"/>
        <w:rPr>
          <w:b/>
        </w:rPr>
      </w:pPr>
      <w:r>
        <w:rPr>
          <w:b/>
        </w:rPr>
        <w:t>REPUBLIKA HRVATSKA</w:t>
      </w:r>
    </w:p>
    <w:p w:rsidRDefault="000D468B" w:rsidP="000D468B" w:rsidR="000D468B">
      <w:pPr>
        <w:rPr>
          <w:b/>
        </w:rPr>
      </w:pPr>
      <w:r>
        <w:rPr>
          <w:b/>
        </w:rPr>
        <w:t xml:space="preserve">TRGOVAČKI SUD U SPLITU </w:t>
      </w:r>
    </w:p>
    <w:p w:rsidRDefault="000D468B" w:rsidP="000D468B" w:rsidR="000D468B"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D468B" w:rsidP="000D468B" w:rsidR="000D468B">
      <w:r>
        <w:tab/>
      </w:r>
      <w:r>
        <w:tab/>
      </w:r>
      <w:r>
        <w:tab/>
      </w:r>
      <w:r>
        <w:tab/>
      </w:r>
    </w:p>
    <w:p w:rsidRDefault="000D468B" w:rsidP="000D468B" w:rsidR="000D468B"/>
    <w:p w:rsidRDefault="000D468B" w:rsidP="000D468B" w:rsidR="000D468B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0D468B" w:rsidP="000D468B" w:rsidR="000D468B"/>
    <w:p w:rsidRDefault="000D468B" w:rsidP="000D468B" w:rsidR="000D468B">
      <w:pPr>
        <w:pStyle w:val="Naslov1"/>
      </w:pPr>
      <w:r>
        <w:t>R J E Š E NJ E</w:t>
      </w:r>
    </w:p>
    <w:p w:rsidRDefault="000D468B" w:rsidP="000D468B" w:rsidR="000D468B" w:rsidRPr="000D468B">
      <w:r>
        <w:tab/>
      </w:r>
    </w:p>
    <w:p w:rsidRDefault="000D468B" w:rsidP="000D468B" w:rsidR="000D468B">
      <w:r>
        <w:t xml:space="preserve">               Trgovački sud u Splitu, po sucu ovog suda Velimiru Vukoviću,  kao stečajnom sucu, u stečajnom postupku  nad  stečajnim dužnikom  ČONDIĆ-KADMENOVIĆ d.o.o.u stečaju Solin, </w:t>
      </w:r>
      <w:proofErr w:type="spellStart"/>
      <w:r>
        <w:t>Zoranićeva</w:t>
      </w:r>
      <w:proofErr w:type="spellEnd"/>
      <w:r>
        <w:t xml:space="preserve"> 1, OIB: 55856220732, dana 27.  veljače  2018. godine,</w:t>
      </w:r>
    </w:p>
    <w:p w:rsidRDefault="000D468B" w:rsidP="000D468B" w:rsidR="000D468B">
      <w:pPr>
        <w:ind w:firstLine="708"/>
        <w:jc w:val="both"/>
      </w:pPr>
      <w:r>
        <w:t xml:space="preserve">             </w:t>
      </w:r>
    </w:p>
    <w:p w:rsidRDefault="000D468B" w:rsidP="000D468B" w:rsidR="000D468B">
      <w:pPr>
        <w:pStyle w:val="Naslov1"/>
        <w:rPr>
          <w:b w:val="false"/>
        </w:rPr>
      </w:pPr>
      <w:r>
        <w:rPr>
          <w:b w:val="false"/>
        </w:rPr>
        <w:t xml:space="preserve">r i j e š i o     j e </w:t>
      </w:r>
    </w:p>
    <w:p w:rsidRDefault="000D468B" w:rsidP="000D468B" w:rsidR="000D468B">
      <w:pPr>
        <w:jc w:val="center"/>
        <w:rPr>
          <w:bCs/>
        </w:rPr>
      </w:pPr>
    </w:p>
    <w:p w:rsidRDefault="000D468B" w:rsidP="000D468B" w:rsidR="000D468B">
      <w:pPr>
        <w:ind w:firstLine="708"/>
      </w:pPr>
      <w:r>
        <w:rPr>
          <w:bCs/>
        </w:rPr>
        <w:t xml:space="preserve">I. Kupcu </w:t>
      </w:r>
      <w:r>
        <w:t>ELOS d.o.o. Solin, Stjepana Radića 10, OIB:</w:t>
      </w:r>
      <w:r>
        <w:rPr>
          <w:rFonts w:cs="Arial" w:hAnsi="Arial" w:ascii="Arial"/>
        </w:rPr>
        <w:t xml:space="preserve"> </w:t>
      </w:r>
      <w:r>
        <w:t xml:space="preserve">46333387903,  dosuđuju se nekretnine stečajnog dužnika </w:t>
      </w:r>
      <w:r w:rsidR="006A0FCC">
        <w:t xml:space="preserve">ČONDIĆ-KADMENOVIĆ d.o.o.u stečaju Solin, </w:t>
      </w:r>
      <w:proofErr w:type="spellStart"/>
      <w:r w:rsidR="006A0FCC">
        <w:t>Zoranićeva</w:t>
      </w:r>
      <w:proofErr w:type="spellEnd"/>
      <w:r w:rsidR="006A0FCC">
        <w:t xml:space="preserve"> 1, OIB: 55856220732, </w:t>
      </w:r>
      <w:r>
        <w:t>i to:</w:t>
      </w:r>
    </w:p>
    <w:p w:rsidRDefault="000D468B" w:rsidP="000D468B" w:rsidR="000D468B">
      <w:pPr>
        <w:ind w:firstLine="708"/>
      </w:pPr>
    </w:p>
    <w:p w:rsidRDefault="006A0FCC" w:rsidP="006A0FCC" w:rsidR="006A0FCC">
      <w:pPr>
        <w:ind w:firstLine="660"/>
        <w:jc w:val="both"/>
      </w:pPr>
      <w:r>
        <w:t xml:space="preserve"> dvor, neplodno zgrada, oznake čest. </w:t>
      </w:r>
      <w:proofErr w:type="spellStart"/>
      <w:r>
        <w:t>zem</w:t>
      </w:r>
      <w:proofErr w:type="spellEnd"/>
      <w:r>
        <w:t>. 4965/1, ukupne površine 1565</w:t>
      </w:r>
      <w:r w:rsidR="00CD6C96">
        <w:t xml:space="preserve"> </w:t>
      </w:r>
      <w:r>
        <w:t>m2, ZU 6742 k.o. Solin, koja se sastoji od:</w:t>
      </w:r>
    </w:p>
    <w:p w:rsidRDefault="006A0FCC" w:rsidP="006A0FCC" w:rsidR="006A0FCC">
      <w:pPr>
        <w:pStyle w:val="Tijeloteksta"/>
        <w:numPr>
          <w:ilvl w:val="0"/>
          <w:numId w:val="2"/>
        </w:numPr>
        <w:spacing w:after="0" w:before="100"/>
        <w:ind w:hanging="357" w:left="660"/>
        <w:jc w:val="both"/>
      </w:pPr>
      <w:r>
        <w:t>Neplodno, površine 416</w:t>
      </w:r>
      <w:r w:rsidR="008541DF">
        <w:t xml:space="preserve"> </w:t>
      </w:r>
      <w:r>
        <w:t>m2,</w:t>
      </w:r>
    </w:p>
    <w:p w:rsidRDefault="008541DF" w:rsidP="006A0FCC" w:rsidR="006A0FCC">
      <w:pPr>
        <w:pStyle w:val="Tijeloteksta"/>
        <w:numPr>
          <w:ilvl w:val="0"/>
          <w:numId w:val="2"/>
        </w:numPr>
        <w:spacing w:after="0" w:before="100"/>
        <w:ind w:hanging="357" w:left="660"/>
        <w:jc w:val="both"/>
      </w:pPr>
      <w:r>
        <w:t>Z</w:t>
      </w:r>
      <w:r w:rsidR="006A0FCC">
        <w:t>grada,  površine 649</w:t>
      </w:r>
      <w:r>
        <w:t xml:space="preserve"> </w:t>
      </w:r>
      <w:r w:rsidR="006A0FCC">
        <w:t>m2,</w:t>
      </w:r>
    </w:p>
    <w:p w:rsidRDefault="006A0FCC" w:rsidP="008541DF" w:rsidR="006A0FCC">
      <w:pPr>
        <w:pStyle w:val="Tijeloteksta"/>
        <w:numPr>
          <w:ilvl w:val="0"/>
          <w:numId w:val="2"/>
        </w:numPr>
        <w:spacing w:after="0" w:before="100"/>
        <w:ind w:hanging="357" w:left="660"/>
        <w:jc w:val="both"/>
      </w:pPr>
      <w:r>
        <w:t>Dvor, površine 500</w:t>
      </w:r>
      <w:r w:rsidR="008541DF">
        <w:t xml:space="preserve"> </w:t>
      </w:r>
      <w:r>
        <w:t xml:space="preserve">m2,  za kupoprodajnu cijenu u iznosu od </w:t>
      </w:r>
      <w:r w:rsidR="008541DF">
        <w:t>5.025.000,00 kn.</w:t>
      </w:r>
    </w:p>
    <w:p w:rsidRDefault="000D468B" w:rsidP="000D468B" w:rsidR="000D468B">
      <w:pPr>
        <w:pStyle w:val="Uvuenotijeloteksta"/>
        <w:rPr>
          <w:b/>
        </w:rPr>
      </w:pPr>
    </w:p>
    <w:p w:rsidRDefault="00C23B76" w:rsidP="00C23B76" w:rsidR="00C23B76">
      <w:pPr>
        <w:ind w:firstLine="708"/>
        <w:jc w:val="both"/>
      </w:pPr>
      <w:r>
        <w:t xml:space="preserve">II. Predmetna nekretnina opisana u </w:t>
      </w:r>
      <w:proofErr w:type="spellStart"/>
      <w:r>
        <w:t>toč</w:t>
      </w:r>
      <w:proofErr w:type="spellEnd"/>
      <w:r>
        <w:t>. I</w:t>
      </w:r>
      <w:r>
        <w:rPr>
          <w:b/>
        </w:rPr>
        <w:t xml:space="preserve">. </w:t>
      </w:r>
      <w:r>
        <w:t>izreke ovog rješenja predat će se kupcu ELOS d.o.o. Solin, Stjepana Radića 10, OIB:</w:t>
      </w:r>
      <w:r>
        <w:rPr>
          <w:rFonts w:cs="Arial" w:hAnsi="Arial" w:ascii="Arial"/>
        </w:rPr>
        <w:t xml:space="preserve"> </w:t>
      </w:r>
      <w:r>
        <w:t xml:space="preserve">46333387903, nakon pravomoćnosti ovog rješenja i nakon što kupac položi </w:t>
      </w:r>
      <w:proofErr w:type="spellStart"/>
      <w:r>
        <w:t>kupovninu</w:t>
      </w:r>
      <w:proofErr w:type="spellEnd"/>
      <w:r>
        <w:t xml:space="preserve">. </w:t>
      </w:r>
    </w:p>
    <w:p w:rsidRDefault="00C23B76" w:rsidP="00C23B76" w:rsidR="00C23B76">
      <w:pPr>
        <w:tabs>
          <w:tab w:pos="1080" w:val="num"/>
        </w:tabs>
        <w:ind w:left="720"/>
        <w:jc w:val="both"/>
      </w:pPr>
    </w:p>
    <w:p w:rsidRDefault="00C23B76" w:rsidP="00C23B76" w:rsidR="00C23B76">
      <w:pPr>
        <w:pStyle w:val="Uvuenotijeloteksta"/>
        <w:ind w:firstLine="708" w:left="0"/>
      </w:pPr>
      <w:r>
        <w:t>III. Kupac ELOS d.o.o. Solin, Stjepana Radića 10, OIB:</w:t>
      </w:r>
      <w:r>
        <w:rPr>
          <w:rFonts w:cs="Arial" w:hAnsi="Arial" w:ascii="Arial"/>
        </w:rPr>
        <w:t xml:space="preserve"> </w:t>
      </w:r>
      <w:r>
        <w:t xml:space="preserve">46333387903,  </w:t>
      </w:r>
      <w:r>
        <w:rPr>
          <w:bCs/>
        </w:rPr>
        <w:t xml:space="preserve">dužan je u odnosu na nekretninu iz </w:t>
      </w:r>
      <w:proofErr w:type="spellStart"/>
      <w:r>
        <w:rPr>
          <w:bCs/>
        </w:rPr>
        <w:t>toč</w:t>
      </w:r>
      <w:proofErr w:type="spellEnd"/>
      <w:r>
        <w:rPr>
          <w:bCs/>
        </w:rPr>
        <w:t xml:space="preserve">. I. ovog rješenja </w:t>
      </w:r>
      <w:r>
        <w:t xml:space="preserve">položiti </w:t>
      </w:r>
      <w:proofErr w:type="spellStart"/>
      <w:r>
        <w:t>kupovninu</w:t>
      </w:r>
      <w:proofErr w:type="spellEnd"/>
      <w:r>
        <w:t xml:space="preserve">  u iznosu od  5.025.000,00 kn, umanjenu za iznos uplaćene jamčevine od 484.523,55 kn,  u roku od 30 dana,  računajući od dana pravomoćnosti rješenja o dosudi  i to na račun sudskog depozita Trgovačkog suda u Splitu  pri Hrvatskoj Poštanskoj Banci d.d. Zagreb broj: HR1623900011300000664, Model: HR02, sa naznakom za spis 1. St-423/2013.</w:t>
      </w:r>
    </w:p>
    <w:p w:rsidRDefault="00C23B76" w:rsidP="00C23B76" w:rsidR="00C23B76">
      <w:pPr>
        <w:jc w:val="both"/>
        <w:rPr>
          <w:b/>
          <w:bCs/>
        </w:rPr>
      </w:pPr>
    </w:p>
    <w:p w:rsidRDefault="00C23B76" w:rsidP="00C23B76" w:rsidR="00C23B76">
      <w:pPr>
        <w:ind w:firstLine="708"/>
        <w:jc w:val="both"/>
        <w:rPr>
          <w:b/>
          <w:bCs/>
        </w:rPr>
      </w:pPr>
      <w:r>
        <w:rPr>
          <w:bCs/>
        </w:rPr>
        <w:t xml:space="preserve">IV. Nakon pravomoćnosti ovog rješenja i nakon što kupac </w:t>
      </w:r>
      <w:r>
        <w:t>ELOS d.o.o. Solin, Stjepana Radića 10, OIB:</w:t>
      </w:r>
      <w:r>
        <w:rPr>
          <w:rFonts w:cs="Arial" w:hAnsi="Arial" w:ascii="Arial"/>
        </w:rPr>
        <w:t xml:space="preserve"> </w:t>
      </w:r>
      <w:r>
        <w:t xml:space="preserve">46333387903 </w:t>
      </w:r>
      <w:r>
        <w:rPr>
          <w:bCs/>
        </w:rPr>
        <w:t xml:space="preserve">Općinski sud u Splitu, </w:t>
      </w:r>
      <w:r w:rsidR="00CF5692">
        <w:rPr>
          <w:bCs/>
        </w:rPr>
        <w:t>Zemljišnoknjižni odjel Solin</w:t>
      </w:r>
      <w:r>
        <w:rPr>
          <w:bCs/>
        </w:rPr>
        <w:t xml:space="preserve">, izvršit će upis prava vlasništva predmetne nekretnine,  pobliže opisane u </w:t>
      </w:r>
      <w:proofErr w:type="spellStart"/>
      <w:r>
        <w:rPr>
          <w:bCs/>
        </w:rPr>
        <w:t>toč</w:t>
      </w:r>
      <w:proofErr w:type="spellEnd"/>
      <w:r>
        <w:rPr>
          <w:bCs/>
        </w:rPr>
        <w:t xml:space="preserve">. </w:t>
      </w:r>
      <w:r>
        <w:t>I.</w:t>
      </w:r>
      <w:r>
        <w:rPr>
          <w:b/>
        </w:rPr>
        <w:t xml:space="preserve"> </w:t>
      </w:r>
      <w:r>
        <w:rPr>
          <w:bCs/>
        </w:rPr>
        <w:t xml:space="preserve">izreke ovog rješenja, u korist kupca </w:t>
      </w:r>
      <w:r w:rsidR="00CF5692">
        <w:t>ELOS d.o.o. Solin, Stjepana Radića 10, OIB:</w:t>
      </w:r>
      <w:r w:rsidR="00CF5692">
        <w:rPr>
          <w:rFonts w:cs="Arial" w:hAnsi="Arial" w:ascii="Arial"/>
        </w:rPr>
        <w:t xml:space="preserve"> </w:t>
      </w:r>
      <w:r w:rsidR="00CF5692">
        <w:t>46333387903</w:t>
      </w:r>
      <w:r>
        <w:rPr>
          <w:bCs/>
        </w:rPr>
        <w:t>, te brisanja svih prava i tereta koji prestaju prodajom nekretnine po pravilima Ovršnog zakona.</w:t>
      </w:r>
    </w:p>
    <w:p w:rsidRDefault="00C23B76" w:rsidP="00CF5692" w:rsidR="00C23B76" w:rsidRPr="00CF5692">
      <w:pPr>
        <w:ind w:left="70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</w:p>
    <w:p w:rsidRDefault="00C23B76" w:rsidP="00DA13EC" w:rsidR="00C23B76" w:rsidRPr="00DA13EC">
      <w:pPr>
        <w:ind w:firstLine="708" w:left="3540"/>
        <w:jc w:val="both"/>
        <w:rPr>
          <w:b/>
          <w:bCs/>
        </w:rPr>
      </w:pPr>
      <w:r>
        <w:rPr>
          <w:bCs/>
        </w:rPr>
        <w:lastRenderedPageBreak/>
        <w:t>2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1.St-4</w:t>
      </w:r>
      <w:r w:rsidR="00CF5692">
        <w:rPr>
          <w:b/>
          <w:bCs/>
        </w:rPr>
        <w:t>23</w:t>
      </w:r>
      <w:r w:rsidR="00DA13EC">
        <w:rPr>
          <w:b/>
          <w:bCs/>
        </w:rPr>
        <w:t>/2013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C23B76" w:rsidP="00CD6C96" w:rsidR="00C23B76">
      <w:pPr>
        <w:ind w:firstLine="708"/>
        <w:jc w:val="both"/>
        <w:rPr>
          <w:bCs/>
        </w:rPr>
      </w:pPr>
      <w:r>
        <w:rPr>
          <w:bCs/>
        </w:rPr>
        <w:t>V.</w:t>
      </w:r>
      <w:r>
        <w:rPr>
          <w:b/>
          <w:bCs/>
        </w:rPr>
        <w:t xml:space="preserve"> </w:t>
      </w:r>
      <w:r>
        <w:rPr>
          <w:bCs/>
        </w:rPr>
        <w:t xml:space="preserve">Općinski sud u Splitu, </w:t>
      </w:r>
      <w:r w:rsidR="00CF5692">
        <w:rPr>
          <w:bCs/>
        </w:rPr>
        <w:t>Zemljišnoknjižni odjel Solin</w:t>
      </w:r>
      <w:r>
        <w:rPr>
          <w:bCs/>
        </w:rPr>
        <w:t xml:space="preserve">, obavit će upise iz </w:t>
      </w:r>
      <w:proofErr w:type="spellStart"/>
      <w:r>
        <w:rPr>
          <w:bCs/>
        </w:rPr>
        <w:t>toč</w:t>
      </w:r>
      <w:proofErr w:type="spellEnd"/>
      <w:r>
        <w:rPr>
          <w:bCs/>
        </w:rPr>
        <w:t xml:space="preserve">. IV. izreke ovog rješenja na temelju pravomoćnog rješenja o dosudi te potvrde ovog stečajnog suda da je kupac položio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 u skladu s ovim rješenjem. </w:t>
      </w:r>
    </w:p>
    <w:p w:rsidRDefault="00C23B76" w:rsidP="00C23B76" w:rsidR="00C23B76">
      <w:pPr>
        <w:ind w:firstLine="708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C23B76" w:rsidP="00CD6C96" w:rsidR="00C23B76">
      <w:pPr>
        <w:ind w:firstLine="708"/>
        <w:jc w:val="both"/>
        <w:rPr>
          <w:b/>
        </w:rPr>
      </w:pPr>
      <w:r>
        <w:rPr>
          <w:bCs/>
        </w:rPr>
        <w:t>VI. Primjer</w:t>
      </w:r>
      <w:r>
        <w:t xml:space="preserve">ak ovog rješenja bit će dostavljen </w:t>
      </w:r>
      <w:r>
        <w:rPr>
          <w:bCs/>
        </w:rPr>
        <w:t xml:space="preserve">Općinskom sudu u Splitu, </w:t>
      </w:r>
      <w:r w:rsidR="00CF5692">
        <w:rPr>
          <w:bCs/>
        </w:rPr>
        <w:t xml:space="preserve">Zemljišnoknjižni odjel Solin </w:t>
      </w:r>
      <w:r>
        <w:t>, radi zabilježbe</w:t>
      </w:r>
      <w:r>
        <w:rPr>
          <w:sz w:val="28"/>
          <w:szCs w:val="28"/>
        </w:rPr>
        <w:t xml:space="preserve"> </w:t>
      </w:r>
      <w:r>
        <w:t xml:space="preserve">ovog rješenja u zemljišnim knjigama. </w:t>
      </w:r>
    </w:p>
    <w:p w:rsidRDefault="00C23B76" w:rsidP="00C23B76" w:rsidR="00C23B76">
      <w:pPr>
        <w:jc w:val="both"/>
        <w:rPr>
          <w:b/>
        </w:rPr>
      </w:pPr>
    </w:p>
    <w:p w:rsidRDefault="00C23B76" w:rsidP="00CD6C96" w:rsidR="00C23B76">
      <w:pPr>
        <w:ind w:firstLine="708"/>
        <w:jc w:val="both"/>
      </w:pPr>
      <w:r>
        <w:t xml:space="preserve">VII. Ovo rješenje bit će istaknuto na mrežnoj stranici e-oglasna ploča suda. U sudskoj pisarnici može se zatražiti pismeni </w:t>
      </w:r>
      <w:proofErr w:type="spellStart"/>
      <w:r>
        <w:t>otpravak</w:t>
      </w:r>
      <w:proofErr w:type="spellEnd"/>
      <w:r>
        <w:t xml:space="preserve"> ovog rješenja. </w:t>
      </w:r>
    </w:p>
    <w:p w:rsidRDefault="00C23B76" w:rsidP="00C23B76" w:rsidR="00C23B76">
      <w:pPr>
        <w:spacing w:after="140" w:before="240"/>
        <w:jc w:val="center"/>
      </w:pPr>
      <w:r>
        <w:t xml:space="preserve">Obrazloženje </w:t>
      </w:r>
    </w:p>
    <w:p w:rsidRDefault="00C23B76" w:rsidP="00C23B76" w:rsidR="00C23B76">
      <w:pPr>
        <w:ind w:firstLine="540"/>
        <w:jc w:val="both"/>
      </w:pPr>
      <w:r>
        <w:t xml:space="preserve">Rješenjem ovog suda </w:t>
      </w:r>
      <w:proofErr w:type="spellStart"/>
      <w:r>
        <w:t>posl</w:t>
      </w:r>
      <w:proofErr w:type="spellEnd"/>
      <w:r>
        <w:t>. broj: St-4</w:t>
      </w:r>
      <w:r w:rsidR="00CF5692">
        <w:t>23</w:t>
      </w:r>
      <w:r>
        <w:t>/2013 od 0</w:t>
      </w:r>
      <w:r w:rsidR="00A229A0">
        <w:t>3</w:t>
      </w:r>
      <w:r>
        <w:t xml:space="preserve">. </w:t>
      </w:r>
      <w:r w:rsidR="00A229A0">
        <w:t>veljače</w:t>
      </w:r>
      <w:r>
        <w:t xml:space="preserve"> 201</w:t>
      </w:r>
      <w:r w:rsidR="00CD6C96">
        <w:t>7</w:t>
      </w:r>
      <w:r>
        <w:t xml:space="preserve">. godine otvoren je stečajni postupak nad stečajnim dužnikom </w:t>
      </w:r>
      <w:r w:rsidR="00A229A0">
        <w:t xml:space="preserve">ČONDIĆ-KADMENOVIĆ d.o.o.u stečaju Solin, </w:t>
      </w:r>
      <w:proofErr w:type="spellStart"/>
      <w:r w:rsidR="00A229A0">
        <w:t>Zoranićeva</w:t>
      </w:r>
      <w:proofErr w:type="spellEnd"/>
      <w:r w:rsidR="00A229A0">
        <w:t xml:space="preserve"> 1, OIB: 55856220732</w:t>
      </w:r>
      <w:r>
        <w:t>.</w:t>
      </w:r>
    </w:p>
    <w:p w:rsidRDefault="00C23B76" w:rsidP="00C23B76" w:rsidR="00C23B76">
      <w:pPr>
        <w:pStyle w:val="Tijeloteksta-uvlaka3"/>
        <w:ind w:left="0"/>
      </w:pPr>
    </w:p>
    <w:p w:rsidRDefault="00C23B76" w:rsidP="00C23B76" w:rsidR="00C23B76">
      <w:pPr>
        <w:tabs>
          <w:tab w:pos="540" w:val="left"/>
        </w:tabs>
        <w:jc w:val="both"/>
      </w:pPr>
      <w:r>
        <w:tab/>
        <w:t xml:space="preserve">Rješenjem ovog suda </w:t>
      </w:r>
      <w:proofErr w:type="spellStart"/>
      <w:r>
        <w:t>posl</w:t>
      </w:r>
      <w:proofErr w:type="spellEnd"/>
      <w:r>
        <w:t>. broj: 1. St-</w:t>
      </w:r>
      <w:r w:rsidR="00A229A0">
        <w:t>423</w:t>
      </w:r>
      <w:r>
        <w:t xml:space="preserve">/2013  od  </w:t>
      </w:r>
      <w:r w:rsidR="00A229A0">
        <w:t>08</w:t>
      </w:r>
      <w:r>
        <w:t>.li</w:t>
      </w:r>
      <w:r w:rsidR="00545050">
        <w:t>pnja</w:t>
      </w:r>
      <w:r>
        <w:t xml:space="preserve"> 201</w:t>
      </w:r>
      <w:r w:rsidR="00571E51">
        <w:t>7</w:t>
      </w:r>
      <w:r>
        <w:t xml:space="preserve">. godine, a temeljem  odredbi  čl. 164  Stečajnog zakona, </w:t>
      </w:r>
      <w:r>
        <w:rPr>
          <w:bCs/>
        </w:rPr>
        <w:t xml:space="preserve">(Narodne novine br. 44/96, 29/99, 129/00, 123/03, 82/06,116/10, 25/12 i 133/12),  </w:t>
      </w:r>
      <w:r>
        <w:t>određena je prodaja nekretnine stečajnog  dužnika</w:t>
      </w:r>
      <w:r w:rsidR="00545050" w:rsidRPr="00545050">
        <w:t xml:space="preserve"> </w:t>
      </w:r>
      <w:r w:rsidR="00545050">
        <w:t xml:space="preserve">ČONDIĆ-KADMENOVIĆ d.o.o.u stečaju Solin, </w:t>
      </w:r>
      <w:proofErr w:type="spellStart"/>
      <w:r w:rsidR="00545050">
        <w:t>Zoranićeva</w:t>
      </w:r>
      <w:proofErr w:type="spellEnd"/>
      <w:r w:rsidR="00545050">
        <w:t xml:space="preserve"> 1, OIB: 55856220732</w:t>
      </w:r>
      <w:r>
        <w:t xml:space="preserve">, u stečajnom postupku uz odgovarajuću primjenu odredbi Ovršnog zakona. </w:t>
      </w:r>
    </w:p>
    <w:p w:rsidRDefault="00C23B76" w:rsidP="00C23B76" w:rsidR="00C23B76">
      <w:pPr>
        <w:jc w:val="both"/>
      </w:pPr>
    </w:p>
    <w:p w:rsidRDefault="00C23B76" w:rsidP="00C23B76" w:rsidR="00C23B76">
      <w:pPr>
        <w:jc w:val="both"/>
        <w:rPr>
          <w:b/>
        </w:rPr>
      </w:pPr>
      <w:r>
        <w:tab/>
        <w:t xml:space="preserve">Zaključkom ovog suda </w:t>
      </w:r>
      <w:proofErr w:type="spellStart"/>
      <w:r>
        <w:t>posl</w:t>
      </w:r>
      <w:proofErr w:type="spellEnd"/>
      <w:r>
        <w:t>. broj: St-4</w:t>
      </w:r>
      <w:r w:rsidR="00E751D6">
        <w:t>23</w:t>
      </w:r>
      <w:r>
        <w:t>/2013  od 2</w:t>
      </w:r>
      <w:r w:rsidR="00545050">
        <w:t>3</w:t>
      </w:r>
      <w:r>
        <w:t>. siječnja  201</w:t>
      </w:r>
      <w:r w:rsidR="00545050">
        <w:t>8</w:t>
      </w:r>
      <w:r>
        <w:t xml:space="preserve">. godine bilo je određeno </w:t>
      </w:r>
      <w:r w:rsidR="00545050">
        <w:t>peto</w:t>
      </w:r>
      <w:r>
        <w:t xml:space="preserve"> ročište  za prodaju u stečajnom postupku predmetne nekretnine</w:t>
      </w:r>
      <w:r w:rsidR="00545050">
        <w:t xml:space="preserve"> stečajnog dužnika</w:t>
      </w:r>
      <w:r>
        <w:t xml:space="preserve"> i to za dan 2</w:t>
      </w:r>
      <w:r w:rsidR="00545050">
        <w:t>7</w:t>
      </w:r>
      <w:r>
        <w:t>.</w:t>
      </w:r>
      <w:r w:rsidR="00545050">
        <w:t>veljače</w:t>
      </w:r>
      <w:r>
        <w:t xml:space="preserve">  201</w:t>
      </w:r>
      <w:r w:rsidR="00545050">
        <w:t>8</w:t>
      </w:r>
      <w:r>
        <w:t xml:space="preserve">. godine.  </w:t>
      </w:r>
    </w:p>
    <w:p w:rsidRDefault="00C23B76" w:rsidP="00C23B76" w:rsidR="00C23B76">
      <w:pPr>
        <w:jc w:val="both"/>
        <w:rPr>
          <w:b/>
        </w:rPr>
      </w:pPr>
    </w:p>
    <w:p w:rsidRDefault="00C23B76" w:rsidP="00DA13EC" w:rsidR="00C23B76">
      <w:pPr>
        <w:pStyle w:val="Tijeloteksta"/>
        <w:spacing w:after="0" w:before="100"/>
        <w:jc w:val="both"/>
      </w:pPr>
      <w:r>
        <w:tab/>
        <w:t>Na usmenoj  javnoj dražbi održanoj kod ovog suda dana 2</w:t>
      </w:r>
      <w:r w:rsidR="00545050">
        <w:t>7</w:t>
      </w:r>
      <w:r>
        <w:t>.veljače  201</w:t>
      </w:r>
      <w:r w:rsidR="00545050">
        <w:t>8</w:t>
      </w:r>
      <w:r>
        <w:t xml:space="preserve">. godine </w:t>
      </w:r>
      <w:r w:rsidR="00545050">
        <w:t>kao p</w:t>
      </w:r>
      <w:r w:rsidR="00DA13EC">
        <w:t>on</w:t>
      </w:r>
      <w:r w:rsidR="00545050">
        <w:t xml:space="preserve">uditelji su sudjelovali </w:t>
      </w:r>
      <w:proofErr w:type="spellStart"/>
      <w:r w:rsidR="00DA13EC">
        <w:t>KorBox</w:t>
      </w:r>
      <w:proofErr w:type="spellEnd"/>
      <w:r w:rsidR="00DA13EC">
        <w:t xml:space="preserve"> d.o.o. Zagreb, Trgovačka 6., OIB:</w:t>
      </w:r>
      <w:r w:rsidR="00DA13EC" w:rsidRPr="00DA13EC">
        <w:rPr>
          <w:rFonts w:cs="Arial" w:hAnsi="Arial" w:ascii="Arial"/>
        </w:rPr>
        <w:t xml:space="preserve"> </w:t>
      </w:r>
      <w:r w:rsidR="00DA13EC">
        <w:t>54253942164 i ELOS d.o.o. Solin, Stjepana Radića 10, OIB:</w:t>
      </w:r>
      <w:r w:rsidR="00DA13EC" w:rsidRPr="00DA13EC">
        <w:rPr>
          <w:rFonts w:cs="Arial" w:hAnsi="Arial" w:ascii="Arial"/>
        </w:rPr>
        <w:t xml:space="preserve"> </w:t>
      </w:r>
      <w:r w:rsidR="00DA13EC">
        <w:t xml:space="preserve">46333387903, dok je ponuditelj-kupac </w:t>
      </w:r>
      <w:r w:rsidR="00545050">
        <w:t>ELOS d.o.o. Solin, Stjepana Radića 10, OIB:</w:t>
      </w:r>
      <w:r w:rsidR="00545050" w:rsidRPr="00DA13EC">
        <w:rPr>
          <w:rFonts w:cs="Arial" w:hAnsi="Arial" w:ascii="Arial"/>
        </w:rPr>
        <w:t xml:space="preserve"> </w:t>
      </w:r>
      <w:r w:rsidR="00545050">
        <w:t xml:space="preserve">46333387903, </w:t>
      </w:r>
      <w:r w:rsidRPr="00DA13EC">
        <w:rPr>
          <w:bCs/>
        </w:rPr>
        <w:t>,</w:t>
      </w:r>
      <w:r>
        <w:t xml:space="preserve"> stavio </w:t>
      </w:r>
      <w:r w:rsidR="00DA13EC">
        <w:t>najpovoljniju</w:t>
      </w:r>
      <w:r>
        <w:t xml:space="preserve"> ponudu  u odnosu na predmetnu nekretninu u skladu sa Zaključkom ovog suda </w:t>
      </w:r>
      <w:proofErr w:type="spellStart"/>
      <w:r>
        <w:t>posl</w:t>
      </w:r>
      <w:proofErr w:type="spellEnd"/>
      <w:r>
        <w:t>. broj: St-4</w:t>
      </w:r>
      <w:r w:rsidR="00DA13EC">
        <w:t>23</w:t>
      </w:r>
      <w:r>
        <w:t>/2013  od 2</w:t>
      </w:r>
      <w:r w:rsidR="00DA13EC">
        <w:t>3</w:t>
      </w:r>
      <w:r>
        <w:t>.siječnja  201</w:t>
      </w:r>
      <w:r w:rsidR="00DA13EC">
        <w:t>8</w:t>
      </w:r>
      <w:r>
        <w:t xml:space="preserve">. godine i to u iznosu od  </w:t>
      </w:r>
      <w:r w:rsidR="00DA13EC">
        <w:t xml:space="preserve">5.025.000,00 kn, </w:t>
      </w:r>
      <w:r>
        <w:t xml:space="preserve">  kn i time ispunio uvjete da mu se dosudi predmetna nekretnina.</w:t>
      </w:r>
    </w:p>
    <w:p w:rsidRDefault="00C23B76" w:rsidP="00C23B76" w:rsidR="00C23B76">
      <w:pPr>
        <w:jc w:val="both"/>
        <w:rPr>
          <w:bCs/>
        </w:rPr>
      </w:pPr>
    </w:p>
    <w:p w:rsidRDefault="00C23B76" w:rsidP="00E83A50" w:rsidR="00C23B76">
      <w:pPr>
        <w:ind w:firstLine="708"/>
        <w:jc w:val="both"/>
      </w:pPr>
      <w:r>
        <w:rPr>
          <w:bCs/>
        </w:rPr>
        <w:t xml:space="preserve">Radi svega naprijed izloženog, a temeljem odredbi čl. 158. Stečajnog zakona te čl. 98., čl. 100.,  čl. 101., čl. 101.a, čl. 141. i čl. 143. Ovršnog zakona, trebalo je odlučiti kao u izreci rješenja.  </w:t>
      </w:r>
    </w:p>
    <w:p w:rsidRDefault="0033629B" w:rsidP="00DA13EC" w:rsidR="0033629B">
      <w:pPr>
        <w:pStyle w:val="Bezproreda"/>
        <w:ind w:firstLine="708" w:left="1416"/>
      </w:pPr>
    </w:p>
    <w:p w:rsidRDefault="00C23B76" w:rsidP="00DA13EC" w:rsidR="00C23B76">
      <w:pPr>
        <w:pStyle w:val="Bezproreda"/>
        <w:ind w:firstLine="708" w:left="1416"/>
      </w:pPr>
      <w:r>
        <w:t>U Splitu, 2</w:t>
      </w:r>
      <w:r w:rsidR="00DA13EC">
        <w:t>7</w:t>
      </w:r>
      <w:r>
        <w:t>.veljače  201</w:t>
      </w:r>
      <w:r w:rsidR="00DA13EC">
        <w:t>8</w:t>
      </w:r>
      <w:r>
        <w:t>.  godine.</w:t>
      </w:r>
    </w:p>
    <w:p w:rsidRDefault="00C23B76" w:rsidP="00C23B76" w:rsidR="00C23B7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C23B76" w:rsidP="00C23B76" w:rsidR="00C23B7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23B76" w:rsidP="0033629B" w:rsidR="0033629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  <w:r w:rsidR="0033629B">
        <w:t xml:space="preserve"> </w:t>
      </w:r>
    </w:p>
    <w:p w:rsidRDefault="00C23B76" w:rsidP="00C23B76" w:rsidR="00C23B7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23B76" w:rsidP="00C23B76" w:rsidR="00C23B76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C23B76" w:rsidP="00C23B76" w:rsidR="00C23B76">
      <w:pPr>
        <w:jc w:val="both"/>
      </w:pPr>
      <w:r>
        <w:t xml:space="preserve">DNA: </w:t>
      </w:r>
    </w:p>
    <w:p w:rsidRDefault="00C23B76" w:rsidP="00C23B76" w:rsidR="00C23B76">
      <w:pPr>
        <w:numPr>
          <w:ilvl w:val="0"/>
          <w:numId w:val="1"/>
        </w:numPr>
        <w:jc w:val="both"/>
      </w:pPr>
      <w:r>
        <w:t xml:space="preserve">Kupcu </w:t>
      </w:r>
      <w:r w:rsidR="006C1EFC">
        <w:t>ELOS d.o.o. Solin, Stjepana Radića 10</w:t>
      </w:r>
      <w:r>
        <w:t xml:space="preserve">, </w:t>
      </w:r>
      <w:r w:rsidR="006C1EFC">
        <w:t>po punomoćniku</w:t>
      </w:r>
    </w:p>
    <w:p w:rsidRDefault="00C23B76" w:rsidP="00C23B76" w:rsidR="00C23B76">
      <w:pPr>
        <w:numPr>
          <w:ilvl w:val="0"/>
          <w:numId w:val="1"/>
        </w:numPr>
        <w:jc w:val="both"/>
      </w:pPr>
      <w:r>
        <w:rPr>
          <w:bCs/>
        </w:rPr>
        <w:t>Stečajno</w:t>
      </w:r>
      <w:r w:rsidR="006C1EFC">
        <w:rPr>
          <w:bCs/>
        </w:rPr>
        <w:t>m</w:t>
      </w:r>
      <w:r>
        <w:rPr>
          <w:bCs/>
        </w:rPr>
        <w:t xml:space="preserve"> upravitelj</w:t>
      </w:r>
      <w:r w:rsidR="006C1EFC">
        <w:rPr>
          <w:bCs/>
        </w:rPr>
        <w:t>u</w:t>
      </w:r>
      <w:r>
        <w:rPr>
          <w:bCs/>
        </w:rPr>
        <w:t xml:space="preserve"> </w:t>
      </w:r>
      <w:r w:rsidR="006C1EFC">
        <w:rPr>
          <w:bCs/>
        </w:rPr>
        <w:t xml:space="preserve">Bože </w:t>
      </w:r>
      <w:proofErr w:type="spellStart"/>
      <w:r w:rsidR="006C1EFC">
        <w:rPr>
          <w:bCs/>
        </w:rPr>
        <w:t>Guvo</w:t>
      </w:r>
      <w:proofErr w:type="spellEnd"/>
      <w:r w:rsidR="006C1EFC">
        <w:rPr>
          <w:bCs/>
        </w:rPr>
        <w:t xml:space="preserve">, </w:t>
      </w:r>
      <w:r>
        <w:rPr>
          <w:bCs/>
        </w:rPr>
        <w:t xml:space="preserve">Split, </w:t>
      </w:r>
      <w:proofErr w:type="spellStart"/>
      <w:r>
        <w:rPr>
          <w:bCs/>
        </w:rPr>
        <w:t>Smiljanićeva</w:t>
      </w:r>
      <w:proofErr w:type="spellEnd"/>
      <w:r>
        <w:rPr>
          <w:bCs/>
        </w:rPr>
        <w:t xml:space="preserve"> 2</w:t>
      </w:r>
    </w:p>
    <w:p w:rsidRDefault="00C23B76" w:rsidP="00C23B76" w:rsidR="00C23B76">
      <w:pPr>
        <w:numPr>
          <w:ilvl w:val="0"/>
          <w:numId w:val="1"/>
        </w:numPr>
        <w:jc w:val="both"/>
      </w:pPr>
      <w:r>
        <w:rPr>
          <w:bCs/>
        </w:rPr>
        <w:t>Poreznoj upravi Split, Domovinskog rata 2</w:t>
      </w:r>
    </w:p>
    <w:p w:rsidRDefault="00C23B76" w:rsidP="00C23B76" w:rsidR="00C23B76">
      <w:pPr>
        <w:numPr>
          <w:ilvl w:val="0"/>
          <w:numId w:val="1"/>
        </w:numPr>
        <w:jc w:val="both"/>
      </w:pPr>
      <w:r>
        <w:t xml:space="preserve">Županijskom državnom odvjetništvu u Splitu, Građansko upravni odjel, Ivana Gundulića 29 a </w:t>
      </w:r>
    </w:p>
    <w:p w:rsidRDefault="00C23B76" w:rsidP="00C23B76" w:rsidR="00C23B76">
      <w:pPr>
        <w:numPr>
          <w:ilvl w:val="0"/>
          <w:numId w:val="1"/>
        </w:numPr>
        <w:jc w:val="both"/>
      </w:pPr>
      <w:r>
        <w:t xml:space="preserve">Općinskom sudu u Splitu, </w:t>
      </w:r>
      <w:r w:rsidR="006C1EFC">
        <w:t>Zemljišnoknjižni odjel Solin</w:t>
      </w:r>
    </w:p>
    <w:p w:rsidRDefault="00C23B76" w:rsidP="00C23B76" w:rsidR="00C23B76">
      <w:pPr>
        <w:jc w:val="both"/>
      </w:pPr>
      <w:r>
        <w:t xml:space="preserve">        -   rješenje istaknuti na mrežnoj stranici e-oglasna ploča suda - 8 dana</w:t>
      </w:r>
    </w:p>
    <w:p w:rsidRDefault="00C23B76" w:rsidP="00C23B76" w:rsidR="00C23B76"/>
    <w:p w:rsidRDefault="00C23B76" w:rsidP="00C23B76" w:rsidR="00C23B76"/>
    <w:p w:rsidRDefault="00C23B76" w:rsidP="00C23B76" w:rsidR="00C23B76"/>
    <w:p w:rsidRDefault="00C23B76" w:rsidP="00C23B76" w:rsidR="00C23B76"/>
    <w:p w:rsidRDefault="00C23B76" w:rsidP="000D468B" w:rsidR="00C23B76">
      <w:pPr>
        <w:pStyle w:val="Uvuenotijeloteksta"/>
        <w:rPr>
          <w:b/>
        </w:rPr>
      </w:pPr>
    </w:p>
    <w:p w:rsidRDefault="00C23B76" w:rsidP="000D468B" w:rsidR="00C23B76">
      <w:pPr>
        <w:pStyle w:val="Uvuenotijeloteksta"/>
        <w:rPr>
          <w:b/>
        </w:rPr>
      </w:pPr>
    </w:p>
    <w:p w:rsidRDefault="00C23B76" w:rsidP="000D468B" w:rsidR="00C23B76">
      <w:pPr>
        <w:pStyle w:val="Uvuenotijeloteksta"/>
        <w:rPr>
          <w:b/>
        </w:rPr>
      </w:pPr>
    </w:p>
    <w:p w:rsidRDefault="00C23B76" w:rsidP="000D468B" w:rsidR="00C23B76">
      <w:pPr>
        <w:pStyle w:val="Uvuenotijeloteksta"/>
        <w:rPr>
          <w:b/>
        </w:rPr>
      </w:pPr>
    </w:p>
    <w:sectPr w:rsidR="00C23B7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44362"/>
    <w:multiLevelType w:val="hybridMultilevel"/>
    <w:tmpl w:val="D09C8968"/>
    <w:lvl w:tplc="B8BCB15E" w:ilvl="0">
      <w:start w:val="1"/>
      <w:numFmt w:val="lowerLetter"/>
      <w:lvlText w:val="%1)"/>
      <w:lvlJc w:val="left"/>
      <w:pPr>
        <w:ind w:hanging="360" w:left="1020"/>
      </w:pPr>
    </w:lvl>
    <w:lvl w:tplc="041A0019" w:ilvl="1">
      <w:start w:val="1"/>
      <w:numFmt w:val="lowerLetter"/>
      <w:lvlText w:val="%2."/>
      <w:lvlJc w:val="left"/>
      <w:pPr>
        <w:ind w:hanging="360" w:left="1740"/>
      </w:pPr>
    </w:lvl>
    <w:lvl w:tplc="041A001B" w:ilvl="2">
      <w:start w:val="1"/>
      <w:numFmt w:val="lowerRoman"/>
      <w:lvlText w:val="%3."/>
      <w:lvlJc w:val="right"/>
      <w:pPr>
        <w:ind w:hanging="180" w:left="2460"/>
      </w:pPr>
    </w:lvl>
    <w:lvl w:tplc="041A000F" w:ilvl="3">
      <w:start w:val="1"/>
      <w:numFmt w:val="decimal"/>
      <w:lvlText w:val="%4."/>
      <w:lvlJc w:val="left"/>
      <w:pPr>
        <w:ind w:hanging="360" w:left="3180"/>
      </w:pPr>
    </w:lvl>
    <w:lvl w:tplc="041A0019" w:ilvl="4">
      <w:start w:val="1"/>
      <w:numFmt w:val="lowerLetter"/>
      <w:lvlText w:val="%5."/>
      <w:lvlJc w:val="left"/>
      <w:pPr>
        <w:ind w:hanging="360" w:left="3900"/>
      </w:pPr>
    </w:lvl>
    <w:lvl w:tplc="041A001B" w:ilvl="5">
      <w:start w:val="1"/>
      <w:numFmt w:val="lowerRoman"/>
      <w:lvlText w:val="%6."/>
      <w:lvlJc w:val="right"/>
      <w:pPr>
        <w:ind w:hanging="180" w:left="4620"/>
      </w:pPr>
    </w:lvl>
    <w:lvl w:tplc="041A000F" w:ilvl="6">
      <w:start w:val="1"/>
      <w:numFmt w:val="decimal"/>
      <w:lvlText w:val="%7."/>
      <w:lvlJc w:val="left"/>
      <w:pPr>
        <w:ind w:hanging="360" w:left="5340"/>
      </w:pPr>
    </w:lvl>
    <w:lvl w:tplc="041A0019" w:ilvl="7">
      <w:start w:val="1"/>
      <w:numFmt w:val="lowerLetter"/>
      <w:lvlText w:val="%8."/>
      <w:lvlJc w:val="left"/>
      <w:pPr>
        <w:ind w:hanging="360" w:left="6060"/>
      </w:pPr>
    </w:lvl>
    <w:lvl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1AB83E6C"/>
    <w:multiLevelType w:val="hybridMultilevel"/>
    <w:tmpl w:val="D09C8968"/>
    <w:lvl w:tplc="B8BCB15E" w:ilvl="0">
      <w:start w:val="1"/>
      <w:numFmt w:val="lowerLetter"/>
      <w:lvlText w:val="%1)"/>
      <w:lvlJc w:val="left"/>
      <w:pPr>
        <w:ind w:hanging="360" w:left="1020"/>
      </w:pPr>
    </w:lvl>
    <w:lvl w:tplc="041A0019" w:ilvl="1">
      <w:start w:val="1"/>
      <w:numFmt w:val="lowerLetter"/>
      <w:lvlText w:val="%2."/>
      <w:lvlJc w:val="left"/>
      <w:pPr>
        <w:ind w:hanging="360" w:left="1740"/>
      </w:pPr>
    </w:lvl>
    <w:lvl w:tplc="041A001B" w:ilvl="2">
      <w:start w:val="1"/>
      <w:numFmt w:val="lowerRoman"/>
      <w:lvlText w:val="%3."/>
      <w:lvlJc w:val="right"/>
      <w:pPr>
        <w:ind w:hanging="180" w:left="2460"/>
      </w:pPr>
    </w:lvl>
    <w:lvl w:tplc="041A000F" w:ilvl="3">
      <w:start w:val="1"/>
      <w:numFmt w:val="decimal"/>
      <w:lvlText w:val="%4."/>
      <w:lvlJc w:val="left"/>
      <w:pPr>
        <w:ind w:hanging="360" w:left="3180"/>
      </w:pPr>
    </w:lvl>
    <w:lvl w:tplc="041A0019" w:ilvl="4">
      <w:start w:val="1"/>
      <w:numFmt w:val="lowerLetter"/>
      <w:lvlText w:val="%5."/>
      <w:lvlJc w:val="left"/>
      <w:pPr>
        <w:ind w:hanging="360" w:left="3900"/>
      </w:pPr>
    </w:lvl>
    <w:lvl w:tplc="041A001B" w:ilvl="5">
      <w:start w:val="1"/>
      <w:numFmt w:val="lowerRoman"/>
      <w:lvlText w:val="%6."/>
      <w:lvlJc w:val="right"/>
      <w:pPr>
        <w:ind w:hanging="180" w:left="4620"/>
      </w:pPr>
    </w:lvl>
    <w:lvl w:tplc="041A000F" w:ilvl="6">
      <w:start w:val="1"/>
      <w:numFmt w:val="decimal"/>
      <w:lvlText w:val="%7."/>
      <w:lvlJc w:val="left"/>
      <w:pPr>
        <w:ind w:hanging="360" w:left="5340"/>
      </w:pPr>
    </w:lvl>
    <w:lvl w:tplc="041A0019" w:ilvl="7">
      <w:start w:val="1"/>
      <w:numFmt w:val="lowerLetter"/>
      <w:lvlText w:val="%8."/>
      <w:lvlJc w:val="left"/>
      <w:pPr>
        <w:ind w:hanging="360" w:left="6060"/>
      </w:pPr>
    </w:lvl>
    <w:lvl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468B"/>
    <w:rsid w:val="000D468B"/>
    <w:rsid w:val="0033629B"/>
    <w:rsid w:val="00545050"/>
    <w:rsid w:val="00571E51"/>
    <w:rsid w:val="006A0FCC"/>
    <w:rsid w:val="006C1EFC"/>
    <w:rsid w:val="008541DF"/>
    <w:rsid w:val="008907F7"/>
    <w:rsid w:val="00A229A0"/>
    <w:rsid w:val="00C23B76"/>
    <w:rsid w:val="00C269DC"/>
    <w:rsid w:val="00CD6C96"/>
    <w:rsid w:val="00CF5692"/>
    <w:rsid w:val="00DA13EC"/>
    <w:rsid w:val="00E751D6"/>
    <w:rsid w:val="00E83A50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68B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D46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D468B"/>
    <w:rPr>
      <w:rFonts w:eastAsia="Times New Roman"/>
      <w:b/>
      <w:bCs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0D468B"/>
    <w:pPr>
      <w:ind w:left="72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0D468B"/>
    <w:rPr>
      <w:rFonts w:eastAsia="Times New Roman"/>
      <w:lang w:eastAsia="hr-HR"/>
    </w:rPr>
  </w:style>
  <w:style w:styleId="Bezproreda" w:type="paragraph">
    <w:name w:val="No Spacing"/>
    <w:uiPriority w:val="1"/>
    <w:qFormat/>
    <w:rsid w:val="000D468B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46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68B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6A0FC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6A0FCC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C23B76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C23B76"/>
    <w:rPr>
      <w:rFonts w:eastAsia="Times New Roman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7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7F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7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7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68B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D46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D468B"/>
    <w:rPr>
      <w:rFonts w:eastAsia="Times New Roman"/>
      <w:b/>
      <w:bCs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0D468B"/>
    <w:pPr>
      <w:ind w:left="72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D468B"/>
    <w:rPr>
      <w:rFonts w:eastAsia="Times New Roman"/>
      <w:lang w:eastAsia="hr-HR"/>
    </w:rPr>
  </w:style>
  <w:style w:styleId="Bezproreda" w:type="paragraph">
    <w:name w:val="No Spacing"/>
    <w:uiPriority w:val="1"/>
    <w:qFormat/>
    <w:rsid w:val="000D468B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46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68B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6A0FC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6A0FCC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C23B76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C23B76"/>
    <w:rPr>
      <w:rFonts w:eastAsia="Times New Roman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7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7F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7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7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3492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8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22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2013.</izvorni_sadrzaj>
    <derivirana_varijabla naziv="DomainObject.Predmet.DatumOsnivanja_1">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St-423/2013</izvorni_sadrzaj>
    <derivirana_varijabla naziv="DomainObject.Predmet.OznakaBroj_1">St-423/2013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ČONDIĆ-KADMENOVIĆ društvo s ograničenom odgovornošću za trgovinu na veliko i malo, export-import, usluge, ugostiteljstvo </izvorni_sadrzaj>
    <derivirana_varijabla naziv="DomainObject.Predmet.ProtustrankaFormated_1">  ČONDIĆ-KADMENOVIĆ društvo s ograničenom odgovornošću za trgovinu na veliko i malo, export-import, usluge, ugostiteljstvo </derivirana_varijabla>
  </DomainObject.Predmet.ProtustrankaFormated>
  <DomainObject.Predmet.ProtustrankaFormatedOIB>
    <izvorni_sadrzaj>  ČONDIĆ-KADMENOVIĆ društvo s ograničenom odgovornošću za trgovinu na veliko i malo, export-import, usluge, ugostiteljstvo , OIB 55856220732</izvorni_sadrzaj>
    <derivirana_varijabla naziv="DomainObject.Predmet.ProtustrankaFormatedOIB_1">  ČONDIĆ-KADMENOVIĆ društvo s ograničenom odgovornošću za trgovinu na veliko i malo, export-import, usluge, ugostiteljstvo , OIB 55856220732</derivirana_varijabla>
  </DomainObject.Predmet.ProtustrankaFormatedOIB>
  <DomainObject.Predmet.ProtustrankaFormatedWithAdress>
    <izvorni_sadrzaj> ČONDIĆ-KADMENOVIĆ društvo s ograničenom odgovornošću za trgovinu na veliko i malo, export-import, usluge, ugostiteljstvo , Zoranićeva 1, 21210 Solin</izvorni_sadrzaj>
    <derivirana_varijabla naziv="DomainObject.Predmet.ProtustrankaFormatedWithAdress_1"> ČONDIĆ-KADMENOVIĆ društvo s ograničenom odgovornošću za trgovinu na veliko i malo, export-import, usluge, ugostiteljstvo , Zoranićeva 1, 21210 Solin</derivirana_varijabla>
  </DomainObject.Predmet.ProtustrankaFormatedWithAdress>
  <DomainObject.Predmet.ProtustrankaFormatedWithAdressOIB>
    <izvorni_sadrzaj> ČONDIĆ-KADMENOVIĆ društvo s ograničenom odgovornošću za trgovinu na veliko i malo, export-import, usluge, ugostiteljstvo , OIB 55856220732, Zoranićeva 1, 21210 Solin</izvorni_sadrzaj>
    <derivirana_varijabla naziv="DomainObject.Predmet.ProtustrankaFormatedWithAdressOIB_1"> ČONDIĆ-KADMENOVIĆ društvo s ograničenom odgovornošću za trgovinu na veliko i malo, export-import, usluge, ugostiteljstvo , OIB 55856220732, Zoranićeva 1, 21210 Solin</derivirana_varijabla>
  </DomainObject.Predmet.ProtustrankaFormatedWithAdressOIB>
  <DomainObject.Predmet.ProtustrankaWithAdress>
    <izvorni_sadrzaj>ČONDIĆ-KADMENOVIĆ društvo s ograničenom odgovornošću za trgovinu na veliko i malo, export-import, usluge, ugostiteljstvo  Zoranićeva 1, 21210 Solin</izvorni_sadrzaj>
    <derivirana_varijabla naziv="DomainObject.Predmet.ProtustrankaWithAdress_1">ČONDIĆ-KADMENOVIĆ društvo s ograničenom odgovornošću za trgovinu na veliko i malo, export-import, usluge, ugostiteljstvo  Zoranićeva 1, 21210 Solin</derivirana_varijabla>
  </DomainObject.Predmet.ProtustrankaWithAdress>
  <DomainObject.Predmet.ProtustrankaWithAdressOIB>
    <izvorni_sadrzaj>ČONDIĆ-KADMENOVIĆ društvo s ograničenom odgovornošću za trgovinu na veliko i malo, export-import, usluge, ugostiteljstvo , OIB 55856220732, Zoranićeva 1, 21210 Solin</izvorni_sadrzaj>
    <derivirana_varijabla naziv="DomainObject.Predmet.ProtustrankaWithAdressOIB_1">ČONDIĆ-KADMENOVIĆ društvo s ograničenom odgovornošću za trgovinu na veliko i malo, export-import, usluge, ugostiteljstvo , OIB 55856220732, Zoranićeva 1, 21210 Solin</derivirana_varijabla>
  </DomainObject.Predmet.ProtustrankaWithAdressOIB>
  <DomainObject.Predmet.ProtustrankaNazivFormated>
    <izvorni_sadrzaj>ČONDIĆ-KADMENOVIĆ društvo s ograničenom odgovornošću za trgovinu na veliko i malo, export-import, usluge, ugostiteljstvo </izvorni_sadrzaj>
    <derivirana_varijabla naziv="DomainObject.Predmet.ProtustrankaNazivFormated_1">ČONDIĆ-KADMENOVIĆ društvo s ograničenom odgovornošću za trgovinu na veliko i malo, export-import, usluge, ugostiteljstvo </derivirana_varijabla>
  </DomainObject.Predmet.ProtustrankaNazivFormated>
  <DomainObject.Predmet.ProtustrankaNazivFormatedOIB>
    <izvorni_sadrzaj>ČONDIĆ-KADMENOVIĆ društvo s ograničenom odgovornošću za trgovinu na veliko i malo, export-import, usluge, ugostiteljstvo , OIB 55856220732</izvorni_sadrzaj>
    <derivirana_varijabla naziv="DomainObject.Predmet.ProtustrankaNazivFormatedOIB_1">ČONDIĆ-KADMENOVIĆ društvo s ograničenom odgovornošću za trgovinu na veliko i malo, export-import, usluge, ugostiteljstvo , OIB 55856220732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Zagreb, Koturaška 43, 10000 Zagreb</izvorni_sadrzaj>
    <derivirana_varijabla naziv="DomainObject.Predmet.StrankaFormatedWithAdress_1"> FINA, Regionalni centar Zagreb, Koturaška 43, 10000 Zagreb</derivirana_varijabla>
  </DomainObject.Predmet.StrankaFormatedWithAdress>
  <DomainObject.Predmet.StrankaFormatedWithAdressOIB>
    <izvorni_sadrzaj> FINA, Regionalni centar Zagreb, OIB 85821130368, Koturaška 43, 10000 Zagreb</izvorni_sadrzaj>
    <derivirana_varijabla naziv="DomainObject.Predmet.StrankaFormatedWithAdressOIB_1"> FINA, Regionalni centar Zagreb, OIB 85821130368, Koturaška 43, 10000 Zagreb</derivirana_varijabla>
  </DomainObject.Predmet.StrankaFormatedWithAdressOIB>
  <DomainObject.Predmet.StrankaWithAdress>
    <izvorni_sadrzaj>FINA, Regionalni centar Zagreb Koturaška 43,10000 Zagreb</izvorni_sadrzaj>
    <derivirana_varijabla naziv="DomainObject.Predmet.StrankaWithAdress_1">FINA, Regionalni centar Zagreb Koturaška 43,10000 Zagreb</derivirana_varijabla>
  </DomainObject.Predmet.StrankaWithAdress>
  <DomainObject.Predmet.StrankaWithAdressOIB>
    <izvorni_sadrzaj>FINA, Regionalni centar Zagreb, OIB 85821130368, Koturaška 43,10000 Zagreb</izvorni_sadrzaj>
    <derivirana_varijabla naziv="DomainObject.Predmet.StrankaWithAdressOIB_1">FINA, Regionalni centar Zagreb, OIB 85821130368, Koturaška 43,10000 Zagreb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8400000.00</izvorni_sadrzaj>
    <derivirana_varijabla naziv="DomainObject.Predmet.TrenutnaVrijednost_1">8400000.00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Zagreb, Koturaška 43, 10000 Zagreb</item>
    </izvorni_sadrzaj>
    <derivirana_varijabla naziv="DomainObject.Predmet.StrankaListFormatedWithAdress_1">
      <item>FINA, Regionalni centar Zagreb, Koturaška 43, 10000 Zagreb</item>
    </derivirana_varijabla>
  </DomainObject.Predmet.StrankaListFormatedWithAdress>
  <DomainObject.Predmet.StrankaListFormatedWithAdressOIB>
    <izvorni_sadrzaj>
      <item>FINA, Regionalni centar Zagreb, OIB 85821130368, Koturaška 43, 10000 Zagreb</item>
    </izvorni_sadrzaj>
    <derivirana_varijabla naziv="DomainObject.Predmet.StrankaListFormatedWithAdressOIB_1">
      <item>FINA, Regionalni centar Zagreb, OIB 85821130368, Koturaška 43, 10000 Zagreb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ČONDIĆ-KADMENOVIĆ društvo s ograničenom odgovornošću za trgovinu na veliko i malo, export-import, usluge, ugostiteljstvo </item>
    </izvorni_sadrzaj>
    <derivirana_varijabla naziv="DomainObject.Predmet.ProtuStrankaListFormated_1">
      <item>ČONDIĆ-KADMENOVIĆ društvo s ograničenom odgovornošću za trgovinu na veliko i malo, export-import, usluge, ugostiteljstvo </item>
    </derivirana_varijabla>
  </DomainObject.Predmet.ProtuStrankaListFormated>
  <DomainObject.Predmet.ProtuStrankaList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FormatedOIB_1">
      <item>ČONDIĆ-KADMENOVIĆ društvo s ograničenom odgovornošću za trgovinu na veliko i malo, export-import, usluge, ugostiteljstvo , OIB 55856220732</item>
    </derivirana_varijabla>
  </DomainObject.Predmet.ProtuStrankaListFormatedOIB>
  <DomainObject.Predmet.ProtuStrankaListFormatedWithAdress>
    <izvorni_sadrzaj>
      <item>ČONDIĆ-KADMENOVIĆ društvo s ograničenom odgovornošću za trgovinu na veliko i malo, export-import, usluge, ugostiteljstvo , Zoranićeva 1, 21210 Solin</item>
    </izvorni_sadrzaj>
    <derivirana_varijabla naziv="DomainObject.Predmet.ProtuStrankaListFormatedWithAdress_1">
      <item>ČONDIĆ-KADMENOVIĆ društvo s ograničenom odgovornošću za trgovinu na veliko i malo, export-import, usluge, ugostiteljstvo , Zoranićeva 1, 21210 Solin</item>
    </derivirana_varijabla>
  </DomainObject.Predmet.ProtuStrankaListFormatedWithAdress>
  <DomainObject.Predmet.ProtuStrankaListFormatedWithAdressOIB>
    <izvorni_sadrzaj>
      <item>ČONDIĆ-KADMENOVIĆ društvo s ograničenom odgovornošću za trgovinu na veliko i malo, export-import, usluge, ugostiteljstvo , OIB 55856220732, Zoranićeva 1, 21210 Solin</item>
    </izvorni_sadrzaj>
    <derivirana_varijabla naziv="DomainObject.Predmet.ProtuStrankaListFormatedWithAdressOIB_1">
      <item>ČONDIĆ-KADMENOVIĆ društvo s ograničenom odgovornošću za trgovinu na veliko i malo, export-import, usluge, ugostiteljstvo , OIB 55856220732, Zoranićeva 1, 21210 Solin</item>
    </derivirana_varijabla>
  </DomainObject.Predmet.ProtuStrankaListFormatedWithAdressOIB>
  <DomainObject.Predmet.ProtuStrankaListNazivFormated>
    <izvorni_sadrzaj>
      <item>ČONDIĆ-KADMENOVIĆ društvo s ograničenom odgovornošću za trgovinu na veliko i malo, export-import, usluge, ugostiteljstvo </item>
    </izvorni_sadrzaj>
    <derivirana_varijabla naziv="DomainObject.Predmet.ProtuStrankaListNazivFormated_1">
      <item>ČONDIĆ-KADMENOVIĆ društvo s ograničenom odgovornošću za trgovinu na veliko i malo, export-import, usluge, ugostiteljstvo </item>
    </derivirana_varijabla>
  </DomainObject.Predmet.ProtuStrankaListNazivFormated>
  <DomainObject.Predmet.ProtuStrankaListNaziv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NazivFormatedOIB_1">
      <item>ČONDIĆ-KADMENOVIĆ društvo s ograničenom odgovornošću za trgovinu na veliko i malo, export-import, usluge, ugostiteljstvo , OIB 55856220732</item>
    </derivirana_varijabla>
  </DomainObject.Predmet.ProtuStrankaListNazivFormatedOIB>
  <DomainObject.Predmet.OstaliListFormated>
    <izvorni_sadrzaj>
      <item>TATJANA ČONDIĆ-KADMENOVIĆ</item>
      <item>NEDILJKO ČONDIĆ-KADMENOVIĆ</item>
    </izvorni_sadrzaj>
    <derivirana_varijabla naziv="DomainObject.Predmet.OstaliListFormated_1">
      <item>TATJANA ČONDIĆ-KADMENOVIĆ</item>
      <item>NEDILJKO ČONDIĆ-KADMENOVIĆ</item>
    </derivirana_varijabla>
  </DomainObject.Predmet.OstaliListFormated>
  <DomainObject.Predmet.OstaliListFormatedOIB>
    <izvorni_sadrzaj>
      <item>TATJANA ČONDIĆ-KADMENOVIĆ, OIB 41007684369</item>
      <item>NEDILJKO ČONDIĆ-KADMENOVIĆ, OIB 11502097909</item>
    </izvorni_sadrzaj>
    <derivirana_varijabla naziv="DomainObject.Predmet.OstaliListFormatedOIB_1">
      <item>TATJANA ČONDIĆ-KADMENOVIĆ, OIB 41007684369</item>
      <item>NEDILJKO ČONDIĆ-KADMENOVIĆ, OIB 11502097909</item>
    </derivirana_varijabla>
  </DomainObject.Predmet.OstaliListFormatedOIB>
  <DomainObject.Predmet.OstaliListFormatedWithAdress>
    <izvorni_sadrzaj>
      <item>TATJANA ČONDIĆ-KADMENOVIĆ, Svib 0, Svib</item>
      <item>NEDILJKO ČONDIĆ-KADMENOVIĆ, Svib 0, 21256 Svib</item>
    </izvorni_sadrzaj>
    <derivirana_varijabla naziv="DomainObject.Predmet.OstaliListFormatedWithAdress_1">
      <item>TATJANA ČONDIĆ-KADMENOVIĆ, Svib 0, Svib</item>
      <item>NEDILJKO ČONDIĆ-KADMENOVIĆ, Svib 0, 21256 Svib</item>
    </derivirana_varijabla>
  </DomainObject.Predmet.OstaliListFormatedWithAdress>
  <DomainObject.Predmet.OstaliListFormatedWithAdressOIB>
    <izvorni_sadrzaj>
      <item>TATJANA ČONDIĆ-KADMENOVIĆ, OIB 41007684369, Svib 0, Svib</item>
      <item>NEDILJKO ČONDIĆ-KADMENOVIĆ, OIB 11502097909, Svib 0, 21256 Svib</item>
    </izvorni_sadrzaj>
    <derivirana_varijabla naziv="DomainObject.Predmet.OstaliListFormatedWithAdressOIB_1">
      <item>TATJANA ČONDIĆ-KADMENOVIĆ, OIB 41007684369, Svib 0, Svib</item>
      <item>NEDILJKO ČONDIĆ-KADMENOVIĆ, OIB 11502097909, Svib 0, 21256 Svib</item>
    </derivirana_varijabla>
  </DomainObject.Predmet.OstaliListFormatedWithAdressOIB>
  <DomainObject.Predmet.OstaliListNazivFormated>
    <izvorni_sadrzaj>
      <item>TATJANA ČONDIĆ-KADMENOVIĆ</item>
      <item>NEDILJKO ČONDIĆ-KADMENOVIĆ</item>
    </izvorni_sadrzaj>
    <derivirana_varijabla naziv="DomainObject.Predmet.OstaliListNazivFormated_1">
      <item>TATJANA ČONDIĆ-KADMENOVIĆ</item>
      <item>NEDILJKO ČONDIĆ-KADMENOVIĆ</item>
    </derivirana_varijabla>
  </DomainObject.Predmet.OstaliListNazivFormated>
  <DomainObject.Predmet.OstaliListNazivFormatedOIB>
    <izvorni_sadrzaj>
      <item>TATJANA ČONDIĆ-KADMENOVIĆ, OIB 41007684369</item>
      <item>NEDILJKO ČONDIĆ-KADMENOVIĆ, OIB 11502097909</item>
    </izvorni_sadrzaj>
    <derivirana_varijabla naziv="DomainObject.Predmet.OstaliListNazivFormatedOIB_1">
      <item>TATJANA ČONDIĆ-KADMENOVIĆ, OIB 41007684369</item>
      <item>NEDILJKO ČONDIĆ-KADMENOVIĆ, OIB 11502097909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ČONDIĆ-KADMENOVIĆ društvo s ograničenom odgovornošću za trgovinu na veliko i malo, export-import, usluge, ugostiteljstvo </izvorni_sadrzaj>
    <derivirana_varijabla naziv="DomainObject.Predmet.ProtustrankaIDrugi_1">ČONDIĆ-KADMENOVIĆ društvo s ograničenom odgovornošću za trgovinu na veliko i malo, export-import, usluge, ugostiteljstvo </derivirana_varijabla>
  </DomainObject.Predmet.ProtustrankaIDrugi>
  <DomainObject.Predmet.StrankaIDrugiAdressOIB>
    <izvorni_sadrzaj>FINA, Regionalni centar Zagreb, OIB 85821130368, Koturaška 43, 10000 Zagreb</izvorni_sadrzaj>
    <derivirana_varijabla naziv="DomainObject.Predmet.StrankaIDrugiAdressOIB_1">FINA, Regionalni centar Zagreb, OIB 85821130368, Koturaška 43, 10000 Zagreb</derivirana_varijabla>
  </DomainObject.Predmet.StrankaIDrugiAdressOIB>
  <DomainObject.Predmet.ProtustrankaIDrugiAdressOIB>
    <izvorni_sadrzaj>ČONDIĆ-KADMENOVIĆ društvo s ograničenom odgovornošću za trgovinu na veliko i malo, export-import, usluge, ugostiteljstvo , OIB 55856220732, Zoranićeva 1, 21210 Solin</izvorni_sadrzaj>
    <derivirana_varijabla naziv="DomainObject.Predmet.ProtustrankaIDrugiAdressOIB_1">ČONDIĆ-KADMENOVIĆ društvo s ograničenom odgovornošću za trgovinu na veliko i malo, export-import, usluge, ugostiteljstvo , OIB 55856220732, Zoranićeva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ČONDIĆ-KADMENOVIĆ društvo s ograničenom odgovornošću za trgovinu na veliko i malo, export-import, usluge, ugostiteljstvo </item>
      <item>TATJANA ČONDIĆ-KADMENOVIĆ</item>
      <item>NEDILJKO ČONDIĆ-KADMENOVIĆ</item>
    </izvorni_sadrzaj>
    <derivirana_varijabla naziv="DomainObject.Predmet.SudioniciListNaziv_1">
      <item>FINA, Regionalni centar Zagreb</item>
      <item>ČONDIĆ-KADMENOVIĆ društvo s ograničenom odgovornošću za trgovinu na veliko i malo, export-import, usluge, ugostiteljstvo </item>
      <item>TATJANA ČONDIĆ-KADMENOVIĆ</item>
      <item>NEDILJKO ČONDIĆ-KADMENOVIĆ</item>
    </derivirana_varijabla>
  </DomainObject.Predmet.SudioniciListNaziv>
  <DomainObject.Predmet.SudioniciListAdressOIB>
    <izvorni_sadrzaj>
      <item>FINA, Regionalni centar Zagreb, OIB 85821130368, Koturaška 43,10000 Zagreb</item>
      <item>ČONDIĆ-KADMENOVIĆ društvo s ograničenom odgovornošću za trgovinu na veliko i malo, export-import, usluge, ugostiteljstvo , OIB 55856220732, Zoranićeva 1,21210 Solin</item>
      <item>TATJANA ČONDIĆ-KADMENOVIĆ, OIB 41007684369, Svib 0,Svib</item>
      <item>NEDILJKO ČONDIĆ-KADMENOVIĆ, OIB 11502097909, Svib 0,21256 Svib</item>
    </izvorni_sadrzaj>
    <derivirana_varijabla naziv="DomainObject.Predmet.SudioniciListAdressOIB_1">
      <item>FINA, Regionalni centar Zagreb, OIB 85821130368, Koturaška 43,10000 Zagreb</item>
      <item>ČONDIĆ-KADMENOVIĆ društvo s ograničenom odgovornošću za trgovinu na veliko i malo, export-import, usluge, ugostiteljstvo , OIB 55856220732, Zoranićeva 1,21210 Solin</item>
      <item>TATJANA ČONDIĆ-KADMENOVIĆ, OIB 41007684369, Svib 0,Svib</item>
      <item>NEDILJKO ČONDIĆ-KADMENOVIĆ, OIB 11502097909, Svib 0,21256 Svib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55856220732</item>
      <item>, OIB 41007684369</item>
      <item>, OIB 11502097909</item>
    </izvorni_sadrzaj>
    <derivirana_varijabla naziv="DomainObject.Predmet.SudioniciListNazivOIB_1">
      <item>, OIB 85821130368</item>
      <item>, OIB 55856220732</item>
      <item>, OIB 41007684369</item>
      <item>, OIB 11502097909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758</properties:Words>
  <properties:Characters>4128</properties:Characters>
  <properties:Lines>108</properties:Lines>
  <properties:Paragraphs>37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 J E Š E NJ E</vt:lpstr>
      <vt:lpstr>r i j e š i o     j e </vt:lpstr>
    </vt:vector>
  </properties:TitlesOfParts>
  <properties:LinksUpToDate>false</properties:LinksUpToDate>
  <properties:CharactersWithSpaces>5027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2018-02-27T09:42:00Z</dcterms:created>
  <dc:creator>Velimir Vuković</dc:creator>
  <cp:lastModifiedBy>Velimir Vuković</cp:lastModifiedBy>
  <cp:lastPrinted>2018-02-27T10:25:00Z</cp:lastPrinted>
  <dcterms:modified xmlns:xsi="http://www.w3.org/2001/XMLSchema-instance" xsi:type="dcterms:W3CDTF">2018-02-27T10:28:00Z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(1.st-423-13 dosuda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