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fd8b" w14:paraId="72dfd8b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103373">
        <w:rPr>
          <w:rFonts w:cs="Times New Roman"/>
        </w:rPr>
        <w:t>DEGA-MONT</w:t>
      </w:r>
      <w:r w:rsidR="000B778A">
        <w:rPr>
          <w:rFonts w:cs="Times New Roman"/>
        </w:rPr>
        <w:t xml:space="preserve"> d.o.o., </w:t>
      </w:r>
      <w:r w:rsidR="00103373">
        <w:rPr>
          <w:rFonts w:cs="Times New Roman"/>
        </w:rPr>
        <w:t>Varaždin</w:t>
      </w:r>
      <w:r w:rsidR="000B778A">
        <w:rPr>
          <w:rFonts w:cs="Times New Roman"/>
        </w:rPr>
        <w:t xml:space="preserve">, </w:t>
      </w:r>
      <w:r w:rsidR="00103373">
        <w:rPr>
          <w:rFonts w:cs="Times New Roman"/>
        </w:rPr>
        <w:t>Međimurska 28</w:t>
      </w:r>
      <w:r w:rsidR="000B778A">
        <w:rPr>
          <w:rFonts w:cs="Times New Roman"/>
        </w:rPr>
        <w:t xml:space="preserve">, OIB: </w:t>
      </w:r>
      <w:r w:rsidR="00103373" w:rsidRPr="00103373">
        <w:rPr>
          <w:rFonts w:cs="Times New Roman"/>
        </w:rPr>
        <w:t>43375960192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 w:rsidR="00103373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0C01D3">
        <w:t>Damir Dubravec, Varaždin, Bartola Kašića 26</w:t>
      </w:r>
      <w:r w:rsidR="00584C46">
        <w:t>,</w:t>
      </w:r>
    </w:p>
    <w:p w:rsidRDefault="009C304A" w:rsidP="00103373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103373" w:rsidRPr="00103373">
        <w:rPr>
          <w:rFonts w:cs="Times New Roman"/>
        </w:rPr>
        <w:t>DEGA-MONT d.o.o., Varaždin,</w:t>
      </w:r>
      <w:r w:rsidR="00103373">
        <w:rPr>
          <w:rFonts w:cs="Times New Roman"/>
        </w:rPr>
        <w:t xml:space="preserve"> Međimurska 28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0C01D3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0C01D3" w:rsidRPr="000C01D3">
        <w:t>Damir</w:t>
      </w:r>
      <w:r w:rsidR="000C01D3">
        <w:t>u</w:t>
      </w:r>
      <w:r w:rsidR="000C01D3" w:rsidRPr="000C01D3">
        <w:t xml:space="preserve"> Dubravc</w:t>
      </w:r>
      <w:r w:rsidR="000C01D3">
        <w:t>u</w:t>
      </w:r>
      <w:r w:rsidR="000C01D3" w:rsidRPr="000C01D3">
        <w:t>, Varaždin, Bartola Kašića 26</w:t>
      </w:r>
      <w:r w:rsidR="000B778A">
        <w:t xml:space="preserve">, OIB: </w:t>
      </w:r>
      <w:r w:rsidR="000C01D3" w:rsidRPr="000C01D3">
        <w:t>03648316900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584C46">
        <w:t>8</w:t>
      </w:r>
      <w:r w:rsidR="009B2BCE">
        <w:t>,</w:t>
      </w:r>
      <w:r w:rsidR="00103373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103373" w:rsidRPr="00103373">
        <w:rPr>
          <w:rFonts w:cs="Times New Roman"/>
        </w:rPr>
        <w:t>DEGA-MONT d.o.o., Varaždin, Međimurska 28, OIB: 43375960192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AC7FDB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103373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103373" w:rsidRPr="00103373">
        <w:rPr>
          <w:rFonts w:cs="Times New Roman"/>
        </w:rPr>
        <w:t>DEGA-MONT d.o.o., Varaždin,</w:t>
      </w:r>
      <w:r w:rsidR="00103373">
        <w:rPr>
          <w:rFonts w:cs="Times New Roman"/>
        </w:rPr>
        <w:t xml:space="preserve"> Međimurska 28</w:t>
      </w:r>
      <w:r w:rsidR="000B778A" w:rsidRPr="000B778A">
        <w:rPr>
          <w:rFonts w:cs="Times New Roman"/>
        </w:rPr>
        <w:t xml:space="preserve">, </w:t>
      </w:r>
    </w:p>
    <w:p w:rsidRDefault="009C304A" w:rsidP="000C01D3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0C01D3" w:rsidRPr="000C01D3">
        <w:t>Damir Dubravec, Varaždin, Bartola Kašića 26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ED1" w:rsidP="009C304A" w:rsidR="001B0ED1">
      <w:r>
        <w:separator/>
      </w:r>
    </w:p>
  </w:endnote>
  <w:endnote w:id="0" w:type="continuationSeparator">
    <w:p w:rsidRDefault="001B0ED1" w:rsidP="009C304A" w:rsidR="001B0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ED1" w:rsidP="009C304A" w:rsidR="001B0ED1">
      <w:r>
        <w:separator/>
      </w:r>
    </w:p>
  </w:footnote>
  <w:footnote w:id="0" w:type="continuationSeparator">
    <w:p w:rsidRDefault="001B0ED1" w:rsidP="009C304A" w:rsidR="001B0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FDB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103373">
      <w:t>506</w:t>
    </w:r>
    <w:r w:rsidR="000B778A">
      <w:t>/16-</w:t>
    </w:r>
    <w:r w:rsidR="00584C46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103373">
      <w:t>506</w:t>
    </w:r>
    <w:r w:rsidR="009B2BCE">
      <w:t>/16-</w:t>
    </w:r>
    <w:r w:rsidR="00584C4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F0EF9"/>
    <w:rsid w:val="00444475"/>
    <w:rsid w:val="00584C46"/>
    <w:rsid w:val="00660159"/>
    <w:rsid w:val="00826138"/>
    <w:rsid w:val="008D1BBB"/>
    <w:rsid w:val="00954519"/>
    <w:rsid w:val="009B2BCE"/>
    <w:rsid w:val="009C304A"/>
    <w:rsid w:val="00A80E19"/>
    <w:rsid w:val="00A83300"/>
    <w:rsid w:val="00AC7FDB"/>
    <w:rsid w:val="00B73D1F"/>
    <w:rsid w:val="00BE0B3A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C7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C7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DEGA-MONT društvo s ograničenom odgovornošću za izvođenje elektro radova</izvorni_sadrzaj>
    <derivirana_varijabla naziv="DomainObject.Predmet.ProtustrankaFormated_1">  DEGA-MONT društvo s ograničenom odgovornošću za izvođenje elektro radova</derivirana_varijabla>
  </DomainObject.Predmet.ProtustrankaFormated>
  <DomainObject.Predmet.ProtustrankaFormatedOIB>
    <izvorni_sadrzaj>  DEGA-MONT društvo s ograničenom odgovornošću za izvođenje elektro radova, OIB 43375960192</izvorni_sadrzaj>
    <derivirana_varijabla naziv="DomainObject.Predmet.ProtustrankaFormatedOIB_1">  DEGA-MONT društvo s ograničenom odgovornošću za izvođenje elektro radova, OIB 43375960192</derivirana_varijabla>
  </DomainObject.Predmet.ProtustrankaFormatedOIB>
  <DomainObject.Predmet.ProtustrankaFormatedWithAdress>
    <izvorni_sadrzaj> DEGA-MONT društvo s ograničenom odgovornošću za izvođenje elektro radova, Međimurska 28, 42000 Varaždin</izvorni_sadrzaj>
    <derivirana_varijabla naziv="DomainObject.Predmet.ProtustrankaFormatedWithAdress_1"> DEGA-MONT društvo s ograničenom odgovornošću za izvođenje elektro radova, Međimurska 28, 42000 Varaždin</derivirana_varijabla>
  </DomainObject.Predmet.ProtustrankaFormatedWithAdress>
  <DomainObject.Predmet.ProtustrankaFormatedWithAdressOIB>
    <izvorni_sadrzaj> DEGA-MONT društvo s ograničenom odgovornošću za izvođenje elektro radova, OIB 43375960192, Međimurska 28, 42000 Varaždin</izvorni_sadrzaj>
    <derivirana_varijabla naziv="DomainObject.Predmet.ProtustrankaFormatedWithAdressOIB_1"> DEGA-MONT društvo s ograničenom odgovornošću za izvođenje elektro radova,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Međimurska 28, 42000 Varaždin</izvorni_sadrzaj>
    <derivirana_varijabla naziv="DomainObject.Predmet.ProtustrankaWithAdress_1">DEGA-MONT društvo s ograničenom odgovornošću za izvođenje elektro radova Međimurska 28, 42000 Varaždin</derivirana_varijabla>
  </DomainObject.Predmet.ProtustrankaWithAdress>
  <DomainObject.Predmet.ProtustrankaWithAdressOIB>
    <izvorni_sadrzaj>DEGA-MONT društvo s ograničenom odgovornošću za izvođenje elektro radova, OIB 43375960192, Međimurska 28, 42000 Varaždin</izvorni_sadrzaj>
    <derivirana_varijabla naziv="DomainObject.Predmet.ProtustrankaWithAdressOIB_1">DEGA-MONT društvo s ograničenom odgovornošću za izvođenje elektro radova, OIB 43375960192, Međimurska 28, 42000 Varaždin</derivirana_varijabla>
  </DomainObject.Predmet.ProtustrankaWithAdressOIB>
  <DomainObject.Predmet.ProtustrankaNazivFormated>
    <izvorni_sadrzaj>DEGA-MONT društvo s ograničenom odgovornošću za izvođenje elektro radova</izvorni_sadrzaj>
    <derivirana_varijabla naziv="DomainObject.Predmet.ProtustrankaNazivFormated_1">DEGA-MONT društvo s ograničenom odgovornošću za izvođenje elektro radova</derivirana_varijabla>
  </DomainObject.Predmet.ProtustrankaNazivFormated>
  <DomainObject.Predmet.ProtustrankaNazivFormatedOIB>
    <izvorni_sadrzaj>DEGA-MONT društvo s ograničenom odgovornošću za izvođenje elektro radova, OIB 43375960192</izvorni_sadrzaj>
    <derivirana_varijabla naziv="DomainObject.Predmet.ProtustrankaNazivFormatedOIB_1">DEGA-MONT društvo s ograničenom odgovornošću za izvođenje elektro radova,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</item>
    </izvorni_sadrzaj>
    <derivirana_varijabla naziv="DomainObject.Predmet.ProtuStrankaListFormated_1">
      <item>DEGA-MONT društvo s ograničenom odgovornošću za izvođenje elektro radova</item>
    </derivirana_varijabla>
  </DomainObject.Predmet.ProtuStrankaListFormated>
  <DomainObject.Predmet.ProtuStrankaListFormatedOIB>
    <izvorni_sadrzaj>
      <item>DEGA-MONT društvo s ograničenom odgovornošću za izvođenje elektro radova, OIB 43375960192</item>
    </izvorni_sadrzaj>
    <derivirana_varijabla naziv="DomainObject.Predmet.ProtuStrankaListFormatedOIB_1">
      <item>DEGA-MONT društvo s ograničenom odgovornošću za izvođenje elektro radova, OIB 43375960192</item>
    </derivirana_varijabla>
  </DomainObject.Predmet.ProtuStrankaListFormatedOIB>
  <DomainObject.Predmet.ProtuStrankaListFormatedWithAdress>
    <izvorni_sadrzaj>
      <item>DEGA-MONT društvo s ograničenom odgovornošću za izvođenje elektro radova, Međimurska 28, 42000 Varaždin</item>
    </izvorni_sadrzaj>
    <derivirana_varijabla naziv="DomainObject.Predmet.ProtuStrankaListFormatedWithAdress_1">
      <item>DEGA-MONT društvo s ograničenom odgovornošću za izvođenje elektro radova,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radova, OIB 43375960192, Međimurska 28, 42000 Varaždin</item>
    </izvorni_sadrzaj>
    <derivirana_varijabla naziv="DomainObject.Predmet.ProtuStrankaListFormatedWithAdressOIB_1">
      <item>DEGA-MONT društvo s ograničenom odgovornošću za izvođenje elektro radova,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</item>
    </izvorni_sadrzaj>
    <derivirana_varijabla naziv="DomainObject.Predmet.ProtuStrankaListNazivFormated_1">
      <item>DEGA-MONT društvo s ograničenom odgovornošću za izvođenje elektro radova</item>
    </derivirana_varijabla>
  </DomainObject.Predmet.ProtuStrankaListNazivFormated>
  <DomainObject.Predmet.ProtuStrankaListNazivFormatedOIB>
    <izvorni_sadrzaj>
      <item>DEGA-MONT društvo s ograničenom odgovornošću za izvođenje elektro radova, OIB 43375960192</item>
    </izvorni_sadrzaj>
    <derivirana_varijabla naziv="DomainObject.Predmet.ProtuStrankaListNazivFormatedOIB_1">
      <item>DEGA-MONT društvo s ograničenom odgovornošću za izvođenje elektro radova, OIB 43375960192</item>
    </derivirana_varijabla>
  </DomainObject.Predmet.ProtuStrankaListNazivFormatedOIB>
  <DomainObject.Predmet.OstaliListFormated>
    <izvorni_sadrzaj>
      <item>Sudski registar</item>
      <item>Damir Dubravec</item>
    </izvorni_sadrzaj>
    <derivirana_varijabla naziv="DomainObject.Predmet.OstaliListFormated_1">
      <item>Sudski registar</item>
      <item>Damir Dubravec</item>
    </derivirana_varijabla>
  </DomainObject.Predmet.OstaliListFormated>
  <DomainObject.Predmet.OstaliListFormatedOIB>
    <izvorni_sadrzaj>
      <item>Sudski registar</item>
      <item>Damir Dubravec, OIB 03648316900</item>
    </izvorni_sadrzaj>
    <derivirana_varijabla naziv="DomainObject.Predmet.OstaliListFormatedOIB_1">
      <item>Sudski registar</item>
      <item>Damir Dubravec, OIB 03648316900</item>
    </derivirana_varijabla>
  </DomainObject.Predmet.OstaliListFormatedOIB>
  <DomainObject.Predmet.OstaliListFormatedWithAdress>
    <izvorni_sadrzaj>
      <item>Sudski registar</item>
      <item>Damir Dubravec, Bartola Kašića 26, 42000 Varaždin</item>
    </izvorni_sadrzaj>
    <derivirana_varijabla naziv="DomainObject.Predmet.OstaliListFormatedWithAdress_1">
      <item>Sudski registar</item>
      <item>Damir Dubravec, Bartola Kašića 26, 42000 Varaždin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</izvorni_sadrzaj>
    <derivirana_varijabla naziv="DomainObject.Predmet.OstaliListFormatedWithAdressOIB_1">
      <item>Sudski registar</item>
      <item>Damir Dubravec, OIB 03648316900, Bartola Kašića 26, 42000 Varaždin</item>
    </derivirana_varijabla>
  </DomainObject.Predmet.OstaliListFormatedWithAdressOIB>
  <DomainObject.Predmet.OstaliListNazivFormated>
    <izvorni_sadrzaj>
      <item>Sudski registar</item>
      <item>Damir Dubravec</item>
    </izvorni_sadrzaj>
    <derivirana_varijabla naziv="DomainObject.Predmet.OstaliListNazivFormated_1">
      <item>Sudski registar</item>
      <item>Damir Dubravec</item>
    </derivirana_varijabla>
  </DomainObject.Predmet.OstaliListNazivFormated>
  <DomainObject.Predmet.OstaliListNazivFormatedOIB>
    <izvorni_sadrzaj>
      <item>Sudski registar</item>
      <item>Damir Dubravec, OIB 03648316900</item>
    </izvorni_sadrzaj>
    <derivirana_varijabla naziv="DomainObject.Predmet.OstaliListNazivFormatedOIB_1">
      <item>Sudski registar</item>
      <item>Damir Dubravec, OIB 03648316900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</izvorni_sadrzaj>
    <derivirana_varijabla naziv="DomainObject.Predmet.ProtustrankaIDrugi_1">DEGA-MONT društvo s ograničenom odgovornošću za izvođenje elektro radova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radova, OIB 43375960192, Međimurska 28, 42000 Varaždin</izvorni_sadrzaj>
    <derivirana_varijabla naziv="DomainObject.Predmet.ProtustrankaIDrugiAdressOIB_1">DEGA-MONT društvo s ograničenom odgovornošću za izvođenje elektro radova,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</item>
      <item>Sudski registar</item>
      <item>Damir Dubravec</item>
    </izvorni_sadrzaj>
    <derivirana_varijabla naziv="DomainObject.Predmet.SudioniciListNaziv_1">
      <item>Financijska agencija</item>
      <item>DEGA-MONT društvo s ograničenom odgovornošću za izvođenje elektro radova</item>
      <item>Sudski registar</item>
      <item>Damir Dubravec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radova, OIB 43375960192, Međimurska 28,42000 Varaždin</item>
      <item>Sudski registar</item>
      <item>Damir Dubravec, OIB 03648316900, Bartola Kašića 26,42000 Varaždin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radova, OIB 43375960192, Međimurska 28,42000 Varaždin</item>
      <item>Sudski registar</item>
      <item>Damir Dubravec, OIB 03648316900, Bartola Kašića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</izvorni_sadrzaj>
    <derivirana_varijabla naziv="DomainObject.Predmet.SudioniciListNazivOIB_1">
      <item>, OIB 85821130368</item>
      <item>, OIB 43375960192</item>
      <item>, OIB null</item>
      <item>, OIB 03648316900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344</properties:Words>
  <properties:Characters>1884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2016-08-30T08:18:00Z</dcterms:created>
  <dc:creator>Lea Rogina</dc:creator>
  <cp:lastModifiedBy>Nevenka Vuković</cp:lastModifiedBy>
  <cp:lastPrinted>2016-05-04T11:37:00Z</cp:lastPrinted>
  <dcterms:modified xmlns:xsi="http://www.w3.org/2001/XMLSchema-instance" xsi:type="dcterms:W3CDTF">2016-08-30T08:24:00Z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