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e56aa" w14:paraId="35e56aa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="00240996" w:rsidRPr="00240996">
        <w:t>SPIGIEL j.d.o.o., OIB: 85292157677, Trogir, Ulica Alojzija Stepinca 120</w:t>
      </w:r>
      <w:r w:rsidR="001445ED">
        <w:t>,</w:t>
      </w:r>
      <w:r w:rsidR="00E25E3D">
        <w:t xml:space="preserve"> </w:t>
      </w:r>
      <w:r w:rsidR="00A25B81">
        <w:t xml:space="preserve">dana </w:t>
      </w:r>
      <w:r w:rsidR="00CC718E">
        <w:t>24</w:t>
      </w:r>
      <w:r w:rsidR="00135B11">
        <w:t xml:space="preserve">. </w:t>
      </w:r>
      <w:r w:rsidR="00A04178">
        <w:t>studenog</w:t>
      </w:r>
      <w:r w:rsidR="00135B11">
        <w:t xml:space="preserve">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240996" w:rsidRPr="00240996">
        <w:t>SPIGIEL j.d.o.o., OIB: 85292157677, Trogir, Ulica Alojzija Stepinca 120</w:t>
      </w:r>
      <w:r w:rsidR="006B3ED2">
        <w:t xml:space="preserve">, </w:t>
      </w:r>
      <w:r>
        <w:t xml:space="preserve">na </w:t>
      </w:r>
      <w:r w:rsidR="00C37AB9">
        <w:t xml:space="preserve">dan </w:t>
      </w:r>
      <w:r w:rsidR="00240996">
        <w:t>20</w:t>
      </w:r>
      <w:r w:rsidR="00AE588A">
        <w:t>. svibnja</w:t>
      </w:r>
      <w:r w:rsidR="00204486">
        <w:t xml:space="preserve"> 2016</w:t>
      </w:r>
      <w:r>
        <w:t xml:space="preserve">. godine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204486">
        <w:t>12</w:t>
      </w:r>
      <w:r w:rsidR="00D352DB">
        <w:t>0</w:t>
      </w:r>
      <w:r w:rsidR="008A558F" w:rsidRPr="008A558F">
        <w:t xml:space="preserve"> dana, u ukupnom iznosu </w:t>
      </w:r>
      <w:r w:rsidR="00865868">
        <w:t xml:space="preserve">od </w:t>
      </w:r>
      <w:r w:rsidR="009B53A7">
        <w:t>11.357,51</w:t>
      </w:r>
      <w:r w:rsidR="00204486">
        <w:t xml:space="preserve"> 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CC718E">
        <w:t>24</w:t>
      </w:r>
      <w:r w:rsidR="00135B11">
        <w:t xml:space="preserve">. </w:t>
      </w:r>
      <w:r w:rsidR="00A04178">
        <w:t>studenog</w:t>
      </w:r>
      <w:r w:rsidR="00135B11">
        <w:t xml:space="preserve">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25B8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959D4" w:rsidR="00DE2B55">
    <w:pPr>
      <w:pStyle w:val="Zaglavlje"/>
      <w:jc w:val="right"/>
    </w:pPr>
    <w:r>
      <w:t>11. St</w:t>
    </w:r>
    <w:r w:rsidR="00AD2623">
      <w:t>-</w:t>
    </w:r>
    <w:r w:rsidR="00204486">
      <w:t>1</w:t>
    </w:r>
    <w:r w:rsidR="00240996">
      <w:t>297</w:t>
    </w:r>
    <w:r w:rsidR="0046258A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36AA"/>
    <w:rsid w:val="00153CFF"/>
    <w:rsid w:val="00154A3C"/>
    <w:rsid w:val="00160C6A"/>
    <w:rsid w:val="0019743A"/>
    <w:rsid w:val="001C2F44"/>
    <w:rsid w:val="001C6751"/>
    <w:rsid w:val="001D2072"/>
    <w:rsid w:val="001D2EB8"/>
    <w:rsid w:val="001E4455"/>
    <w:rsid w:val="002010AB"/>
    <w:rsid w:val="00204486"/>
    <w:rsid w:val="00207B3C"/>
    <w:rsid w:val="00211C82"/>
    <w:rsid w:val="00215F13"/>
    <w:rsid w:val="00233E8D"/>
    <w:rsid w:val="00240996"/>
    <w:rsid w:val="00250235"/>
    <w:rsid w:val="00257849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16B9"/>
    <w:rsid w:val="0030572B"/>
    <w:rsid w:val="003202E0"/>
    <w:rsid w:val="00321F24"/>
    <w:rsid w:val="0033379F"/>
    <w:rsid w:val="003520C2"/>
    <w:rsid w:val="003647D7"/>
    <w:rsid w:val="0038601C"/>
    <w:rsid w:val="003A2635"/>
    <w:rsid w:val="003C7143"/>
    <w:rsid w:val="003D02B9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6258A"/>
    <w:rsid w:val="004635D8"/>
    <w:rsid w:val="004708DF"/>
    <w:rsid w:val="00470A0A"/>
    <w:rsid w:val="00471956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2350E"/>
    <w:rsid w:val="005303C5"/>
    <w:rsid w:val="00535795"/>
    <w:rsid w:val="00551E28"/>
    <w:rsid w:val="00552537"/>
    <w:rsid w:val="00567542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52C7"/>
    <w:rsid w:val="00637921"/>
    <w:rsid w:val="00645598"/>
    <w:rsid w:val="006503C6"/>
    <w:rsid w:val="0065129A"/>
    <w:rsid w:val="00651D63"/>
    <w:rsid w:val="0065656B"/>
    <w:rsid w:val="00665A43"/>
    <w:rsid w:val="00667D95"/>
    <w:rsid w:val="00687409"/>
    <w:rsid w:val="00691E85"/>
    <w:rsid w:val="006944F6"/>
    <w:rsid w:val="006A78F5"/>
    <w:rsid w:val="006B3ED2"/>
    <w:rsid w:val="006B69EB"/>
    <w:rsid w:val="006C2C72"/>
    <w:rsid w:val="006C39A1"/>
    <w:rsid w:val="006D1E1E"/>
    <w:rsid w:val="006D271A"/>
    <w:rsid w:val="006D6B53"/>
    <w:rsid w:val="006E4546"/>
    <w:rsid w:val="006E5670"/>
    <w:rsid w:val="006F180F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329D"/>
    <w:rsid w:val="007F72D0"/>
    <w:rsid w:val="0080722C"/>
    <w:rsid w:val="00811CA0"/>
    <w:rsid w:val="0081370F"/>
    <w:rsid w:val="008363DF"/>
    <w:rsid w:val="00837BAF"/>
    <w:rsid w:val="00851B35"/>
    <w:rsid w:val="00855A39"/>
    <w:rsid w:val="00856303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1E3B"/>
    <w:rsid w:val="009B53A7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739B"/>
    <w:rsid w:val="00A90229"/>
    <w:rsid w:val="00AC3D99"/>
    <w:rsid w:val="00AC4EF2"/>
    <w:rsid w:val="00AC6F04"/>
    <w:rsid w:val="00AD128B"/>
    <w:rsid w:val="00AD2623"/>
    <w:rsid w:val="00AD608A"/>
    <w:rsid w:val="00AE11C2"/>
    <w:rsid w:val="00AE588A"/>
    <w:rsid w:val="00AE7A63"/>
    <w:rsid w:val="00B04760"/>
    <w:rsid w:val="00B06887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BB8"/>
    <w:rsid w:val="00BC1EB9"/>
    <w:rsid w:val="00BC4D51"/>
    <w:rsid w:val="00BD37FE"/>
    <w:rsid w:val="00BE64CD"/>
    <w:rsid w:val="00BF1961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A1916"/>
    <w:rsid w:val="00CA5C34"/>
    <w:rsid w:val="00CA61F9"/>
    <w:rsid w:val="00CB0C37"/>
    <w:rsid w:val="00CB225A"/>
    <w:rsid w:val="00CB63C1"/>
    <w:rsid w:val="00CB6613"/>
    <w:rsid w:val="00CC718E"/>
    <w:rsid w:val="00CE27EC"/>
    <w:rsid w:val="00CE70B0"/>
    <w:rsid w:val="00CF3410"/>
    <w:rsid w:val="00D035AC"/>
    <w:rsid w:val="00D07DFA"/>
    <w:rsid w:val="00D158CE"/>
    <w:rsid w:val="00D20319"/>
    <w:rsid w:val="00D352DB"/>
    <w:rsid w:val="00D359EC"/>
    <w:rsid w:val="00D438B6"/>
    <w:rsid w:val="00D6364C"/>
    <w:rsid w:val="00D959D4"/>
    <w:rsid w:val="00DA1B30"/>
    <w:rsid w:val="00DA2F7B"/>
    <w:rsid w:val="00DA755E"/>
    <w:rsid w:val="00DB5821"/>
    <w:rsid w:val="00DB7B76"/>
    <w:rsid w:val="00DD59A0"/>
    <w:rsid w:val="00DE2B55"/>
    <w:rsid w:val="00DF2458"/>
    <w:rsid w:val="00DF748F"/>
    <w:rsid w:val="00E03193"/>
    <w:rsid w:val="00E03D7B"/>
    <w:rsid w:val="00E03E0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E7E46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25C8"/>
    <w:rsid w:val="00F73DB9"/>
    <w:rsid w:val="00F82ABA"/>
    <w:rsid w:val="00F86800"/>
    <w:rsid w:val="00F93418"/>
    <w:rsid w:val="00F97B40"/>
    <w:rsid w:val="00FA413B"/>
    <w:rsid w:val="00FA63E1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2016.</izvorni_sadrzaj>
    <derivirana_varijabla naziv="DomainObject.DatumDonosenjaOdluke_1">24.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1297</izvorni_sadrzaj>
    <derivirana_varijabla naziv="DomainObject.Predmet.Broj_1">1297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St-1297/2016</izvorni_sadrzaj>
    <derivirana_varijabla naziv="DomainObject.Predmet.OznakaBroj_1">St-1297/2016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SPIGIEL j.d.o.o. za trgovinu</izvorni_sadrzaj>
    <derivirana_varijabla naziv="DomainObject.Predmet.ProtustrankaFormated_1">  SPIGIEL j.d.o.o. za trgovinu</derivirana_varijabla>
  </DomainObject.Predmet.ProtustrankaFormated>
  <DomainObject.Predmet.ProtustrankaFormatedOIB>
    <izvorni_sadrzaj>  SPIGIEL j.d.o.o. za trgovinu, OIB 85292157677</izvorni_sadrzaj>
    <derivirana_varijabla naziv="DomainObject.Predmet.ProtustrankaFormatedOIB_1">  SPIGIEL j.d.o.o. za trgovinu, OIB 85292157677</derivirana_varijabla>
  </DomainObject.Predmet.ProtustrankaFormatedOIB>
  <DomainObject.Predmet.ProtustrankaFormatedWithAdress>
    <izvorni_sadrzaj> SPIGIEL j.d.o.o. za trgovinu, Ulica Alojzija Stepinca 120, 21220 Trogir</izvorni_sadrzaj>
    <derivirana_varijabla naziv="DomainObject.Predmet.ProtustrankaFormatedWithAdress_1"> SPIGIEL j.d.o.o. za trgovinu, Ulica Alojzija Stepinca 120, 21220 Trogir</derivirana_varijabla>
  </DomainObject.Predmet.ProtustrankaFormatedWithAdress>
  <DomainObject.Predmet.ProtustrankaFormatedWithAdressOIB>
    <izvorni_sadrzaj> SPIGIEL j.d.o.o. za trgovinu, OIB 85292157677, Ulica Alojzija Stepinca 120, 21220 Trogir</izvorni_sadrzaj>
    <derivirana_varijabla naziv="DomainObject.Predmet.ProtustrankaFormatedWithAdressOIB_1"> SPIGIEL j.d.o.o. za trgovinu, OIB 85292157677, Ulica Alojzija Stepinca 120, 21220 Trogir</derivirana_varijabla>
  </DomainObject.Predmet.ProtustrankaFormatedWithAdressOIB>
  <DomainObject.Predmet.ProtustrankaWithAdress>
    <izvorni_sadrzaj>SPIGIEL j.d.o.o. za trgovinu Ulica Alojzija Stepinca 120, 21220 Trogir</izvorni_sadrzaj>
    <derivirana_varijabla naziv="DomainObject.Predmet.ProtustrankaWithAdress_1">SPIGIEL j.d.o.o. za trgovinu Ulica Alojzija Stepinca 120, 21220 Trogir</derivirana_varijabla>
  </DomainObject.Predmet.ProtustrankaWithAdress>
  <DomainObject.Predmet.ProtustrankaWithAdressOIB>
    <izvorni_sadrzaj>SPIGIEL j.d.o.o. za trgovinu, OIB 85292157677, Ulica Alojzija Stepinca 120, 21220 Trogir</izvorni_sadrzaj>
    <derivirana_varijabla naziv="DomainObject.Predmet.ProtustrankaWithAdressOIB_1">SPIGIEL j.d.o.o. za trgovinu, OIB 85292157677, Ulica Alojzija Stepinca 120, 21220 Trogir</derivirana_varijabla>
  </DomainObject.Predmet.ProtustrankaWithAdressOIB>
  <DomainObject.Predmet.ProtustrankaNazivFormated>
    <izvorni_sadrzaj>SPIGIEL j.d.o.o. za trgovinu</izvorni_sadrzaj>
    <derivirana_varijabla naziv="DomainObject.Predmet.ProtustrankaNazivFormated_1">SPIGIEL j.d.o.o. za trgovinu</derivirana_varijabla>
  </DomainObject.Predmet.ProtustrankaNazivFormated>
  <DomainObject.Predmet.ProtustrankaNazivFormatedOIB>
    <izvorni_sadrzaj>SPIGIEL j.d.o.o. za trgovinu, OIB 85292157677</izvorni_sadrzaj>
    <derivirana_varijabla naziv="DomainObject.Predmet.ProtustrankaNazivFormatedOIB_1">SPIGIEL j.d.o.o. za trgovinu, OIB 85292157677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11357.51</izvorni_sadrzaj>
    <derivirana_varijabla naziv="DomainObject.Predmet.TrenutnaVrijednost_1">11357.51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SPIGIEL j.d.o.o. za trgovinu</item>
    </izvorni_sadrzaj>
    <derivirana_varijabla naziv="DomainObject.Predmet.ProtuStrankaListFormated_1">
      <item>SPIGIEL j.d.o.o. za trgovinu</item>
    </derivirana_varijabla>
  </DomainObject.Predmet.ProtuStrankaListFormated>
  <DomainObject.Predmet.ProtuStrankaListFormatedOIB>
    <izvorni_sadrzaj>
      <item>SPIGIEL j.d.o.o. za trgovinu, OIB 85292157677</item>
    </izvorni_sadrzaj>
    <derivirana_varijabla naziv="DomainObject.Predmet.ProtuStrankaListFormatedOIB_1">
      <item>SPIGIEL j.d.o.o. za trgovinu, OIB 85292157677</item>
    </derivirana_varijabla>
  </DomainObject.Predmet.ProtuStrankaListFormatedOIB>
  <DomainObject.Predmet.ProtuStrankaListFormatedWithAdress>
    <izvorni_sadrzaj>
      <item>SPIGIEL j.d.o.o. za trgovinu, Ulica Alojzija Stepinca 120, 21220 Trogir</item>
    </izvorni_sadrzaj>
    <derivirana_varijabla naziv="DomainObject.Predmet.ProtuStrankaListFormatedWithAdress_1">
      <item>SPIGIEL j.d.o.o. za trgovinu, Ulica Alojzija Stepinca 120, 21220 Trogir</item>
    </derivirana_varijabla>
  </DomainObject.Predmet.ProtuStrankaListFormatedWithAdress>
  <DomainObject.Predmet.ProtuStrankaListFormatedWithAdressOIB>
    <izvorni_sadrzaj>
      <item>SPIGIEL j.d.o.o. za trgovinu, OIB 85292157677, Ulica Alojzija Stepinca 120, 21220 Trogir</item>
    </izvorni_sadrzaj>
    <derivirana_varijabla naziv="DomainObject.Predmet.ProtuStrankaListFormatedWithAdressOIB_1">
      <item>SPIGIEL j.d.o.o. za trgovinu, OIB 85292157677, Ulica Alojzija Stepinca 120, 21220 Trogir</item>
    </derivirana_varijabla>
  </DomainObject.Predmet.ProtuStrankaListFormatedWithAdressOIB>
  <DomainObject.Predmet.ProtuStrankaListNazivFormated>
    <izvorni_sadrzaj>
      <item>SPIGIEL j.d.o.o. za trgovinu</item>
    </izvorni_sadrzaj>
    <derivirana_varijabla naziv="DomainObject.Predmet.ProtuStrankaListNazivFormated_1">
      <item>SPIGIEL j.d.o.o. za trgovinu</item>
    </derivirana_varijabla>
  </DomainObject.Predmet.ProtuStrankaListNazivFormated>
  <DomainObject.Predmet.ProtuStrankaListNazivFormatedOIB>
    <izvorni_sadrzaj>
      <item>SPIGIEL j.d.o.o. za trgovinu, OIB 85292157677</item>
    </izvorni_sadrzaj>
    <derivirana_varijabla naziv="DomainObject.Predmet.ProtuStrankaListNazivFormatedOIB_1">
      <item>SPIGIEL j.d.o.o. za trgovinu, OIB 85292157677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2016.</izvorni_sadrzaj>
    <derivirana_varijabla naziv="DomainObject.Datum_1">24.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SPIGIEL j.d.o.o. za trgovinu</izvorni_sadrzaj>
    <derivirana_varijabla naziv="DomainObject.Predmet.ProtustrankaIDrugi_1">SPIGIEL j.d.o.o.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SPIGIEL j.d.o.o. za trgovinu, OIB 85292157677, Ulica Alojzija Stepinca 120, 21220 Trogir</izvorni_sadrzaj>
    <derivirana_varijabla naziv="DomainObject.Predmet.ProtustrankaIDrugiAdressOIB_1">SPIGIEL j.d.o.o. za trgovinu, OIB 85292157677, Ulica Alojzija Stepinca 120,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SPIGIEL j.d.o.o. za trgovinu</item>
      <item>FINANCIJSKA AGENCIJA, RC SPLIT</item>
    </izvorni_sadrzaj>
    <derivirana_varijabla naziv="DomainObject.Predmet.SudioniciListNaziv_1">
      <item>SPIGIEL j.d.o.o. za trgovinu</item>
      <item>FINANCIJSKA AGENCIJA, RC SPLIT</item>
    </derivirana_varijabla>
  </DomainObject.Predmet.SudioniciListNaziv>
  <DomainObject.Predmet.SudioniciListAdressOIB>
    <izvorni_sadrzaj>
      <item>SPIGIEL j.d.o.o. za trgovinu, OIB 85292157677, Ulica Alojzija Stepinca 120,21220 Trogir</item>
      <item>FINANCIJSKA AGENCIJA, RC SPLIT, OIB 85821130368, Mažuranićevo šetalište 24 b,21000 Split</item>
    </izvorni_sadrzaj>
    <derivirana_varijabla naziv="DomainObject.Predmet.SudioniciListAdressOIB_1">
      <item>SPIGIEL j.d.o.o. za trgovinu, OIB 85292157677, Ulica Alojzija Stepinca 120,21220 Trogir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85292157677</item>
      <item>, OIB 85821130368</item>
    </izvorni_sadrzaj>
    <derivirana_varijabla naziv="DomainObject.Predmet.SudioniciListNazivOIB_1">
      <item>, OIB 85292157677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FB086B-A0E5-4D63-B5F1-4B08A2E417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324</properties:Words>
  <properties:Characters>1835</properties:Characters>
  <properties:Lines>37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2016-11-24T08:22:00Z</dcterms:created>
  <dc:creator>nmarkovic</dc:creator>
  <cp:lastModifiedBy>Ana Golub Gruić</cp:lastModifiedBy>
  <cp:lastPrinted>2016-11-24T08:22:00Z</cp:lastPrinted>
  <dcterms:modified xmlns:xsi="http://www.w3.org/2001/XMLSchema-instance" xsi:type="dcterms:W3CDTF">2016-11-24T09:13:00Z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