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c9b5" w14:paraId="7c3c9b5" w:rsidRDefault="003F3E77" w:rsidP="003F3E77" w:rsidR="003F3E77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7230" cx="525145"/>
            <wp:effectExtent b="762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23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3E77" w:rsidP="003F3E77" w:rsidR="003F3E77">
      <w:pPr>
        <w:rPr>
          <w:b/>
        </w:rPr>
      </w:pPr>
      <w:r>
        <w:rPr>
          <w:b/>
        </w:rPr>
        <w:t>REPUBLIKA HRVATSKA</w:t>
      </w:r>
    </w:p>
    <w:p w:rsidRDefault="003F3E77" w:rsidP="003F3E77" w:rsidR="003F3E77">
      <w:pPr>
        <w:rPr>
          <w:b/>
        </w:rPr>
      </w:pPr>
      <w:r>
        <w:rPr>
          <w:b/>
        </w:rPr>
        <w:t xml:space="preserve">TRGOVAČKI SUD U OSIJEKU </w:t>
      </w:r>
    </w:p>
    <w:p w:rsidRDefault="003F3E77" w:rsidP="003F3E77" w:rsidR="003F3E77">
      <w:pPr>
        <w:rPr>
          <w:b/>
        </w:rPr>
      </w:pPr>
      <w:r>
        <w:rPr>
          <w:b/>
        </w:rPr>
        <w:t>STALNA SLUŽBA U SLAVONSKOM BRODU</w:t>
      </w:r>
    </w:p>
    <w:p w:rsidRDefault="003F3E77" w:rsidP="003F3E77" w:rsidR="003F3E77">
      <w:pPr>
        <w:rPr>
          <w:b/>
        </w:rPr>
      </w:pPr>
      <w:r>
        <w:rPr>
          <w:b/>
        </w:rPr>
        <w:t xml:space="preserve">Trg pobjede 13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</w:t>
      </w:r>
      <w:r w:rsidR="00E735C9">
        <w:rPr>
          <w:b/>
        </w:rPr>
        <w:t xml:space="preserve">      </w:t>
      </w:r>
      <w:r>
        <w:rPr>
          <w:b/>
        </w:rPr>
        <w:t xml:space="preserve"> </w:t>
      </w:r>
    </w:p>
    <w:p w:rsidRDefault="003F3E77" w:rsidP="003F3E77" w:rsidR="003F3E77">
      <w:pPr>
        <w:rPr>
          <w:b/>
        </w:rPr>
      </w:pPr>
      <w:r>
        <w:rPr>
          <w:b/>
        </w:rPr>
        <w:t>Slavonski Brod</w:t>
      </w:r>
    </w:p>
    <w:p w:rsidRDefault="003F3E77" w:rsidP="003F3E77" w:rsidR="003F3E7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F3E77" w:rsidP="003F3E77" w:rsidR="003F3E7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F3E77" w:rsidP="003F3E77" w:rsidR="003F3E77">
      <w:pPr>
        <w:jc w:val="center"/>
        <w:rPr>
          <w:b/>
        </w:rPr>
      </w:pPr>
    </w:p>
    <w:p w:rsidRDefault="003F3E77" w:rsidP="003F3E77" w:rsidR="003F3E77">
      <w:pPr>
        <w:jc w:val="center"/>
        <w:rPr>
          <w:b/>
        </w:rPr>
      </w:pPr>
      <w:r>
        <w:rPr>
          <w:b/>
        </w:rPr>
        <w:t>R J E Š E N J E</w:t>
      </w:r>
    </w:p>
    <w:p w:rsidRDefault="003F3E77" w:rsidP="003F3E77" w:rsidR="003F3E77">
      <w:pPr>
        <w:ind w:left="720"/>
        <w:jc w:val="both"/>
      </w:pPr>
    </w:p>
    <w:p w:rsidRDefault="003F3E77" w:rsidP="003F3E77" w:rsidR="003F3E77">
      <w:pPr>
        <w:jc w:val="both"/>
      </w:pPr>
      <w:r>
        <w:rPr>
          <w:b/>
        </w:rPr>
        <w:t xml:space="preserve">                       </w:t>
      </w:r>
      <w:r>
        <w:t>TRGOVAČKI SUD U OSIJEKU, STALNA SLUŽBA U SLAVONSKOM BRODU</w:t>
      </w:r>
      <w:r>
        <w:rPr>
          <w:b/>
        </w:rPr>
        <w:t>,</w:t>
      </w:r>
      <w:r>
        <w:t xml:space="preserve">  po stečajnoj sutkinji Mirni Vujčić, u stečajnom postupku nad stečajnim dužnikom </w:t>
      </w:r>
      <w:r w:rsidR="00A01702">
        <w:t xml:space="preserve">AGROMIX, </w:t>
      </w:r>
      <w:proofErr w:type="spellStart"/>
      <w:r w:rsidR="00A01702">
        <w:t>export</w:t>
      </w:r>
      <w:proofErr w:type="spellEnd"/>
      <w:r w:rsidR="00A01702">
        <w:t>-import, za trgovinu na veliko i malo, uvoz-izvoz, turizam i zastupanje, d. o. o. ˝u stečaju˝, skraćena tvrtka: AGROMIX d.o.o. "u stečaju", Slavonski Brod, Dr. Mile Budaka 1, OIB 52776511911</w:t>
      </w:r>
      <w:r w:rsidR="00E735C9">
        <w:t xml:space="preserve">, dana </w:t>
      </w:r>
      <w:r w:rsidR="0025558A">
        <w:t>07. studenog</w:t>
      </w:r>
      <w:r w:rsidR="00D04052">
        <w:t xml:space="preserve"> 2018</w:t>
      </w:r>
      <w:r>
        <w:t>. godine</w:t>
      </w:r>
    </w:p>
    <w:p w:rsidRDefault="003F3E77" w:rsidP="003F3E77" w:rsidR="003F3E77">
      <w:pPr>
        <w:jc w:val="both"/>
        <w:rPr>
          <w:b/>
        </w:rPr>
      </w:pPr>
    </w:p>
    <w:p w:rsidRDefault="003F3E77" w:rsidP="003F3E77" w:rsidR="003F3E77" w:rsidRPr="00C65AAA">
      <w:pPr>
        <w:jc w:val="center"/>
      </w:pPr>
      <w:r w:rsidRPr="00C65AAA">
        <w:t>r i j e š i o    j e</w:t>
      </w:r>
    </w:p>
    <w:p w:rsidRDefault="003F3E77" w:rsidP="003F3E77" w:rsidR="003F3E77" w:rsidRPr="00C65AAA">
      <w:pPr>
        <w:jc w:val="both"/>
      </w:pPr>
    </w:p>
    <w:p w:rsidRDefault="003F3E77" w:rsidP="003F3E77" w:rsidR="003F3E77">
      <w:pPr>
        <w:jc w:val="both"/>
      </w:pPr>
      <w:r w:rsidRPr="00C65AAA">
        <w:t xml:space="preserve">                           I</w:t>
      </w:r>
      <w:r w:rsidR="00D932E1" w:rsidRPr="00C65AAA">
        <w:t>.</w:t>
      </w:r>
      <w:r>
        <w:rPr>
          <w:b/>
        </w:rPr>
        <w:t xml:space="preserve"> </w:t>
      </w:r>
      <w:r>
        <w:t xml:space="preserve">Stečajnom upravitelju </w:t>
      </w:r>
      <w:r w:rsidR="00A01702">
        <w:t>Mati Šimunović</w:t>
      </w:r>
      <w:r w:rsidR="00E735C9" w:rsidRPr="00E735C9">
        <w:t>, iz Slavonskog Broda,</w:t>
      </w:r>
      <w:r w:rsidR="00C36376">
        <w:t xml:space="preserve"> Trg pobjede 1/</w:t>
      </w:r>
      <w:proofErr w:type="spellStart"/>
      <w:r w:rsidR="00C36376">
        <w:t>1</w:t>
      </w:r>
      <w:proofErr w:type="spellEnd"/>
      <w:r w:rsidR="00C36376">
        <w:t>, OIB 04279740780</w:t>
      </w:r>
      <w:r w:rsidR="00E735C9" w:rsidRPr="00E735C9">
        <w:t xml:space="preserve"> </w:t>
      </w:r>
      <w:r>
        <w:t xml:space="preserve">određuje se nagrada za obavljene poslove u stečajnom postupku do stupanja na snagu Uredbe o kriterijima i načinu obračuna i plaćanja nagrade stečajnim upraviteljima ( NN 105/15, dalje: Uredba ) u iznosu od </w:t>
      </w:r>
      <w:r w:rsidR="000726D9">
        <w:t>159.444,35</w:t>
      </w:r>
      <w:r>
        <w:t xml:space="preserve"> Kn neto, a za poslove obavljene nakon stupanja na snagu ove Uredbe nagrada u iznosu od  </w:t>
      </w:r>
      <w:r w:rsidR="00192B71">
        <w:t>1.803,05</w:t>
      </w:r>
      <w:r w:rsidR="00B20835">
        <w:t xml:space="preserve"> </w:t>
      </w:r>
      <w:r>
        <w:t xml:space="preserve">Kn bruto. </w:t>
      </w:r>
    </w:p>
    <w:p w:rsidRDefault="003F3E77" w:rsidP="003F3E77" w:rsidR="003F3E77">
      <w:pPr>
        <w:jc w:val="both"/>
      </w:pPr>
      <w:r>
        <w:tab/>
      </w:r>
    </w:p>
    <w:p w:rsidRDefault="003F3E77" w:rsidP="003F3E77" w:rsidR="003F3E77">
      <w:pPr>
        <w:ind w:firstLine="1440"/>
        <w:jc w:val="both"/>
      </w:pPr>
      <w:r w:rsidRPr="00C65AAA">
        <w:t>II.</w:t>
      </w:r>
      <w:r>
        <w:t xml:space="preserve"> Nagrada iz točke I</w:t>
      </w:r>
      <w:r w:rsidR="00D932E1">
        <w:t>.</w:t>
      </w:r>
      <w:r>
        <w:t xml:space="preserve"> izreke ovoga rješenja isplatit će se na teret  troškova stečajnog postupka, a po pravomoćnosti ovoga rješenja.</w:t>
      </w:r>
    </w:p>
    <w:p w:rsidRDefault="003F3E77" w:rsidP="003F3E77" w:rsidR="003F3E77">
      <w:pPr>
        <w:jc w:val="both"/>
      </w:pPr>
    </w:p>
    <w:p w:rsidRDefault="003F3E77" w:rsidP="003F3E77" w:rsidR="003F3E77" w:rsidRPr="00C65AAA">
      <w:pPr>
        <w:jc w:val="center"/>
      </w:pPr>
      <w:r w:rsidRPr="00C65AAA">
        <w:t>Obrazloženje</w:t>
      </w:r>
    </w:p>
    <w:p w:rsidRDefault="00600DB4" w:rsidP="003F3E77" w:rsidR="00600DB4">
      <w:pPr>
        <w:ind w:firstLine="1440"/>
        <w:jc w:val="both"/>
      </w:pPr>
    </w:p>
    <w:p w:rsidRDefault="006E1937" w:rsidP="003F3E77" w:rsidR="003F3E77">
      <w:pPr>
        <w:ind w:firstLine="1440"/>
        <w:jc w:val="both"/>
      </w:pPr>
      <w:r>
        <w:t xml:space="preserve">Rješenjem </w:t>
      </w:r>
      <w:proofErr w:type="spellStart"/>
      <w:r>
        <w:t>posl</w:t>
      </w:r>
      <w:proofErr w:type="spellEnd"/>
      <w:r>
        <w:t xml:space="preserve">. br. </w:t>
      </w:r>
      <w:r w:rsidR="003F3E77">
        <w:t>St-</w:t>
      </w:r>
      <w:r>
        <w:t>113/2005-23</w:t>
      </w:r>
      <w:r w:rsidR="003F3E77">
        <w:t xml:space="preserve">  od </w:t>
      </w:r>
      <w:r>
        <w:t xml:space="preserve">13. travnja </w:t>
      </w:r>
      <w:r w:rsidR="00A04590">
        <w:t>20</w:t>
      </w:r>
      <w:r>
        <w:t>06</w:t>
      </w:r>
      <w:r w:rsidR="003F3E77">
        <w:t xml:space="preserve">. godine otvoren je stečajni postupak nad stečajnim dužnikom </w:t>
      </w:r>
      <w:r w:rsidR="00C75C4B">
        <w:t xml:space="preserve">AGROMIX, </w:t>
      </w:r>
      <w:proofErr w:type="spellStart"/>
      <w:r w:rsidR="00C75C4B">
        <w:t>export</w:t>
      </w:r>
      <w:proofErr w:type="spellEnd"/>
      <w:r w:rsidR="00C75C4B">
        <w:t>-import, za trgovinu na veliko i malo, uvoz-izvoz, turizam i zastupanje, d. o. o. ˝u stečaju˝, skraćena tvrtka: AGROMIX d.o.o. "u stečaju", Slavonski Brod, Dr. Mile Budaka 1, OIB 52776511911</w:t>
      </w:r>
      <w:r w:rsidR="00E735C9">
        <w:t>,</w:t>
      </w:r>
      <w:r w:rsidR="003F3E77">
        <w:t xml:space="preserve"> a za stečajnog upravitelja  imenovan je </w:t>
      </w:r>
      <w:r w:rsidR="00C75C4B">
        <w:t>Mato Šimunović, odvjetnik</w:t>
      </w:r>
      <w:r w:rsidR="00E735C9">
        <w:t xml:space="preserve"> iz Slavonskog Broda</w:t>
      </w:r>
      <w:r w:rsidR="003F3E77">
        <w:t>, te je stečajni upravitelj izvijestio sud da je unovčio stečajnu masu i predložio odrediti nagradu za njegov rad.</w:t>
      </w:r>
    </w:p>
    <w:p w:rsidRDefault="003F3E77" w:rsidP="00834816" w:rsidR="00B20835">
      <w:pPr>
        <w:ind w:firstLine="1440"/>
        <w:jc w:val="both"/>
      </w:pPr>
      <w:r>
        <w:t xml:space="preserve">Prema Izvješćima o tijeku stečajnog postupka i stanju stečajne mase tijekom stečajnog postupka stečajni upravitelj unovčio je imovinu stečajnog dužnika u ukupnom iznosu od </w:t>
      </w:r>
      <w:r w:rsidR="003C1F8A">
        <w:t>4.178.934,50</w:t>
      </w:r>
      <w:r>
        <w:t xml:space="preserve"> Kn, a  na način da je</w:t>
      </w:r>
      <w:r w:rsidR="0045109C">
        <w:t xml:space="preserve"> naplatio tražbine u iznosu od </w:t>
      </w:r>
      <w:r w:rsidR="00FF26C3">
        <w:t>573.842,00</w:t>
      </w:r>
      <w:r w:rsidR="0045109C">
        <w:t xml:space="preserve"> Kn,</w:t>
      </w:r>
      <w:r w:rsidR="00435A23">
        <w:t xml:space="preserve"> te</w:t>
      </w:r>
      <w:r w:rsidR="0045109C">
        <w:t xml:space="preserve"> unovčio nekretnine upisane u </w:t>
      </w:r>
      <w:proofErr w:type="spellStart"/>
      <w:r w:rsidR="0045109C">
        <w:t>zk</w:t>
      </w:r>
      <w:proofErr w:type="spellEnd"/>
      <w:r w:rsidR="0045109C">
        <w:t>. ul.</w:t>
      </w:r>
      <w:r w:rsidR="00936E20">
        <w:t xml:space="preserve"> 1372 k.o. Brodski </w:t>
      </w:r>
      <w:proofErr w:type="spellStart"/>
      <w:r w:rsidR="00936E20">
        <w:t>Stupnik</w:t>
      </w:r>
      <w:proofErr w:type="spellEnd"/>
      <w:r w:rsidR="00936E20">
        <w:t xml:space="preserve">, </w:t>
      </w:r>
      <w:proofErr w:type="spellStart"/>
      <w:r w:rsidR="00936E20">
        <w:t>zk</w:t>
      </w:r>
      <w:proofErr w:type="spellEnd"/>
      <w:r w:rsidR="00936E20">
        <w:t xml:space="preserve">. ul. 1272 k.o. Slavonski Brod, </w:t>
      </w:r>
      <w:proofErr w:type="spellStart"/>
      <w:r w:rsidR="00936E20">
        <w:t>zk</w:t>
      </w:r>
      <w:proofErr w:type="spellEnd"/>
      <w:r w:rsidR="00936E20">
        <w:t xml:space="preserve">. ul. 4587 k.o. Slavonski brod, </w:t>
      </w:r>
      <w:proofErr w:type="spellStart"/>
      <w:r w:rsidR="00936E20">
        <w:t>zk</w:t>
      </w:r>
      <w:proofErr w:type="spellEnd"/>
      <w:r w:rsidR="00936E20">
        <w:t xml:space="preserve">. ul. 1016 k.o. </w:t>
      </w:r>
      <w:proofErr w:type="spellStart"/>
      <w:r w:rsidR="00936E20">
        <w:t>Sikirevci</w:t>
      </w:r>
      <w:proofErr w:type="spellEnd"/>
      <w:r w:rsidR="00936E20">
        <w:t xml:space="preserve"> i </w:t>
      </w:r>
      <w:proofErr w:type="spellStart"/>
      <w:r w:rsidR="00936E20">
        <w:t>zk</w:t>
      </w:r>
      <w:proofErr w:type="spellEnd"/>
      <w:r w:rsidR="00936E20">
        <w:t xml:space="preserve">. ul. 4375 k.o. </w:t>
      </w:r>
      <w:proofErr w:type="spellStart"/>
      <w:r w:rsidR="00936E20">
        <w:t>Kornić</w:t>
      </w:r>
      <w:proofErr w:type="spellEnd"/>
      <w:r w:rsidR="00936E20">
        <w:t xml:space="preserve"> u ukupnom iznosu od 3.605.092,50 Kn</w:t>
      </w:r>
      <w:r w:rsidR="00834816">
        <w:t>.</w:t>
      </w:r>
    </w:p>
    <w:p w:rsidRDefault="003F3E77" w:rsidP="003F3E77" w:rsidR="003F3E77">
      <w:pPr>
        <w:jc w:val="both"/>
      </w:pPr>
      <w:r>
        <w:t xml:space="preserve"> </w:t>
      </w:r>
      <w:r>
        <w:tab/>
      </w:r>
      <w:r w:rsidR="00E735C9">
        <w:tab/>
      </w:r>
      <w:r>
        <w:t xml:space="preserve">Stoga je stečajnom upravitelju trebalo odrediti nagradu za rad sukladno odredbi čl. 94 Stečajnog zakona (dalje SZ, NN 71/15)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SZ-a.</w:t>
      </w:r>
    </w:p>
    <w:p w:rsidRDefault="003F3E77" w:rsidP="003F3E77" w:rsidR="003F3E77">
      <w:pPr>
        <w:jc w:val="both"/>
      </w:pPr>
      <w:r>
        <w:t xml:space="preserve">                       Stečajni upravitelj je tijekom stečajnog postupka ukupno unovčio imovinu – stečajnu masu u vrijednosti odnosno u iznosu od </w:t>
      </w:r>
      <w:r w:rsidR="00834816">
        <w:t>4.178.934,50</w:t>
      </w:r>
      <w:r>
        <w:t xml:space="preserve"> Kn,  te je unovčio stečajnu </w:t>
      </w:r>
      <w:r>
        <w:lastRenderedPageBreak/>
        <w:t xml:space="preserve">masu u vrijednosti od </w:t>
      </w:r>
      <w:r w:rsidR="00FE3679">
        <w:t>3.944.434,50</w:t>
      </w:r>
      <w:r>
        <w:t xml:space="preserve"> Kn do stupanja na snagu Uredbe o kriterijima i načinu obračuna i plaćanja nagrade stečajnim upraviteljima ( NN 105/15, dalje: Uredba ), a u vrijednosti od </w:t>
      </w:r>
      <w:r w:rsidR="00FE3679">
        <w:t>234.500,00</w:t>
      </w:r>
      <w:r w:rsidR="00D4642A">
        <w:t xml:space="preserve"> Kn</w:t>
      </w:r>
      <w:r>
        <w:t xml:space="preserve">  poslije stupanja na snagu ove Uredbe.</w:t>
      </w:r>
    </w:p>
    <w:p w:rsidRDefault="003F3E77" w:rsidP="003F3E77" w:rsidR="003F3E77">
      <w:pPr>
        <w:ind w:firstLine="1440"/>
        <w:jc w:val="both"/>
      </w:pPr>
      <w:r>
        <w:t xml:space="preserve">Nastavo tome, nagrada za rad stečajnog upravitelja izračunata je na bazi unovčene stečajne mase u vrijednosti odnosno u iznosu od </w:t>
      </w:r>
      <w:r w:rsidR="00986CC8">
        <w:t>4.178.934,50</w:t>
      </w:r>
      <w:r>
        <w:t xml:space="preserve"> Kn. Primjenom Tablice vrijednosti unovčene stečajna mase i </w:t>
      </w:r>
      <w:r>
        <w:rPr>
          <w:b/>
        </w:rPr>
        <w:t xml:space="preserve"> </w:t>
      </w:r>
      <w:r>
        <w:t xml:space="preserve">postotka od </w:t>
      </w:r>
      <w:r w:rsidR="00FF4402">
        <w:t>5</w:t>
      </w:r>
      <w:r>
        <w:t xml:space="preserve"> % </w:t>
      </w:r>
      <w:r w:rsidR="00FF4402">
        <w:t xml:space="preserve">odnosno 1 % </w:t>
      </w:r>
      <w:r>
        <w:t xml:space="preserve">sukladno pravilu iz odredbe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1. Uredbe o kriterijima i načinu obračuna i plaćanja nagrada stečajnim upraviteljima (NN 189/03) koja se na ovaj postupak treba primijeniti na temelju odredbe čl. </w:t>
      </w:r>
      <w:smartTag w:element="metricconverter" w:uri="urn:schemas-microsoft-com:office:smarttags">
        <w:smartTagPr>
          <w:attr w:val="16. st" w:name="ProductID"/>
        </w:smartTagPr>
        <w:r>
          <w:t>16. st</w:t>
        </w:r>
      </w:smartTag>
      <w:r>
        <w:t xml:space="preserve">.2. Uredbe o kriterijima i načinu obračuna i plaćanja nagrade stečajnim upraviteljima ( NN 105/15) i koji postotak sud smatra primjerenim uloženom angažmanu stečajnog upravitelja na bazi unovčene stečajne mase u iznosu od </w:t>
      </w:r>
      <w:r w:rsidR="00FF4402">
        <w:t>3.944.434,50</w:t>
      </w:r>
      <w:r>
        <w:t xml:space="preserve"> Kn   nagrada  iznosi </w:t>
      </w:r>
      <w:r w:rsidR="00FF4402">
        <w:t>159.444,35</w:t>
      </w:r>
      <w:r>
        <w:t xml:space="preserve"> Kn,  jer</w:t>
      </w:r>
      <w:r w:rsidR="00B20835">
        <w:t xml:space="preserve"> je</w:t>
      </w:r>
      <w:r>
        <w:t xml:space="preserve"> iznos od  </w:t>
      </w:r>
      <w:r w:rsidR="00FF4402">
        <w:t>3.944.434,50</w:t>
      </w:r>
      <w:r>
        <w:t xml:space="preserve"> Kn unovčen do stupanja na snagu Uredbe o kriterijima i načinu obračuna i plaćanja nagrade stečajnim upraviteljima ( NN 105/15). Nakon stupanja na snagu Uredbe o kriterijima i načinu obračuna i plaćanja nagrade stečajnim upraviteljima (  NN 105/15) unovčena je imovina u vrijednosti od </w:t>
      </w:r>
      <w:r w:rsidR="00FF4402">
        <w:t>234.500,00</w:t>
      </w:r>
      <w:r>
        <w:t xml:space="preserve"> Kn, pa  primjenom postotka iz  Tablice za izračun nagrade stečajnom upravitelju iz čl. 7. Uredbe  od ukupno  unovčene stečajne mase u iznosu od </w:t>
      </w:r>
      <w:r w:rsidR="00380F95">
        <w:t>234.500,00</w:t>
      </w:r>
      <w:r>
        <w:t xml:space="preserve"> Kn dobije se iznos od </w:t>
      </w:r>
      <w:r w:rsidR="00380F95">
        <w:t>32.140,00</w:t>
      </w:r>
      <w:r>
        <w:rPr>
          <w:b/>
        </w:rPr>
        <w:t xml:space="preserve">  </w:t>
      </w:r>
      <w:r>
        <w:t xml:space="preserve">Kn, pa kako je nakon stupanja na snagu ove Uredbe postotak </w:t>
      </w:r>
      <w:r w:rsidR="00B20835">
        <w:t xml:space="preserve">unovčenja stečajne mase iznosi </w:t>
      </w:r>
      <w:r w:rsidR="00380F95">
        <w:t>5,61</w:t>
      </w:r>
      <w:r>
        <w:t xml:space="preserve">%, stečajnom upravitelju pripada </w:t>
      </w:r>
      <w:r w:rsidR="00380F95">
        <w:t>5,61</w:t>
      </w:r>
      <w:r>
        <w:t xml:space="preserve"> % od tako utvrđene nagrade odnosno nagrada u iznosu od </w:t>
      </w:r>
      <w:r w:rsidR="00380F95">
        <w:t>1.803,05</w:t>
      </w:r>
      <w:r>
        <w:t xml:space="preserve">  Kn bruto.   </w:t>
      </w:r>
    </w:p>
    <w:p w:rsidRDefault="003F3E77" w:rsidP="003F3E77" w:rsidR="003F3E77">
      <w:pPr>
        <w:ind w:firstLine="1440"/>
        <w:jc w:val="both"/>
      </w:pPr>
      <w:r>
        <w:t xml:space="preserve"> Stoga je na temelju odredbe čl. 94. SZ-a  i uz primjenu citiranih Uredbi, odlučeno kao u izreci rješenja. </w:t>
      </w:r>
    </w:p>
    <w:p w:rsidRDefault="003F3E77" w:rsidP="003F3E77" w:rsidR="003F3E77">
      <w:pPr>
        <w:jc w:val="both"/>
      </w:pPr>
    </w:p>
    <w:p w:rsidRDefault="003F3E77" w:rsidP="003F3E77" w:rsidR="003F3E77">
      <w:pPr>
        <w:jc w:val="both"/>
      </w:pPr>
    </w:p>
    <w:p w:rsidRDefault="003F3E77" w:rsidP="003F3E77" w:rsidR="003F3E77">
      <w:r>
        <w:tab/>
      </w:r>
      <w:r>
        <w:tab/>
      </w:r>
      <w:r w:rsidR="00E735C9">
        <w:t xml:space="preserve">U Slavonskom Brodu, </w:t>
      </w:r>
      <w:r w:rsidR="00806149">
        <w:t>07. studenog</w:t>
      </w:r>
      <w:r w:rsidR="00ED6B13">
        <w:t xml:space="preserve"> 2018</w:t>
      </w:r>
      <w:r>
        <w:t>. godine</w:t>
      </w:r>
    </w:p>
    <w:p w:rsidRDefault="003F3E77" w:rsidP="003F3E77" w:rsidR="003F3E77"/>
    <w:p w:rsidRDefault="003F3E77" w:rsidP="003F3E77" w:rsidR="003F3E77"/>
    <w:p w:rsidRDefault="003F3E77" w:rsidP="003F3E77" w:rsidR="003F3E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AD72C6">
        <w:tab/>
      </w:r>
      <w:r w:rsidR="00C65AAA">
        <w:t>Stečajna sutkinja</w:t>
      </w:r>
    </w:p>
    <w:p w:rsidRDefault="003F3E77" w:rsidP="00806149" w:rsidR="003F3E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 w:rsidR="00806149">
        <w:t xml:space="preserve">   </w:t>
      </w:r>
      <w:r>
        <w:t xml:space="preserve">Mirna Vujčić   </w:t>
      </w:r>
    </w:p>
    <w:p w:rsidRDefault="003F3E77" w:rsidP="003F3E77" w:rsidR="003F3E77">
      <w:r>
        <w:t xml:space="preserve">                                                                                </w:t>
      </w:r>
    </w:p>
    <w:p w:rsidRDefault="003F3E77" w:rsidP="003F3E77" w:rsidR="003F3E77"/>
    <w:p w:rsidRDefault="003F3E77" w:rsidP="003F3E77" w:rsidR="003F3E7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 svaki stečajni vjerovnik.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u roku od osam dana od isteka osmog dana od dana objave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Visokom trgovačkom sudu 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 suda,a u tri primjerka.</w:t>
      </w:r>
    </w:p>
    <w:p w:rsidRDefault="003F3E77" w:rsidP="003F3E77" w:rsidR="003F3E77"/>
    <w:p w:rsidRDefault="003F3E77" w:rsidP="003F3E77" w:rsidR="003F3E77"/>
    <w:p w:rsidRDefault="00806149" w:rsidP="003F3E77" w:rsidR="00806149"/>
    <w:p w:rsidRDefault="00806149" w:rsidP="003F3E77" w:rsidR="00806149"/>
    <w:p w:rsidRDefault="003F3E77" w:rsidP="003F3E77" w:rsidR="003F3E77">
      <w:r>
        <w:t>DNA:</w:t>
      </w:r>
    </w:p>
    <w:p w:rsidRDefault="003F3E77" w:rsidP="003F3E77" w:rsidR="003F3E77">
      <w:pPr>
        <w:numPr>
          <w:ilvl w:val="0"/>
          <w:numId w:val="1"/>
        </w:numPr>
      </w:pPr>
      <w:r>
        <w:t>Rješenje nepravomoćno</w:t>
      </w:r>
    </w:p>
    <w:p w:rsidRDefault="003F3E77" w:rsidP="003F3E77" w:rsidR="003F3E77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3F3E77" w:rsidP="003F3E77" w:rsidR="003F3E77">
      <w:r>
        <w:t xml:space="preserve">       3. Dostaviti stečajnom upravitelju</w:t>
      </w:r>
      <w:r>
        <w:tab/>
        <w:t xml:space="preserve">             </w:t>
      </w:r>
    </w:p>
    <w:p w:rsidRDefault="003F3E77" w:rsidP="003F3E77" w:rsidR="003F3E77">
      <w:pPr>
        <w:jc w:val="both"/>
      </w:pPr>
    </w:p>
    <w:p w:rsidRDefault="00DB052E" w:rsidP="003F3E77" w:rsidR="00DB052E" w:rsidRPr="003F3E77"/>
    <w:sectPr w:rsidR="00DB052E" w:rsidRPr="003F3E7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531F" w:rsidP="000001D1" w:rsidR="008E531F">
      <w:r>
        <w:separator/>
      </w:r>
    </w:p>
  </w:endnote>
  <w:endnote w:id="0" w:type="continuationSeparator">
    <w:p w:rsidRDefault="008E531F" w:rsidP="000001D1" w:rsidR="008E5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531F" w:rsidP="000001D1" w:rsidR="008E531F">
      <w:r>
        <w:separator/>
      </w:r>
    </w:p>
  </w:footnote>
  <w:footnote w:id="0" w:type="continuationSeparator">
    <w:p w:rsidRDefault="008E531F" w:rsidP="000001D1" w:rsidR="008E53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01D1" w:rsidP="000001D1" w:rsidR="000001D1">
    <w:pPr>
      <w:pStyle w:val="Zaglavlje"/>
      <w:jc w:val="right"/>
    </w:pPr>
    <w:r>
      <w:rPr>
        <w:b/>
      </w:rPr>
      <w:t>Broj: 7/St-</w:t>
    </w:r>
    <w:r w:rsidR="00304186">
      <w:rPr>
        <w:b/>
      </w:rPr>
      <w:t>9</w:t>
    </w:r>
    <w:r>
      <w:rPr>
        <w:b/>
      </w:rPr>
      <w:t>/201</w:t>
    </w:r>
    <w:r w:rsidR="00304186">
      <w:rPr>
        <w:b/>
      </w:rPr>
      <w:t>1</w:t>
    </w:r>
    <w:r w:rsidRPr="00622E1D">
      <w:rPr>
        <w:b/>
      </w:rPr>
      <w:t>-</w:t>
    </w:r>
    <w:r w:rsidR="00622E1D" w:rsidRPr="00622E1D">
      <w:rPr>
        <w:b/>
      </w:rPr>
      <w:t>259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E77"/>
    <w:rsid w:val="000001D1"/>
    <w:rsid w:val="00054664"/>
    <w:rsid w:val="000726D9"/>
    <w:rsid w:val="000C22C6"/>
    <w:rsid w:val="00192B71"/>
    <w:rsid w:val="0025558A"/>
    <w:rsid w:val="00287F69"/>
    <w:rsid w:val="002C07C6"/>
    <w:rsid w:val="00304186"/>
    <w:rsid w:val="00380F95"/>
    <w:rsid w:val="003C1F8A"/>
    <w:rsid w:val="003C316B"/>
    <w:rsid w:val="003E79ED"/>
    <w:rsid w:val="003F3E77"/>
    <w:rsid w:val="00435A23"/>
    <w:rsid w:val="00437AFB"/>
    <w:rsid w:val="0045109C"/>
    <w:rsid w:val="004B4789"/>
    <w:rsid w:val="00577822"/>
    <w:rsid w:val="00600DB4"/>
    <w:rsid w:val="00622E1D"/>
    <w:rsid w:val="0069079D"/>
    <w:rsid w:val="006E1937"/>
    <w:rsid w:val="00806149"/>
    <w:rsid w:val="00834816"/>
    <w:rsid w:val="0084033E"/>
    <w:rsid w:val="00866F01"/>
    <w:rsid w:val="008A3A3C"/>
    <w:rsid w:val="008B0B3B"/>
    <w:rsid w:val="008D6EAE"/>
    <w:rsid w:val="008E531F"/>
    <w:rsid w:val="00936E20"/>
    <w:rsid w:val="00986CC8"/>
    <w:rsid w:val="009D38BE"/>
    <w:rsid w:val="00A01702"/>
    <w:rsid w:val="00A04590"/>
    <w:rsid w:val="00A200B7"/>
    <w:rsid w:val="00A3176F"/>
    <w:rsid w:val="00AD72C6"/>
    <w:rsid w:val="00B20835"/>
    <w:rsid w:val="00B9560E"/>
    <w:rsid w:val="00C36376"/>
    <w:rsid w:val="00C65AAA"/>
    <w:rsid w:val="00C75C4B"/>
    <w:rsid w:val="00CD0198"/>
    <w:rsid w:val="00D04052"/>
    <w:rsid w:val="00D4642A"/>
    <w:rsid w:val="00D932E1"/>
    <w:rsid w:val="00DB052E"/>
    <w:rsid w:val="00E2273D"/>
    <w:rsid w:val="00E735C9"/>
    <w:rsid w:val="00E939EF"/>
    <w:rsid w:val="00EB2A31"/>
    <w:rsid w:val="00ED6B13"/>
    <w:rsid w:val="00FE3679"/>
    <w:rsid w:val="00FF26C3"/>
    <w:rsid w:val="00FF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3E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7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9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9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9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9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3E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7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9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9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9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9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0356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St-9/2011</izvorni_sadrzaj>
    <derivirana_varijabla naziv="DomainObject.Predmet.OznakaBroj_1">St-9/2011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 V,VI -kod Tome , VII, VIII u .</izvorni_sadrzaj>
    <derivirana_varijabla naziv="DomainObject.Predmet.PrimjedbaSuca_1">I,II,III,IV, V,VI -kod Tome , VII, VIII u .</derivirana_varijabla>
  </DomainObject.Predmet.PrimjedbaSuca>
  <DomainObject.Predmet.ProtustrankaFormated>
    <izvorni_sadrzaj>  AGROMIX, export-import, za trgovinu na veliko i malo, uvoz-izvoz, turizam i zastupanje, d. o. o. ˝u stečaju˝</izvorni_sadrzaj>
    <derivirana_varijabla naziv="DomainObject.Predmet.ProtustrankaFormated_1">  AGROMIX, export-import, za trgovinu na veliko i malo, uvoz-izvoz, turizam i zastupanje, d. o. o. ˝u stečaju˝</derivirana_varijabla>
  </DomainObject.Predmet.ProtustrankaFormated>
  <DomainObject.Predmet.ProtustrankaFormatedOIB>
    <izvorni_sadrzaj>  AGROMIX, export-import, za trgovinu na veliko i malo, uvoz-izvoz, turizam i zastupanje, d. o. o. ˝u stečaju˝, OIB 52776511911</izvorni_sadrzaj>
    <derivirana_varijabla naziv="DomainObject.Predmet.ProtustrankaFormatedOIB_1">  AGROMIX, export-import, za trgovinu na veliko i malo, uvoz-izvoz, turizam i zastupanje, d. o. o. ˝u stečaju˝, OIB 52776511911</derivirana_varijabla>
  </DomainObject.Predmet.ProtustrankaFormatedOIB>
  <DomainObject.Predmet.ProtustrankaFormatedWithAdress>
    <izvorni_sadrzaj> AGROMIX, export-import, za trgovinu na veliko i malo, uvoz-izvoz, turizam i zastupanje, d. o. o. ˝u stečaju˝, Dr. Mile Budaka 1, 35000 Slavonski Brod</izvorni_sadrzaj>
    <derivirana_varijabla naziv="DomainObject.Predmet.ProtustrankaFormatedWithAdress_1"> AGROMIX, export-import, za trgovinu na veliko i malo, uvoz-izvoz, turizam i zastupanje, d. o. o. ˝u stečaju˝, Dr. Mile Budaka 1, 35000 Slavonski Brod</derivirana_varijabla>
  </DomainObject.Predmet.ProtustrankaFormatedWithAdress>
  <DomainObject.Predmet.ProtustrankaFormatedWithAdressOIB>
    <izvorni_sadrzaj> AGROMIX, export-import, za trgovinu na veliko i malo, uvoz-izvoz, turizam i zastupanje, d. o. o. ˝u stečaju˝, OIB 52776511911, Dr. Mile Budaka 1, 35000 Slavonski Brod</izvorni_sadrzaj>
    <derivirana_varijabla naziv="DomainObject.Predmet.ProtustrankaFormatedWithAdressOIB_1"> AGROMIX, export-import, za trgovinu na veliko i malo, uvoz-izvoz, turizam i zastupanje, d. o. o. ˝u stečaju˝, OIB 52776511911, Dr. Mile Budaka 1, 35000 Slavonski Brod</derivirana_varijabla>
  </DomainObject.Predmet.ProtustrankaFormatedWithAdressOIB>
  <DomainObject.Predmet.ProtustrankaWithAdress>
    <izvorni_sadrzaj>AGROMIX, export-import, za trgovinu na veliko i malo, uvoz-izvoz, turizam i zastupanje, d. o. o. ˝u stečaju˝ Dr. Mile Budaka 1, 35000 Slavonski Brod</izvorni_sadrzaj>
    <derivirana_varijabla naziv="DomainObject.Predmet.ProtustrankaWithAdress_1">AGROMIX, export-import, za trgovinu na veliko i malo, uvoz-izvoz, turizam i zastupanje, d. o. o. ˝u stečaju˝ Dr. Mile Budaka 1, 35000 Slavonski Brod</derivirana_varijabla>
  </DomainObject.Predmet.ProtustrankaWithAdress>
  <DomainObject.Predmet.ProtustrankaWith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WithAdressOIB_1">AGROMIX, export-import, za trgovinu na veliko i malo, uvoz-izvoz, turizam i zastupanje, d. o. o. ˝u stečaju˝, OIB 52776511911, Dr. Mile Budaka 1, 35000 Slavonski Brod</derivirana_varijabla>
  </DomainObject.Predmet.ProtustrankaWithAdressOIB>
  <DomainObject.Predmet.ProtustrankaNazivFormated>
    <izvorni_sadrzaj>AGROMIX, export-import, za trgovinu na veliko i malo, uvoz-izvoz, turizam i zastupanje, d. o. o. ˝u stečaju˝</izvorni_sadrzaj>
    <derivirana_varijabla naziv="DomainObject.Predmet.ProtustrankaNazivFormated_1">AGROMIX, export-import, za trgovinu na veliko i malo, uvoz-izvoz, turizam i zastupanje, d. o. o. ˝u stečaju˝</derivirana_varijabla>
  </DomainObject.Predmet.ProtustrankaNazivFormated>
  <DomainObject.Predmet.ProtustrankaNazivFormatedOIB>
    <izvorni_sadrzaj>AGROMIX, export-import, za trgovinu na veliko i malo, uvoz-izvoz, turizam i zastupanje, d. o. o. ˝u stečaju˝, OIB 52776511911</izvorni_sadrzaj>
    <derivirana_varijabla naziv="DomainObject.Predmet.ProtustrankaNazivFormatedOIB_1">AGROMIX, export-import, za trgovinu na veliko i malo, uvoz-izvoz, turizam i zastupanje, d. o. o. ˝u stečaju˝, OIB 52776511911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ARIVI d.o.o. VUKOVAR</izvorni_sadrzaj>
    <derivirana_varijabla naziv="DomainObject.Predmet.StrankaFormated_1">  ARIVI d.o.o. VUKOVAR</derivirana_varijabla>
  </DomainObject.Predmet.StrankaFormated>
  <DomainObject.Predmet.StrankaFormatedOIB>
    <izvorni_sadrzaj>  ARIVI d.o.o. VUKOVAR</izvorni_sadrzaj>
    <derivirana_varijabla naziv="DomainObject.Predmet.StrankaFormatedOIB_1">  ARIVI d.o.o. VUKOVAR</derivirana_varijabla>
  </DomainObject.Predmet.StrankaFormatedOIB>
  <DomainObject.Predmet.StrankaFormatedWithAdress>
    <izvorni_sadrzaj> ARIVI d.o.o. VUKOVAR, Dr.Mile Budaka 1, 32000 Vukovar</izvorni_sadrzaj>
    <derivirana_varijabla naziv="DomainObject.Predmet.StrankaFormatedWithAdress_1"> ARIVI d.o.o. VUKOVAR, Dr.Mile Budaka 1, 32000 Vukovar</derivirana_varijabla>
  </DomainObject.Predmet.StrankaFormatedWithAdress>
  <DomainObject.Predmet.StrankaFormatedWithAdressOIB>
    <izvorni_sadrzaj> ARIVI d.o.o. VUKOVAR, Dr.Mile Budaka 1, 32000 Vukovar</izvorni_sadrzaj>
    <derivirana_varijabla naziv="DomainObject.Predmet.StrankaFormatedWithAdressOIB_1"> ARIVI d.o.o. VUKOVAR, Dr.Mile Budaka 1, 32000 Vukovar</derivirana_varijabla>
  </DomainObject.Predmet.StrankaFormatedWithAdressOIB>
  <DomainObject.Predmet.StrankaWithAdress>
    <izvorni_sadrzaj>ARIVI d.o.o. VUKOVAR Dr.Mile Budaka 1,32000 Vukovar</izvorni_sadrzaj>
    <derivirana_varijabla naziv="DomainObject.Predmet.StrankaWithAdress_1">ARIVI d.o.o. VUKOVAR Dr.Mile Budaka 1,32000 Vukovar</derivirana_varijabla>
  </DomainObject.Predmet.StrankaWithAdress>
  <DomainObject.Predmet.StrankaWithAdressOIB>
    <izvorni_sadrzaj>ARIVI d.o.o. VUKOVAR, Dr.Mile Budaka 1,32000 Vukovar</izvorni_sadrzaj>
    <derivirana_varijabla naziv="DomainObject.Predmet.StrankaWithAdressOIB_1">ARIVI d.o.o. VUKOVAR, Dr.Mile Budaka 1,32000 Vukovar</derivirana_varijabla>
  </DomainObject.Predmet.StrankaWithAdressOIB>
  <DomainObject.Predmet.StrankaNazivFormated>
    <izvorni_sadrzaj>ARIVI d.o.o. VUKOVAR</izvorni_sadrzaj>
    <derivirana_varijabla naziv="DomainObject.Predmet.StrankaNazivFormated_1">ARIVI d.o.o. VUKOVAR</derivirana_varijabla>
  </DomainObject.Predmet.StrankaNazivFormated>
  <DomainObject.Predmet.StrankaNazivFormatedOIB>
    <izvorni_sadrzaj>ARIVI d.o.o. VUKOVAR</izvorni_sadrzaj>
    <derivirana_varijabla naziv="DomainObject.Predmet.StrankaNazivFormatedOIB_1">ARIVI d.o.o. VUKOVAR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ARIVI d.o.o. VUKOVAR</item>
    </izvorni_sadrzaj>
    <derivirana_varijabla naziv="DomainObject.Predmet.StrankaListFormated_1">
      <item>ARIVI d.o.o. VUKOVAR</item>
    </derivirana_varijabla>
  </DomainObject.Predmet.StrankaListFormated>
  <DomainObject.Predmet.StrankaListFormatedOIB>
    <izvorni_sadrzaj>
      <item>ARIVI d.o.o. VUKOVAR</item>
    </izvorni_sadrzaj>
    <derivirana_varijabla naziv="DomainObject.Predmet.StrankaListFormatedOIB_1">
      <item>ARIVI d.o.o. VUKOVAR</item>
    </derivirana_varijabla>
  </DomainObject.Predmet.StrankaListFormatedOIB>
  <DomainObject.Predmet.StrankaListFormatedWithAdress>
    <izvorni_sadrzaj>
      <item>ARIVI d.o.o. VUKOVAR, Dr.Mile Budaka 1, 32000 Vukovar</item>
    </izvorni_sadrzaj>
    <derivirana_varijabla naziv="DomainObject.Predmet.StrankaListFormatedWithAdress_1">
      <item>ARIVI d.o.o. VUKOVAR, Dr.Mile Budaka 1, 32000 Vukovar</item>
    </derivirana_varijabla>
  </DomainObject.Predmet.StrankaListFormatedWithAdress>
  <DomainObject.Predmet.StrankaListFormatedWithAdressOIB>
    <izvorni_sadrzaj>
      <item>ARIVI d.o.o. VUKOVAR, Dr.Mile Budaka 1, 32000 Vukovar</item>
    </izvorni_sadrzaj>
    <derivirana_varijabla naziv="DomainObject.Predmet.StrankaListFormatedWithAdressOIB_1">
      <item>ARIVI d.o.o. VUKOVAR, Dr.Mile Budaka 1, 32000 Vukovar</item>
    </derivirana_varijabla>
  </DomainObject.Predmet.StrankaListFormatedWithAdressOIB>
  <DomainObject.Predmet.StrankaListNazivFormated>
    <izvorni_sadrzaj>
      <item>ARIVI d.o.o. VUKOVAR</item>
    </izvorni_sadrzaj>
    <derivirana_varijabla naziv="DomainObject.Predmet.StrankaListNazivFormated_1">
      <item>ARIVI d.o.o. VUKOVAR</item>
    </derivirana_varijabla>
  </DomainObject.Predmet.StrankaListNazivFormated>
  <DomainObject.Predmet.StrankaListNazivFormatedOIB>
    <izvorni_sadrzaj>
      <item>ARIVI d.o.o. VUKOVAR</item>
    </izvorni_sadrzaj>
    <derivirana_varijabla naziv="DomainObject.Predmet.StrankaListNazivFormatedOIB_1">
      <item>ARIVI d.o.o. VUKOVAR</item>
    </derivirana_varijabla>
  </DomainObject.Predmet.StrankaListNazivFormatedOIB>
  <DomainObject.Predmet.ProtuStrankaListFormated>
    <izvorni_sadrzaj>
      <item>AGROMIX, export-import, za trgovinu na veliko i malo, uvoz-izvoz, turizam i zastupanje, d. o. o. ˝u stečaju˝</item>
    </izvorni_sadrzaj>
    <derivirana_varijabla naziv="DomainObject.Predmet.ProtuStrankaListFormated_1">
      <item>AGROMIX, export-import, za trgovinu na veliko i malo, uvoz-izvoz, turizam i zastupanje, d. o. o. ˝u stečaju˝</item>
    </derivirana_varijabla>
  </DomainObject.Predmet.ProtuStrankaListFormated>
  <DomainObject.Predmet.ProtuStrankaListFormatedOIB>
    <izvorni_sadrzaj>
      <item>AGROMIX, export-import, za trgovinu na veliko i malo, uvoz-izvoz, turizam i zastupanje, d. o. o. ˝u stečaju˝, OIB 52776511911</item>
    </izvorni_sadrzaj>
    <derivirana_varijabla naziv="DomainObject.Predmet.ProtuStrankaListFormatedOIB_1">
      <item>AGROMIX, export-import, za trgovinu na veliko i malo, uvoz-izvoz, turizam i zastupanje, d. o. o. ˝u stečaju˝, OIB 52776511911</item>
    </derivirana_varijabla>
  </DomainObject.Predmet.ProtuStrankaListFormatedOIB>
  <DomainObject.Predmet.ProtuStrankaListFormatedWithAdress>
    <izvorni_sadrzaj>
      <item>AGROMIX, export-import, za trgovinu na veliko i malo, uvoz-izvoz, turizam i zastupanje, d. o. o. ˝u stečaju˝, Dr. Mile Budaka 1, 35000 Slavonski Brod</item>
    </izvorni_sadrzaj>
    <derivirana_varijabla naziv="DomainObject.Predmet.ProtuStrankaListFormatedWithAdress_1">
      <item>AGROMIX, export-import, za trgovinu na veliko i malo, uvoz-izvoz, turizam i zastupanje, d. o. o. ˝u stečaju˝, Dr. Mile Budaka 1, 35000 Slavonski Brod</item>
    </derivirana_varijabla>
  </DomainObject.Predmet.ProtuStrankaListFormatedWithAdress>
  <DomainObject.Predmet.ProtuStrankaListFormatedWithAdressOIB>
    <izvorni_sadrzaj>
      <item>AGROMIX, export-import, za trgovinu na veliko i malo, uvoz-izvoz, turizam i zastupanje, d. o. o. ˝u stečaju˝, OIB 52776511911, Dr. Mile Budaka 1, 35000 Slavonski Brod</item>
    </izvorni_sadrzaj>
    <derivirana_varijabla naziv="DomainObject.Predmet.ProtuStrankaListFormatedWithAdressOIB_1">
      <item>AGROMIX, export-import, za trgovinu na veliko i malo, uvoz-izvoz, turizam i zastupanje, d. o. o. ˝u stečaju˝, OIB 52776511911, Dr. Mile Budaka 1, 35000 Slavonski Brod</item>
    </derivirana_varijabla>
  </DomainObject.Predmet.ProtuStrankaListFormatedWithAdressOIB>
  <DomainObject.Predmet.ProtuStrankaListNazivFormated>
    <izvorni_sadrzaj>
      <item>AGROMIX, export-import, za trgovinu na veliko i malo, uvoz-izvoz, turizam i zastupanje, d. o. o. ˝u stečaju˝</item>
    </izvorni_sadrzaj>
    <derivirana_varijabla naziv="DomainObject.Predmet.ProtuStrankaListNazivFormated_1">
      <item>AGROMIX, export-import, za trgovinu na veliko i malo, uvoz-izvoz, turizam i zastupanje, d. o. o. ˝u stečaju˝</item>
    </derivirana_varijabla>
  </DomainObject.Predmet.ProtuStrankaListNazivFormated>
  <DomainObject.Predmet.ProtuStrankaListNazivFormatedOIB>
    <izvorni_sadrzaj>
      <item>AGROMIX, export-import, za trgovinu na veliko i malo, uvoz-izvoz, turizam i zastupanje, d. o. o. ˝u stečaju˝, OIB 52776511911</item>
    </izvorni_sadrzaj>
    <derivirana_varijabla naziv="DomainObject.Predmet.ProtuStrankaListNazivFormatedOIB_1">
      <item>AGROMIX, export-import, za trgovinu na veliko i malo, uvoz-izvoz, turizam i zastupanje, d. o. o. ˝u stečaju˝, OIB 52776511911</item>
    </derivirana_varijabla>
  </DomainObject.Predmet.ProtuStrankaListNazivFormatedOIB>
  <DomainObject.Predmet.OstaliList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izvorni_sadrzaj>
    <derivirana_varijabla naziv="DomainObject.Predmet.OstaliList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derivirana_varijabla>
  </DomainObject.Predmet.OstaliListFormated>
  <DomainObject.Predmet.OstaliList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izvorni_sadrzaj>
    <derivirana_varijabla naziv="DomainObject.Predmet.OstaliList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derivirana_varijabla>
  </DomainObject.Predmet.OstaliListFormatedOIB>
  <DomainObject.Predmet.OstaliListFormatedWithAdress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  <item>Vladimir Ploh</item>
    </izvorni_sadrzaj>
    <derivirana_varijabla naziv="DomainObject.Predmet.OstaliListFormatedWithAdress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  <item>Vladimir Ploh</item>
    </derivirana_varijabla>
  </DomainObject.Predmet.OstaliListFormatedWithAdress>
  <DomainObject.Predmet.OstaliListFormatedWithAdressOIB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  <item>Vladimir Ploh</item>
    </izvorni_sadrzaj>
    <derivirana_varijabla naziv="DomainObject.Predmet.OstaliListFormatedWithAdressOIB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  <item>Vladimir Ploh</item>
    </derivirana_varijabla>
  </DomainObject.Predmet.OstaliListFormatedWithAdressOIB>
  <DomainObject.Predmet.OstaliListNaziv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izvorni_sadrzaj>
    <derivirana_varijabla naziv="DomainObject.Predmet.OstaliListNaziv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derivirana_varijabla>
  </DomainObject.Predmet.OstaliListNazivFormated>
  <DomainObject.Predmet.OstaliListNaziv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izvorni_sadrzaj>
    <derivirana_varijabla naziv="DomainObject.Predmet.OstaliListNaziv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ARIVI d.o.o. VUKOVAR</izvorni_sadrzaj>
    <derivirana_varijabla naziv="DomainObject.Predmet.StrankaIDrugi_1">ARIVI d.o.o. VUKOVAR</derivirana_varijabla>
  </DomainObject.Predmet.StrankaIDrugi>
  <DomainObject.Predmet.ProtustrankaIDrugi>
    <izvorni_sadrzaj>AGROMIX, export-import, za trgovinu na veliko i malo, uvoz-izvoz, turizam i zastupanje, d. o. o. ˝u stečaju˝</izvorni_sadrzaj>
    <derivirana_varijabla naziv="DomainObject.Predmet.ProtustrankaIDrugi_1">AGROMIX, export-import, za trgovinu na veliko i malo, uvoz-izvoz, turizam i zastupanje, d. o. o. ˝u stečaju˝</derivirana_varijabla>
  </DomainObject.Predmet.ProtustrankaIDrugi>
  <DomainObject.Predmet.StrankaIDrugiAdressOIB>
    <izvorni_sadrzaj>ARIVI d.o.o. VUKOVAR, Dr.Mile Budaka 1, 32000 Vukovar</izvorni_sadrzaj>
    <derivirana_varijabla naziv="DomainObject.Predmet.StrankaIDrugiAdressOIB_1">ARIVI d.o.o. VUKOVAR, Dr.Mile Budaka 1, 32000 Vukovar</derivirana_varijabla>
  </DomainObject.Predmet.StrankaIDrugiAdressOIB>
  <DomainObject.Predmet.ProtustrankaIDrugi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IDrugiAdressOIB_1">AGROMIX, export-import, za trgovinu na veliko i malo, uvoz-izvoz, turizam i zastupanje, d. o. o. ˝u stečaju˝, OIB 52776511911,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izvorni_sadrzaj>
    <derivirana_varijabla naziv="DomainObject.Predmet.SudioniciListNaziv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  <item>Vladimir Ploh</item>
    </derivirana_varijabla>
  </DomainObject.Predmet.SudioniciListNaziv>
  <DomainObject.Predmet.SudioniciListAdressOIB>
    <izvorni_sadrzaj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  <item>Vladimir Ploh</item>
    </izvorni_sadrzaj>
    <derivirana_varijabla naziv="DomainObject.Predmet.SudioniciListAdressOIB_1"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  <item>Vladimir Ploh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St-9/2011-254</izvorni_sadrzaj>
    <derivirana_varijabla naziv="DomainObject.PredzadnjaOdlukaIzPredmeta.Oznaka_1">St-9/2011-254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763</properties:Words>
  <properties:Characters>4008</properties:Characters>
  <properties:Lines>92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2018-11-07T11:32:00Z</dcterms:created>
  <dc:creator>wsadmin</dc:creator>
  <cp:lastModifiedBy>wsadmin</cp:lastModifiedBy>
  <cp:lastPrinted>2018-11-07T11:43:00Z</cp:lastPrinted>
  <dcterms:modified xmlns:xsi="http://www.w3.org/2001/XMLSchema-instance" xsi:type="dcterms:W3CDTF">2018-11-07T11:55:00Z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(st-9-2011 AGROMIX nagrada st.upravitelju 07.11.2018..docx)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