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277d" w14:paraId="186277d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C94BEC">
        <w:t>66/13-116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>
      <w:pPr>
        <w:jc w:val="center"/>
      </w:pPr>
      <w:r w:rsidRPr="00AC4413">
        <w:t xml:space="preserve">R J E Š E N J E </w:t>
      </w:r>
    </w:p>
    <w:p w:rsidRDefault="006E159C" w:rsidP="00D3740D" w:rsidR="006E159C" w:rsidRPr="00AC4413">
      <w:pPr>
        <w:jc w:val="center"/>
      </w:pPr>
      <w:r>
        <w:t>O ISPRAVKU</w:t>
      </w:r>
    </w:p>
    <w:p w:rsidRDefault="00D3740D" w:rsidP="00D3740D" w:rsidR="00D3740D" w:rsidRPr="00AC4413">
      <w:pPr>
        <w:jc w:val="center"/>
      </w:pPr>
    </w:p>
    <w:p w:rsidRDefault="00D3740D" w:rsidP="00D3740D" w:rsidR="00F02295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F46B15" w:rsidRPr="00635C70">
        <w:t>FLORIDA MARKETING d.o. o. – u stečaju, Samobor, Većeslava Kolara 1, MBS:080257824, OIB: 53500577531</w:t>
      </w:r>
      <w:r w:rsidR="00F46B15">
        <w:t xml:space="preserve"> </w:t>
      </w:r>
      <w:r w:rsidR="00516736">
        <w:t xml:space="preserve">dana </w:t>
      </w:r>
      <w:r w:rsidR="00210AB9">
        <w:t>25</w:t>
      </w:r>
      <w:r w:rsidR="00F46B15">
        <w:t>. rujna</w:t>
      </w:r>
      <w:r w:rsidR="00F56A13">
        <w:t xml:space="preserve"> 2017. </w:t>
      </w:r>
      <w:r w:rsidRPr="00AC4413">
        <w:t>godine</w:t>
      </w:r>
    </w:p>
    <w:p w:rsidRDefault="006E159C" w:rsidP="00D3740D" w:rsidR="006E159C"/>
    <w:p w:rsidRDefault="00F02295" w:rsidP="00F56A13" w:rsidR="00F56A13">
      <w:pPr>
        <w:jc w:val="center"/>
      </w:pPr>
      <w:r>
        <w:t xml:space="preserve">r i j e š i o    j e </w:t>
      </w:r>
    </w:p>
    <w:p w:rsidRDefault="006E159C" w:rsidP="00F56A13" w:rsidR="006E159C">
      <w:pPr>
        <w:jc w:val="center"/>
      </w:pPr>
    </w:p>
    <w:p w:rsidRDefault="006E159C" w:rsidP="00031985" w:rsidR="00031985">
      <w:r>
        <w:tab/>
      </w:r>
      <w:r w:rsidR="00595D95">
        <w:t xml:space="preserve">1. </w:t>
      </w:r>
      <w:r w:rsidR="00595D95">
        <w:tab/>
      </w:r>
      <w:r w:rsidR="00F46B15">
        <w:t xml:space="preserve">Ispravlja se točka III rješenja od 11. srpnja 2017. godine </w:t>
      </w:r>
      <w:r>
        <w:t xml:space="preserve">tako da ista glasi: </w:t>
      </w:r>
    </w:p>
    <w:p w:rsidRDefault="006E159C" w:rsidP="00F46B15" w:rsidR="00595D95">
      <w:pPr>
        <w:ind w:firstLine="708"/>
        <w:rPr>
          <w:bCs/>
        </w:rPr>
      </w:pPr>
      <w:r>
        <w:t>"</w:t>
      </w:r>
      <w:r w:rsidR="00F46B15" w:rsidRPr="00F46B15">
        <w:t xml:space="preserve"> </w:t>
      </w:r>
      <w:r w:rsidR="00F46B15" w:rsidRPr="004772E4">
        <w:t xml:space="preserve">III Po pravomoćnosti rješenja stečajni dužnik brisat će se iz </w:t>
      </w:r>
      <w:r w:rsidR="00F46B15">
        <w:t>sudskog registra</w:t>
      </w:r>
      <w:r w:rsidR="00F46B15" w:rsidRPr="004772E4">
        <w:t>.</w:t>
      </w:r>
      <w:r w:rsidR="00F46B15">
        <w:t>"</w:t>
      </w:r>
    </w:p>
    <w:p w:rsidRDefault="00595D95" w:rsidP="00DB5B2F" w:rsidR="00595D95" w:rsidRPr="00F66189">
      <w:pPr>
        <w:jc w:val="both"/>
        <w:rPr>
          <w:bCs/>
        </w:rPr>
      </w:pPr>
    </w:p>
    <w:p w:rsidRDefault="00516736" w:rsidP="00516736" w:rsidR="00516736">
      <w:pPr>
        <w:jc w:val="center"/>
      </w:pPr>
      <w:r w:rsidRPr="00500F83">
        <w:t>Obrazloženje</w:t>
      </w:r>
    </w:p>
    <w:p w:rsidRDefault="00595D95" w:rsidP="00516736" w:rsidR="00595D95" w:rsidRPr="00500F83">
      <w:pPr>
        <w:jc w:val="center"/>
      </w:pPr>
    </w:p>
    <w:p w:rsidRDefault="00595D95" w:rsidP="00595D95" w:rsidR="00516736">
      <w:r>
        <w:tab/>
        <w:t xml:space="preserve">Rješenjem od </w:t>
      </w:r>
      <w:r w:rsidR="00F46B15">
        <w:t>11. srpnja</w:t>
      </w:r>
      <w:r>
        <w:t xml:space="preserve"> 2017. godine </w:t>
      </w:r>
      <w:r w:rsidR="00F46B15">
        <w:t xml:space="preserve">obustavljen i zaključen stečajni postupak nad stečajnim dužnikom </w:t>
      </w:r>
      <w:r w:rsidR="00F46B15" w:rsidRPr="00635C70">
        <w:t>FLORIDA MARKETING d.o. o. – u stečaju, Samobor, Većeslava Kolara 1, MBS:080257824, OIB: 53500577531</w:t>
      </w:r>
      <w:r w:rsidR="00F46B15">
        <w:t xml:space="preserve">. </w:t>
      </w:r>
    </w:p>
    <w:p w:rsidRDefault="00595D95" w:rsidP="00F46B15" w:rsidR="00595D95" w:rsidRPr="00500F83">
      <w:r>
        <w:tab/>
      </w:r>
      <w:r w:rsidR="00F46B15">
        <w:t xml:space="preserve">Kako je u točki III rješenja navedeno da će se stečajni dužnik brisati iz obrtnog registra umjesto iz sudskog registra, valjalo je donijeti rješenje kao u izreci. 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210AB9">
        <w:t>25</w:t>
      </w:r>
      <w:r w:rsidR="00F46B15">
        <w:t>. rujna</w:t>
      </w:r>
      <w:r w:rsidR="00F852B6">
        <w:t xml:space="preserve"> 2017. </w:t>
      </w:r>
      <w:r w:rsidR="00886F8E">
        <w:t xml:space="preserve">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6474F2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BE6C9E">
        <w:t>,v.r.</w:t>
      </w:r>
    </w:p>
    <w:p w:rsidRDefault="00D60F9E" w:rsidP="00516736" w:rsidR="00D60F9E" w:rsidRPr="00500F83"/>
    <w:p w:rsidRDefault="00D60F9E" w:rsidP="00516736" w:rsidR="00D60F9E">
      <w:r>
        <w:t>POUKA O PRAVNOM LIJEKU</w:t>
      </w:r>
    </w:p>
    <w:p w:rsidRDefault="00516736" w:rsidP="00516736" w:rsidR="00D60F9E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BE6C9E" w:rsidR="00BE6C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E6C9E" w:rsidP="00BE6C9E" w:rsidR="00BE6C9E">
      <w:pPr>
        <w:ind w:firstLine="708" w:left="4956"/>
      </w:pPr>
      <w:r>
        <w:t>Vinka Mihalinčić</w:t>
      </w:r>
    </w:p>
    <w:p w:rsidRDefault="00886F8E" w:rsidP="00516736" w:rsidR="00886F8E" w:rsidRPr="00500F83"/>
    <w:p w:rsidRDefault="00BE6C9E" w:rsidR="001E246B"/>
    <w:sectPr w:rsidSect="00155416" w:rsidR="001E246B">
      <w:headerReference w:type="defaul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46B15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E81DB4">
          <w:t>3740/16-49</w:t>
        </w:r>
      </w:p>
    </w:sdtContent>
  </w:sdt>
  <w:p w:rsidRDefault="00590A6A" w:rsidR="00590A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963ED"/>
    <w:multiLevelType w:val="hybridMultilevel"/>
    <w:tmpl w:val="9D789B10"/>
    <w:lvl w:tplc="9D2AF66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4183"/>
    <w:rsid w:val="00007DC8"/>
    <w:rsid w:val="00031985"/>
    <w:rsid w:val="00113D39"/>
    <w:rsid w:val="00140172"/>
    <w:rsid w:val="00155416"/>
    <w:rsid w:val="0015645C"/>
    <w:rsid w:val="00180A08"/>
    <w:rsid w:val="001B0D4A"/>
    <w:rsid w:val="001C6B43"/>
    <w:rsid w:val="00210AB9"/>
    <w:rsid w:val="00283809"/>
    <w:rsid w:val="002A19E3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B3607"/>
    <w:rsid w:val="003D119D"/>
    <w:rsid w:val="003D60F1"/>
    <w:rsid w:val="003F5D58"/>
    <w:rsid w:val="00411C6D"/>
    <w:rsid w:val="00456FA0"/>
    <w:rsid w:val="00462590"/>
    <w:rsid w:val="004842D4"/>
    <w:rsid w:val="004853A1"/>
    <w:rsid w:val="004A0E50"/>
    <w:rsid w:val="004A46E4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95D95"/>
    <w:rsid w:val="005D7A46"/>
    <w:rsid w:val="006035B6"/>
    <w:rsid w:val="006474F2"/>
    <w:rsid w:val="006630E6"/>
    <w:rsid w:val="00677538"/>
    <w:rsid w:val="006D37EF"/>
    <w:rsid w:val="006D7209"/>
    <w:rsid w:val="006E159C"/>
    <w:rsid w:val="007A5DAF"/>
    <w:rsid w:val="007C5E77"/>
    <w:rsid w:val="00843A70"/>
    <w:rsid w:val="00852BC6"/>
    <w:rsid w:val="008817B9"/>
    <w:rsid w:val="00886F8E"/>
    <w:rsid w:val="008D12F2"/>
    <w:rsid w:val="009357C1"/>
    <w:rsid w:val="00982A21"/>
    <w:rsid w:val="009D54ED"/>
    <w:rsid w:val="00A4025F"/>
    <w:rsid w:val="00A81191"/>
    <w:rsid w:val="00A97E67"/>
    <w:rsid w:val="00AD5409"/>
    <w:rsid w:val="00B67A9F"/>
    <w:rsid w:val="00B71151"/>
    <w:rsid w:val="00BA7AC4"/>
    <w:rsid w:val="00BD271E"/>
    <w:rsid w:val="00BE6C9E"/>
    <w:rsid w:val="00C143BC"/>
    <w:rsid w:val="00C41C62"/>
    <w:rsid w:val="00C56FCD"/>
    <w:rsid w:val="00C72766"/>
    <w:rsid w:val="00C73960"/>
    <w:rsid w:val="00C94BEC"/>
    <w:rsid w:val="00CA3157"/>
    <w:rsid w:val="00CB121F"/>
    <w:rsid w:val="00CC4CC9"/>
    <w:rsid w:val="00CE196A"/>
    <w:rsid w:val="00CF594D"/>
    <w:rsid w:val="00D3740D"/>
    <w:rsid w:val="00D46BDA"/>
    <w:rsid w:val="00D51262"/>
    <w:rsid w:val="00D60F9E"/>
    <w:rsid w:val="00D92198"/>
    <w:rsid w:val="00DB5B2F"/>
    <w:rsid w:val="00DD686D"/>
    <w:rsid w:val="00E57245"/>
    <w:rsid w:val="00E75225"/>
    <w:rsid w:val="00E760A0"/>
    <w:rsid w:val="00E81DB4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46B15"/>
    <w:rsid w:val="00F54956"/>
    <w:rsid w:val="00F56A13"/>
    <w:rsid w:val="00F66189"/>
    <w:rsid w:val="00F661C5"/>
    <w:rsid w:val="00F852B6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C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C9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C9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C9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C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C9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C9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C9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750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2013.</izvorni_sadrzaj>
    <derivirana_varijabla naziv="DomainObject.Predmet.DatumOsnivanja_1">22.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srpnja 2017.</izvorni_sadrzaj>
    <derivirana_varijabla naziv="DomainObject.Predmet.DatumRjesavanja_1">12.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St-66/2013</izvorni_sadrzaj>
    <derivirana_varijabla naziv="DomainObject.Predmet.OznakaBroj_1">St-66/2013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31.St-678/12</izvorni_sadrzaj>
    <derivirana_varijabla naziv="DomainObject.Predmet.PrimjedbaSuca_1">31.St-678/12</derivirana_varijabla>
  </DomainObject.Predmet.PrimjedbaSuca>
  <DomainObject.Predmet.ProtustrankaFormated>
    <izvorni_sadrzaj>  FLORIDA MARKETING d.o.o. zastupanog po punomoćniku ODVJ. VLATKA NADRAMIJA; ODVJ. IGOR SVILAR</izvorni_sadrzaj>
    <derivirana_varijabla naziv="DomainObject.Predmet.ProtustrankaFormated_1">  FLORIDA MARKETING d.o.o. zastupanog po punomoćniku ODVJ. VLATKA NADRAMIJA; ODVJ. IGOR SVILAR</derivirana_varijabla>
  </DomainObject.Predmet.ProtustrankaFormated>
  <DomainObject.Predmet.ProtustrankaFormatedOIB>
    <izvorni_sadrzaj>  FLORIDA MARKETING d.o.o., OIB 53500577531 zastupanog po punomoćniku ODVJ. VLATKA NADRAMIJA; ODVJ. IGOR SVILAR</izvorni_sadrzaj>
    <derivirana_varijabla naziv="DomainObject.Predmet.ProtustrankaFormatedOIB_1">  FLORIDA MARKETING d.o.o., OIB 53500577531 zastupanog po punomoćniku ODVJ. VLATKA NADRAMIJA; ODVJ. IGOR SVILAR</derivirana_varijabla>
  </DomainObject.Predmet.ProtustrankaFormatedOIB>
  <DomainObject.Predmet.ProtustrankaFormatedWithAdress>
    <izvorni_sadrzaj> FLORIDA MARKETING d.o.o., Većeslava Kolara 1, 10430 Samobor zastupanog po punomoćniku ODVJ. VLATKA NADRAMIJA; ODVJ. IGOR SVILAR</izvorni_sadrzaj>
    <derivirana_varijabla naziv="DomainObject.Predmet.ProtustrankaFormatedWithAdress_1"> FLORIDA MARKETING d.o.o., Većeslava Kolara 1, 10430 Samobor zastupanog po punomoćniku ODVJ. VLATKA NADRAMIJA; ODVJ. IGOR SVILAR</derivirana_varijabla>
  </DomainObject.Predmet.ProtustrankaFormatedWithAdress>
  <DomainObject.Predmet.ProtustrankaFormatedWithAdressOIB>
    <izvorni_sadrzaj> FLORIDA MARKETING d.o.o., OIB 53500577531, Većeslava Kolara 1, 10430 Samobor zastupanog po punomoćniku ODVJ. VLATKA NADRAMIJA; ODVJ. IGOR SVILAR</izvorni_sadrzaj>
    <derivirana_varijabla naziv="DomainObject.Predmet.ProtustrankaFormatedWithAdressOIB_1"> FLORIDA MARKETING d.o.o., OIB 53500577531, Većeslava Kolara 1, 10430 Samobor zastupanog po punomoćniku ODVJ. VLATKA NADRAMIJA; ODVJ. IGOR SVILAR</derivirana_varijabla>
  </DomainObject.Predmet.ProtustrankaFormatedWithAdressOIB>
  <DomainObject.Predmet.ProtustrankaWithAdress>
    <izvorni_sadrzaj>FLORIDA MARKETING d.o.o. Većeslava Kolara 1, 10430 Samobor</izvorni_sadrzaj>
    <derivirana_varijabla naziv="DomainObject.Predmet.ProtustrankaWithAdress_1">FLORIDA MARKETING d.o.o. Većeslava Kolara 1, 10430 Samobor</derivirana_varijabla>
  </DomainObject.Predmet.ProtustrankaWithAdress>
  <DomainObject.Predmet.ProtustrankaWithAdressOIB>
    <izvorni_sadrzaj>FLORIDA MARKETING d.o.o., OIB 53500577531, Većeslava Kolara 1, 10430 Samobor</izvorni_sadrzaj>
    <derivirana_varijabla naziv="DomainObject.Predmet.ProtustrankaWithAdressOIB_1">FLORIDA MARKETING d.o.o., OIB 53500577531, Većeslava Kolara 1, 10430 Samobor</derivirana_varijabla>
  </DomainObject.Predmet.ProtustrankaWithAdressOIB>
  <DomainObject.Predmet.ProtustrankaNazivFormated>
    <izvorni_sadrzaj>FLORIDA MARKETING d.o.o.</izvorni_sadrzaj>
    <derivirana_varijabla naziv="DomainObject.Predmet.ProtustrankaNazivFormated_1">FLORIDA MARKETING d.o.o.</derivirana_varijabla>
  </DomainObject.Predmet.ProtustrankaNazivFormated>
  <DomainObject.Predmet.ProtustrankaNazivFormatedOIB>
    <izvorni_sadrzaj>FLORIDA MARKETING d.o.o., OIB 53500577531</izvorni_sadrzaj>
    <derivirana_varijabla naziv="DomainObject.Predmet.ProtustrankaNazivFormatedOIB_1">FLORIDA MARKETING d.o.o., OIB 53500577531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BIRO KORŽINEK d.o.o. zastupanog po punomoćniku TIN MATIĆ; VJEROVNICI</izvorni_sadrzaj>
    <derivirana_varijabla naziv="DomainObject.Predmet.StrankaFormated_1">  BIRO KORŽINEK d.o.o. zastupanog po punomoćniku TIN MATIĆ; VJEROVNICI</derivirana_varijabla>
  </DomainObject.Predmet.StrankaFormated>
  <DomainObject.Predmet.StrankaFormatedOIB>
    <izvorni_sadrzaj>  BIRO KORŽINEK d.o.o., OIB 47971481848 zastupanog po punomoćniku TIN MATIĆ; VJEROVNICI</izvorni_sadrzaj>
    <derivirana_varijabla naziv="DomainObject.Predmet.StrankaFormatedOIB_1">  BIRO KORŽINEK d.o.o., OIB 47971481848 zastupanog po punomoćniku TIN MATIĆ; VJEROVNICI</derivirana_varijabla>
  </DomainObject.Predmet.StrankaFormatedOIB>
  <DomainObject.Predmet.StrankaFormatedWithAdress>
    <izvorni_sadrzaj> BIRO KORŽINEK d.o.o., PERJAVICA 39, 10000 Zagreb zastupanog po punomoćniku TIN MATIĆ; VJEROVNICI</izvorni_sadrzaj>
    <derivirana_varijabla naziv="DomainObject.Predmet.StrankaFormatedWithAdress_1"> BIRO KORŽINEK d.o.o., PERJAVICA 39, 10000 Zagreb zastupanog po punomoćniku TIN MATIĆ; VJEROVNICI</derivirana_varijabla>
  </DomainObject.Predmet.StrankaFormatedWithAdress>
  <DomainObject.Predmet.StrankaFormatedWithAdressOIB>
    <izvorni_sadrzaj> BIRO KORŽINEK d.o.o., OIB 47971481848, PERJAVICA 39, 10000 Zagreb zastupanog po punomoćniku TIN MATIĆ; VJEROVNICI</izvorni_sadrzaj>
    <derivirana_varijabla naziv="DomainObject.Predmet.StrankaFormatedWithAdressOIB_1"> BIRO KORŽINEK d.o.o., OIB 47971481848, PERJAVICA 39, 10000 Zagreb zastupanog po punomoćniku TIN MATIĆ; VJEROVNICI</derivirana_varijabla>
  </DomainObject.Predmet.StrankaFormatedWithAdressOIB>
  <DomainObject.Predmet.StrankaWithAdress>
    <izvorni_sadrzaj>BIRO KORŽINEK d.o.o. PERJAVICA 39,10000 Zagreb,VJEROVNICI </izvorni_sadrzaj>
    <derivirana_varijabla naziv="DomainObject.Predmet.StrankaWithAdress_1">BIRO KORŽINEK d.o.o. PERJAVICA 39,10000 Zagreb,VJEROVNICI </derivirana_varijabla>
  </DomainObject.Predmet.StrankaWithAdress>
  <DomainObject.Predmet.StrankaWithAdressOIB>
    <izvorni_sadrzaj>BIRO KORŽINEK d.o.o., OIB 47971481848, PERJAVICA 39,10000 Zagreb,VJEROVNICI</izvorni_sadrzaj>
    <derivirana_varijabla naziv="DomainObject.Predmet.StrankaWithAdressOIB_1">BIRO KORŽINEK d.o.o., OIB 47971481848, PERJAVICA 39,10000 Zagreb,VJEROVNICI</derivirana_varijabla>
  </DomainObject.Predmet.StrankaWithAdressOIB>
  <DomainObject.Predmet.StrankaNazivFormated>
    <izvorni_sadrzaj>BIRO KORŽINEK d.o.o.,VJEROVNICI</izvorni_sadrzaj>
    <derivirana_varijabla naziv="DomainObject.Predmet.StrankaNazivFormated_1">BIRO KORŽINEK d.o.o.,VJEROVNICI</derivirana_varijabla>
  </DomainObject.Predmet.StrankaNazivFormated>
  <DomainObject.Predmet.StrankaNazivFormatedOIB>
    <izvorni_sadrzaj>BIRO KORŽINEK d.o.o., OIB 47971481848,VJEROVNICI</izvorni_sadrzaj>
    <derivirana_varijabla naziv="DomainObject.Predmet.StrankaNazivFormatedOIB_1">BIRO KORŽINEK d.o.o., OIB 47971481848,VJEROVNICI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BIRO KORŽINEK d.o.o. zastupanog po punomoćniku TIN MATIĆ</item>
      <item>VJEROVNICI</item>
    </izvorni_sadrzaj>
    <derivirana_varijabla naziv="DomainObject.Predmet.StrankaListFormated_1">
      <item>BIRO KORŽINEK d.o.o. zastupanog po punomoćniku TIN MATIĆ</item>
      <item>VJEROVNICI</item>
    </derivirana_varijabla>
  </DomainObject.Predmet.StrankaListFormated>
  <DomainObject.Predmet.StrankaListFormatedOIB>
    <izvorni_sadrzaj>
      <item>BIRO KORŽINEK d.o.o., OIB 47971481848 zastupanog po punomoćniku TIN MATIĆ</item>
      <item>VJEROVNICI</item>
    </izvorni_sadrzaj>
    <derivirana_varijabla naziv="DomainObject.Predmet.StrankaListFormatedOIB_1">
      <item>BIRO KORŽINEK d.o.o., OIB 47971481848 zastupanog po punomoćniku TIN MATIĆ</item>
      <item>VJEROVNICI</item>
    </derivirana_varijabla>
  </DomainObject.Predmet.StrankaListFormatedOIB>
  <DomainObject.Predmet.StrankaListFormatedWithAdress>
    <izvorni_sadrzaj>
      <item>BIRO KORŽINEK d.o.o., PERJAVICA 39, 10000 Zagreb zastupanog po punomoćniku TIN MATIĆ</item>
      <item>VJEROVNICI</item>
    </izvorni_sadrzaj>
    <derivirana_varijabla naziv="DomainObject.Predmet.StrankaListFormatedWithAdress_1">
      <item>BIRO KORŽINEK d.o.o., PERJAVICA 39, 10000 Zagreb zastupanog po punomoćniku TIN MATIĆ</item>
      <item>VJEROVNICI</item>
    </derivirana_varijabla>
  </DomainObject.Predmet.StrankaListFormatedWithAdress>
  <DomainObject.Predmet.StrankaListFormatedWithAdressOIB>
    <izvorni_sadrzaj>
      <item>BIRO KORŽINEK d.o.o., OIB 47971481848, PERJAVICA 39, 10000 Zagreb zastupanog po punomoćniku TIN MATIĆ</item>
      <item>VJEROVNICI</item>
    </izvorni_sadrzaj>
    <derivirana_varijabla naziv="DomainObject.Predmet.StrankaListFormatedWithAdressOIB_1">
      <item>BIRO KORŽINEK d.o.o., OIB 47971481848, PERJAVICA 39, 10000 Zagreb zastupanog po punomoćniku TIN MATIĆ</item>
      <item>VJEROVNICI</item>
    </derivirana_varijabla>
  </DomainObject.Predmet.StrankaListFormatedWithAdressOIB>
  <DomainObject.Predmet.StrankaListNazivFormated>
    <izvorni_sadrzaj>
      <item>BIRO KORŽINEK d.o.o.</item>
      <item>VJEROVNICI</item>
    </izvorni_sadrzaj>
    <derivirana_varijabla naziv="DomainObject.Predmet.StrankaListNazivFormated_1">
      <item>BIRO KORŽINEK d.o.o.</item>
      <item>VJEROVNICI</item>
    </derivirana_varijabla>
  </DomainObject.Predmet.StrankaListNazivFormated>
  <DomainObject.Predmet.StrankaListNazivFormatedOIB>
    <izvorni_sadrzaj>
      <item>BIRO KORŽINEK d.o.o., OIB 47971481848</item>
      <item>VJEROVNICI</item>
    </izvorni_sadrzaj>
    <derivirana_varijabla naziv="DomainObject.Predmet.StrankaListNazivFormatedOIB_1">
      <item>BIRO KORŽINEK d.o.o., OIB 47971481848</item>
      <item>VJEROVNICI</item>
    </derivirana_varijabla>
  </DomainObject.Predmet.StrankaListNazivFormatedOIB>
  <DomainObject.Predmet.ProtuStrankaListFormated>
    <izvorni_sadrzaj>
      <item>FLORIDA MARKETING d.o.o. zastupanog po punomoćniku ODVJ. VLATKA NADRAMIJA; ODVJ. IGOR SVILAR</item>
    </izvorni_sadrzaj>
    <derivirana_varijabla naziv="DomainObject.Predmet.ProtuStrankaListFormated_1">
      <item>FLORIDA MARKETING d.o.o. zastupanog po punomoćniku ODVJ. VLATKA NADRAMIJA; ODVJ. IGOR SVILAR</item>
    </derivirana_varijabla>
  </DomainObject.Predmet.ProtuStrankaListFormated>
  <DomainObject.Predmet.ProtuStrankaListFormatedOIB>
    <izvorni_sadrzaj>
      <item>FLORIDA MARKETING d.o.o., OIB 53500577531 zastupanog po punomoćniku ODVJ. VLATKA NADRAMIJA; ODVJ. IGOR SVILAR</item>
    </izvorni_sadrzaj>
    <derivirana_varijabla naziv="DomainObject.Predmet.ProtuStrankaListFormatedOIB_1">
      <item>FLORIDA MARKETING d.o.o., OIB 53500577531 zastupanog po punomoćniku ODVJ. VLATKA NADRAMIJA; ODVJ. IGOR SVILAR</item>
    </derivirana_varijabla>
  </DomainObject.Predmet.ProtuStrankaListFormatedOIB>
  <DomainObject.Predmet.ProtuStrankaListFormatedWithAdress>
    <izvorni_sadrzaj>
      <item>FLORIDA MARKETING d.o.o., Većeslava Kolara 1, 10430 Samobor zastupanog po punomoćniku ODVJ. VLATKA NADRAMIJA; ODVJ. IGOR SVILAR</item>
    </izvorni_sadrzaj>
    <derivirana_varijabla naziv="DomainObject.Predmet.ProtuStrankaListFormatedWithAdress_1">
      <item>FLORIDA MARKETING d.o.o., Većeslava Kolara 1, 10430 Samobor zastupanog po punomoćniku ODVJ. VLATKA NADRAMIJA; ODVJ. IGOR SVILAR</item>
    </derivirana_varijabla>
  </DomainObject.Predmet.ProtuStrankaListFormatedWithAdress>
  <DomainObject.Predmet.ProtuStrankaListFormatedWithAdressOIB>
    <izvorni_sadrzaj>
      <item>FLORIDA MARKETING d.o.o., OIB 53500577531, Većeslava Kolara 1, 10430 Samobor zastupanog po punomoćniku ODVJ. VLATKA NADRAMIJA; ODVJ. IGOR SVILAR</item>
    </izvorni_sadrzaj>
    <derivirana_varijabla naziv="DomainObject.Predmet.ProtuStrankaListFormatedWithAdressOIB_1">
      <item>FLORIDA MARKETING d.o.o., OIB 53500577531, Većeslava Kolara 1, 10430 Samobor zastupanog po punomoćniku ODVJ. VLATKA NADRAMIJA; ODVJ. IGOR SVILAR</item>
    </derivirana_varijabla>
  </DomainObject.Predmet.ProtuStrankaListFormatedWithAdressOIB>
  <DomainObject.Predmet.ProtuStrankaListNazivFormated>
    <izvorni_sadrzaj>
      <item>FLORIDA MARKETING d.o.o.</item>
    </izvorni_sadrzaj>
    <derivirana_varijabla naziv="DomainObject.Predmet.ProtuStrankaListNazivFormated_1">
      <item>FLORIDA MARKETING d.o.o.</item>
    </derivirana_varijabla>
  </DomainObject.Predmet.ProtuStrankaListNazivFormated>
  <DomainObject.Predmet.ProtuStrankaListNazivFormatedOIB>
    <izvorni_sadrzaj>
      <item>FLORIDA MARKETING d.o.o., OIB 53500577531</item>
    </izvorni_sadrzaj>
    <derivirana_varijabla naziv="DomainObject.Predmet.ProtuStrankaListNazivFormatedOIB_1">
      <item>FLORIDA MARKETING d.o.o., OIB 53500577531</item>
    </derivirana_varijabla>
  </DomainObject.Predmet.ProtuStrankaListNazivFormatedOIB>
  <DomainObject.Predmet.OstaliListFormated>
    <izvorni_sadrzaj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</item>
      <item>EST-CON d.o.o.</item>
      <item>Nataša Vučinić</item>
    </izvorni_sadrzaj>
    <derivirana_varijabla naziv="DomainObject.Predmet.OstaliListFormated_1"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</item>
      <item>EST-CON d.o.o.</item>
      <item>Nataša Vučinić</item>
    </derivirana_varijabla>
  </DomainObject.Predmet.OstaliListFormated>
  <DomainObject.Predmet.OstaliListFormatedOIB>
    <izvorni_sadrzaj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Zajkovski, OIB 59768013642</item>
      <item>EST-CON d.o.o.</item>
      <item>Nataša Vučinić, OIB 47633508069</item>
    </izvorni_sadrzaj>
    <derivirana_varijabla naziv="DomainObject.Predmet.OstaliListFormatedOIB_1"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Zajkovski, OIB 59768013642</item>
      <item>EST-CON d.o.o.</item>
      <item>Nataša Vučinić, OIB 47633508069</item>
    </derivirana_varijabla>
  </DomainObject.Predmet.OstaliListFormatedOIB>
  <DomainObject.Predmet.OstaliListFormatedWithAdress>
    <izvorni_sadrzaj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I. VENCLA 32, 10290 Zaprešić</item>
      <item>EST-CON d.o.o., HEKTOROVIĆEVA 2, 10000 Zagreb</item>
      <item>Nataša Vučinić, Zapoljska 38, 10000 Zagreb</item>
    </izvorni_sadrzaj>
    <derivirana_varijabla naziv="DomainObject.Predmet.OstaliListFormatedWithAdress_1"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I. VENCLA 32, 10290 Zaprešić</item>
      <item>EST-CON d.o.o., HEKTOROVIĆEVA 2, 10000 Zagreb</item>
      <item>Nataša Vučinić, Zapoljska 38, 10000 Zagreb</item>
    </derivirana_varijabla>
  </DomainObject.Predmet.OstaliListFormatedWithAdress>
  <DomainObject.Predmet.OstaliListFormatedWithAdressOIB>
    <izvorni_sadrzaj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OIB 59768013642, I. VENCLA 32, 10290 Zaprešić</item>
      <item>EST-CON d.o.o., HEKTOROVIĆEVA 2, 10000 Zagreb</item>
      <item>Nataša Vučinić, OIB 47633508069, Zapoljska 38, 10000 Zagreb</item>
    </izvorni_sadrzaj>
    <derivirana_varijabla naziv="DomainObject.Predmet.OstaliListFormatedWithAdressOIB_1"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OIB 59768013642, I. VENCLA 32, 10290 Zaprešić</item>
      <item>EST-CON d.o.o., HEKTOROVIĆEVA 2, 10000 Zagreb</item>
      <item>Nataša Vučinić, OIB 47633508069, Zapoljska 38, 10000 Zagreb</item>
    </derivirana_varijabla>
  </DomainObject.Predmet.OstaliListFormatedWithAdressOIB>
  <DomainObject.Predmet.OstaliListNazivFormated>
    <izvorni_sadrzaj>
      <item>ODVJ. IGOR SVILAR</item>
      <item>TIN MATIĆ</item>
      <item>ODVJ. VLATKA NADRAMIJA</item>
      <item>MILORAD ZAJKOVSKI</item>
      <item>Milorad Zajkovski</item>
      <item>EST-CON d.o.o.</item>
      <item>Nataša Vučinić</item>
    </izvorni_sadrzaj>
    <derivirana_varijabla naziv="DomainObject.Predmet.OstaliListNazivFormated_1">
      <item>ODVJ. IGOR SVILAR</item>
      <item>TIN MATIĆ</item>
      <item>ODVJ. VLATKA NADRAMIJA</item>
      <item>MILORAD ZAJKOVSKI</item>
      <item>Milorad Zajkovski</item>
      <item>EST-CON d.o.o.</item>
      <item>Nataša Vučinić</item>
    </derivirana_varijabla>
  </DomainObject.Predmet.OstaliListNazivFormated>
  <DomainObject.Predmet.OstaliListNazivFormatedOIB>
    <izvorni_sadrzaj>
      <item>ODVJ. IGOR SVILAR</item>
      <item>TIN MATIĆ</item>
      <item>ODVJ. VLATKA NADRAMIJA</item>
      <item>MILORAD ZAJKOVSKI</item>
      <item>Milorad Zajkovski, OIB 59768013642</item>
      <item>EST-CON d.o.o.</item>
      <item>Nataša Vučinić, OIB 47633508069</item>
    </izvorni_sadrzaj>
    <derivirana_varijabla naziv="DomainObject.Predmet.OstaliListNazivFormatedOIB_1">
      <item>ODVJ. IGOR SVILAR</item>
      <item>TIN MATIĆ</item>
      <item>ODVJ. VLATKA NADRAMIJA</item>
      <item>MILORAD ZAJKOVSKI</item>
      <item>Milorad Zajkovski, OIB 59768013642</item>
      <item>EST-CON d.o.o.</item>
      <item>Nataša Vučinić, OIB 47633508069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BIRO KORŽINEK d.o.o. i dr.</izvorni_sadrzaj>
    <derivirana_varijabla naziv="DomainObject.Predmet.StrankaIDrugi_1">BIRO KORŽINEK d.o.o. i dr.</derivirana_varijabla>
  </DomainObject.Predmet.StrankaIDrugi>
  <DomainObject.Predmet.ProtustrankaIDrugi>
    <izvorni_sadrzaj>FLORIDA MARKETING d.o.o.</izvorni_sadrzaj>
    <derivirana_varijabla naziv="DomainObject.Predmet.ProtustrankaIDrugi_1">FLORIDA MARKETING d.o.o.</derivirana_varijabla>
  </DomainObject.Predmet.ProtustrankaIDrugi>
  <DomainObject.Predmet.StrankaIDrugiAdressOIB>
    <izvorni_sadrzaj>BIRO KORŽINEK d.o.o., OIB 47971481848, PERJAVICA 39, 10000 Zagreb i dr.</izvorni_sadrzaj>
    <derivirana_varijabla naziv="DomainObject.Predmet.StrankaIDrugiAdressOIB_1">BIRO KORŽINEK d.o.o., OIB 47971481848, PERJAVICA 39, 10000 Zagreb i dr.</derivirana_varijabla>
  </DomainObject.Predmet.StrankaIDrugiAdressOIB>
  <DomainObject.Predmet.ProtustrankaIDrugiAdressOIB>
    <izvorni_sadrzaj>FLORIDA MARKETING d.o.o., OIB 53500577531, Većeslava Kolara 1, 10430 Samobor</izvorni_sadrzaj>
    <derivirana_varijabla naziv="DomainObject.Predmet.ProtustrankaIDrugiAdressOIB_1">FLORIDA MARKETING d.o.o., OIB 53500577531, Većeslava Kolara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2017.</izvorni_sadrzaj>
    <derivirana_varijabla naziv="DomainObject.Predmet.OdlukaRjesenje.DatumDonosenjaOdluke_1">11.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St-66/2013-111</izvorni_sadrzaj>
    <derivirana_varijabla naziv="DomainObject.Predmet.OdlukaRjesenje.Oznaka_1">St-66/2013-111</derivirana_varijabla>
  </DomainObject.Predmet.OdlukaRjesenje.Oznaka>
  <DomainObject.Predmet.SudioniciListNaziv>
    <izvorni_sadrzaj>
      <item>ODVJ. IGOR SVILAR</item>
      <item>FLORIDA MARKETING d.o.o.</item>
      <item>TIN MATIĆ</item>
      <item>ODVJ. VLATKA NADRAMIJA</item>
      <item>BIRO KORŽINEK d.o.o.</item>
      <item>MILORAD ZAJKOVSKI</item>
      <item>Milorad Zajkovski</item>
      <item>VJEROVNICI</item>
      <item>EST-CON d.o.o.</item>
      <item>Nataša Vučinić</item>
    </izvorni_sadrzaj>
    <derivirana_varijabla naziv="DomainObject.Predmet.SudioniciListNaziv_1">
      <item>ODVJ. IGOR SVILAR</item>
      <item>FLORIDA MARKETING d.o.o.</item>
      <item>TIN MATIĆ</item>
      <item>ODVJ. VLATKA NADRAMIJA</item>
      <item>BIRO KORŽINEK d.o.o.</item>
      <item>MILORAD ZAJKOVSKI</item>
      <item>Milorad Zajkovski</item>
      <item>VJEROVNICI</item>
      <item>EST-CON d.o.o.</item>
      <item>Nataša Vučinić</item>
    </derivirana_varijabla>
  </DomainObject.Predmet.SudioniciListNaziv>
  <DomainObject.Predmet.SudioniciListAdressOIB>
    <izvorni_sadrzaj>
      <item>ODVJ. IGOR SVILAR, GREDIČKA 23,10000 Zagreb</item>
      <item>FLORIDA MARKETING d.o.o., OIB 53500577531, Većeslava Kolara 1,10430 Samobor</item>
      <item>TIN MATIĆ, VLAŠKA 95,10000 Zagreb</item>
      <item>ODVJ. VLATKA NADRAMIJA, KRANJČEVIĆEVA 10/II,10000 Zagreb</item>
      <item>BIRO KORŽINEK d.o.o., OIB 47971481848, PERJAVICA 39,10000 Zagreb</item>
      <item>MILORAD ZAJKOVSKI, I.VENCLA 32,10290 Zaprešić</item>
      <item>Milorad Zajkovski, OIB 59768013642, I. VENCLA 32,10290 Zaprešić</item>
      <item>VJEROVNICI</item>
      <item>EST-CON d.o.o., HEKTOROVIĆEVA 2,10000 Zagreb</item>
      <item>Nataša Vučinić, OIB 47633508069, Zapoljska 38,10000 Zagreb</item>
    </izvorni_sadrzaj>
    <derivirana_varijabla naziv="DomainObject.Predmet.SudioniciListAdressOIB_1">
      <item>ODVJ. IGOR SVILAR, GREDIČKA 23,10000 Zagreb</item>
      <item>FLORIDA MARKETING d.o.o., OIB 53500577531, Većeslava Kolara 1,10430 Samobor</item>
      <item>TIN MATIĆ, VLAŠKA 95,10000 Zagreb</item>
      <item>ODVJ. VLATKA NADRAMIJA, KRANJČEVIĆEVA 10/II,10000 Zagreb</item>
      <item>BIRO KORŽINEK d.o.o., OIB 47971481848, PERJAVICA 39,10000 Zagreb</item>
      <item>MILORAD ZAJKOVSKI, I.VENCLA 32,10290 Zaprešić</item>
      <item>Milorad Zajkovski, OIB 59768013642, I. VENCLA 32,10290 Zaprešić</item>
      <item>VJEROVNICI</item>
      <item>EST-CON d.o.o., HEKTOROVIĆEVA 2,10000 Zagreb</item>
      <item>Nataša Vučinić, OIB 47633508069, Zapoljska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53500577531</item>
      <item>, OIB null</item>
      <item>, OIB null</item>
      <item>, OIB 47971481848</item>
      <item>, OIB null</item>
      <item>, OIB 59768013642</item>
      <item>, OIB null</item>
      <item>, OIB null</item>
      <item>, OIB 47633508069</item>
    </izvorni_sadrzaj>
    <derivirana_varijabla naziv="DomainObject.Predmet.SudioniciListNazivOIB_1">
      <item>, OIB null</item>
      <item>, OIB 53500577531</item>
      <item>, OIB null</item>
      <item>, OIB null</item>
      <item>, OIB 47971481848</item>
      <item>, OIB null</item>
      <item>, OIB 59768013642</item>
      <item>, OIB null</item>
      <item>, OIB null</item>
      <item>, OIB 47633508069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2AD8EA-9C32-43AE-9CE7-756E154F5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1020</properties:Characters>
  <properties:Lines>38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2017-09-21T08:12:00Z</dcterms:created>
  <dc:creator>Vinka Mihalinčić</dc:creator>
  <cp:lastModifiedBy>Vinka Mihalinčić</cp:lastModifiedBy>
  <cp:lastPrinted>2017-01-30T12:31:00Z</cp:lastPrinted>
  <dcterms:modified xmlns:xsi="http://www.w3.org/2001/XMLSchema-instance" xsi:type="dcterms:W3CDTF">2017-09-25T08:45:00Z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