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20df" w14:paraId="1f620df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A37EF">
        <w:t>MEDIUM</w:t>
      </w:r>
      <w:r w:rsidR="00D2591A">
        <w:t>,</w:t>
      </w:r>
      <w:r w:rsidR="004A37EF">
        <w:t xml:space="preserve"> d.o.o., Mihanovićeva 53, Split, OIB: 06387259314</w:t>
      </w:r>
      <w:r w:rsidR="00634348">
        <w:rPr>
          <w:lang w:val="hr-HR"/>
        </w:rPr>
        <w:t xml:space="preserve">, dana </w:t>
      </w:r>
      <w:r w:rsidR="001A39DF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A37EF">
        <w:t>MEDIUM</w:t>
      </w:r>
      <w:r w:rsidR="00D2591A">
        <w:t>,</w:t>
      </w:r>
      <w:r w:rsidR="004A37EF">
        <w:t xml:space="preserve"> d.o.o., Mihanovićeva 53, Split, OIB: 06387259314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1A39DF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1A39DF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A39DF">
        <w:rPr>
          <w:lang w:val="hr-HR"/>
        </w:rPr>
        <w:t>Ada Rajković, Matice hrvatske 10, Split, OIB: 27195964864.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A37EF">
        <w:t>MEDIUM</w:t>
      </w:r>
      <w:r w:rsidR="00D2591A">
        <w:t>,</w:t>
      </w:r>
      <w:r w:rsidR="004A37EF">
        <w:t xml:space="preserve"> d.o.o., Mihanovićeva 53, Split, OIB: 06387259314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dužnikom </w:t>
      </w:r>
      <w:r w:rsidR="00D2591A">
        <w:t xml:space="preserve">MEDIUM, </w:t>
      </w:r>
      <w:r w:rsidR="004A37EF">
        <w:t>d.o.o., Mihanovićeva 53, Split, OIB: 06387259314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A37EF">
        <w:rPr>
          <w:lang w:val="hr-HR"/>
        </w:rPr>
        <w:t>1398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A37EF">
        <w:rPr>
          <w:lang w:val="hr-HR"/>
        </w:rPr>
        <w:t xml:space="preserve">26.129,25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1A39DF">
        <w:rPr>
          <w:lang w:val="hr-HR"/>
        </w:rPr>
        <w:t>kao i podacima iz sudskog registra, uvidom u koje je utvrđeno da se u odnosu na dužnika ne vodi drugi postupak radi brisanja iz sudskog registra</w:t>
      </w:r>
      <w:r w:rsidR="001A39DF" w:rsidRPr="001A39DF">
        <w:rPr>
          <w:lang w:val="hr-HR"/>
        </w:rPr>
        <w:t xml:space="preserve">, </w:t>
      </w:r>
      <w:r w:rsidRPr="001A39DF">
        <w:rPr>
          <w:lang w:val="hr-HR"/>
        </w:rPr>
        <w:t>bile ispunjene pretpostavke iz čl. 428</w:t>
      </w:r>
      <w:r>
        <w:rPr>
          <w:lang w:val="hr-HR"/>
        </w:rPr>
        <w:t>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A39DF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1A39DF" w:rsidP="001A39DF" w:rsidR="001A39D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1A39DF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5A6" w:rsidRPr="00FD25A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D2591A">
      <w:t>.</w:t>
    </w:r>
    <w:r w:rsidR="00E6013F">
      <w:t>St-</w:t>
    </w:r>
    <w:r w:rsidR="004A37EF">
      <w:t>349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4A37EF">
      <w:t>349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60774"/>
    <w:rsid w:val="001761EE"/>
    <w:rsid w:val="00193F49"/>
    <w:rsid w:val="001A39DF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33BEC"/>
    <w:rsid w:val="00A83CF1"/>
    <w:rsid w:val="00A97762"/>
    <w:rsid w:val="00AA1815"/>
    <w:rsid w:val="00AC4892"/>
    <w:rsid w:val="00B25EAD"/>
    <w:rsid w:val="00B32A5D"/>
    <w:rsid w:val="00B347F0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2591A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C2EF9"/>
    <w:rsid w:val="00FD25A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8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MEDIUM, d.o.o. za trgovinu, turizam, ugostiteljstvo i usluge</izvorni_sadrzaj>
    <derivirana_varijabla naziv="DomainObject.Predmet.ProtustrankaFormated_1">  MEDIUM, d.o.o. za trgovinu, turizam, ugostiteljstvo i usluge</derivirana_varijabla>
  </DomainObject.Predmet.ProtustrankaFormated>
  <DomainObject.Predmet.ProtustrankaFormatedOIB>
    <izvorni_sadrzaj>  MEDIUM, d.o.o. za trgovinu, turizam, ugostiteljstvo i usluge, OIB 06387259314</izvorni_sadrzaj>
    <derivirana_varijabla naziv="DomainObject.Predmet.ProtustrankaFormatedOIB_1">  MEDIUM, d.o.o. za trgovinu, turizam, ugostiteljstvo i usluge, OIB 06387259314</derivirana_varijabla>
  </DomainObject.Predmet.ProtustrankaFormatedOIB>
  <DomainObject.Predmet.ProtustrankaFormatedWithAdress>
    <izvorni_sadrzaj> MEDIUM, d.o.o. za trgovinu, turizam, ugostiteljstvo i usluge, Mihanovićeva 53, 21000 Split</izvorni_sadrzaj>
    <derivirana_varijabla naziv="DomainObject.Predmet.ProtustrankaFormatedWithAdress_1"> MEDIUM, d.o.o. za trgovinu, turizam, ugostiteljstvo i usluge, Mihanovićeva 53, 21000 Split</derivirana_varijabla>
  </DomainObject.Predmet.ProtustrankaFormatedWithAdress>
  <DomainObject.Predmet.ProtustrankaFormatedWithAdressOIB>
    <izvorni_sadrzaj> MEDIUM, d.o.o. za trgovinu, turizam, ugostiteljstvo i usluge, OIB 06387259314, Mihanovićeva 53, 21000 Split</izvorni_sadrzaj>
    <derivirana_varijabla naziv="DomainObject.Predmet.ProtustrankaFormatedWithAdressOIB_1"> MEDIUM, d.o.o. za trgovinu, turizam, ugostiteljstvo i usluge, OIB 06387259314, Mihanovićeva 53, 21000 Split</derivirana_varijabla>
  </DomainObject.Predmet.ProtustrankaFormatedWithAdressOIB>
  <DomainObject.Predmet.ProtustrankaWithAdress>
    <izvorni_sadrzaj>MEDIUM, d.o.o. za trgovinu, turizam, ugostiteljstvo i usluge Mihanovićeva 53, 21000 Split</izvorni_sadrzaj>
    <derivirana_varijabla naziv="DomainObject.Predmet.ProtustrankaWithAdress_1">MEDIUM, d.o.o. za trgovinu, turizam, ugostiteljstvo i usluge Mihanovićeva 53, 21000 Split</derivirana_varijabla>
  </DomainObject.Predmet.ProtustrankaWithAdress>
  <DomainObject.Predmet.ProtustrankaWithAdressOIB>
    <izvorni_sadrzaj>MEDIUM, d.o.o. za trgovinu, turizam, ugostiteljstvo i usluge, OIB 06387259314, Mihanovićeva 53, 21000 Split</izvorni_sadrzaj>
    <derivirana_varijabla naziv="DomainObject.Predmet.ProtustrankaWithAdressOIB_1">MEDIUM, d.o.o. za trgovinu, turizam, ugostiteljstvo i usluge, OIB 06387259314, Mihanovićeva 53, 21000 Split</derivirana_varijabla>
  </DomainObject.Predmet.ProtustrankaWithAdressOIB>
  <DomainObject.Predmet.ProtustrankaNazivFormated>
    <izvorni_sadrzaj>MEDIUM, d.o.o. za trgovinu, turizam, ugostiteljstvo i usluge</izvorni_sadrzaj>
    <derivirana_varijabla naziv="DomainObject.Predmet.ProtustrankaNazivFormated_1">MEDIUM, d.o.o. za trgovinu, turizam, ugostiteljstvo i usluge</derivirana_varijabla>
  </DomainObject.Predmet.ProtustrankaNazivFormated>
  <DomainObject.Predmet.ProtustrankaNazivFormatedOIB>
    <izvorni_sadrzaj>MEDIUM, d.o.o. za trgovinu, turizam, ugostiteljstvo i usluge, OIB 06387259314</izvorni_sadrzaj>
    <derivirana_varijabla naziv="DomainObject.Predmet.ProtustrankaNazivFormatedOIB_1">MEDIUM, d.o.o. za trgovinu, turizam, ugostiteljstvo i usluge, OIB 06387259314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OIB 85821130368, Mažur. šet. 24 b, 21000 Split</izvorni_sadrzaj>
    <derivirana_varijabla naziv="DomainObject.Predmet.StrankaFormatedWithAdressOIB_1"> FINA SPLIT, OIB 85821130368,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OIB 85821130368, Mažur. šet. 24 b,21000 Split</izvorni_sadrzaj>
    <derivirana_varijabla naziv="DomainObject.Predmet.StrankaWithAdressOIB_1">FINA SPLIT, OIB 85821130368,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26174.18</izvorni_sadrzaj>
    <derivirana_varijabla naziv="DomainObject.Predmet.TrenutnaVrijednost_1">26174.18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OIB 85821130368, Mažur. šet. 24 b, 21000 Split</item>
    </izvorni_sadrzaj>
    <derivirana_varijabla naziv="DomainObject.Predmet.StrankaListFormatedWithAdressOIB_1">
      <item>FINA SPLIT, OIB 85821130368,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MEDIUM, d.o.o. za trgovinu, turizam, ugostiteljstvo i usluge</item>
    </izvorni_sadrzaj>
    <derivirana_varijabla naziv="DomainObject.Predmet.ProtuStrankaListFormated_1">
      <item>MEDIUM, d.o.o. za trgovinu, turizam, ugostiteljstvo i usluge</item>
    </derivirana_varijabla>
  </DomainObject.Predmet.ProtuStrankaListFormated>
  <DomainObject.Predmet.ProtuStrankaListFormatedOIB>
    <izvorni_sadrzaj>
      <item>MEDIUM, d.o.o. za trgovinu, turizam, ugostiteljstvo i usluge, OIB 06387259314</item>
    </izvorni_sadrzaj>
    <derivirana_varijabla naziv="DomainObject.Predmet.ProtuStrankaListFormatedOIB_1">
      <item>MEDIUM, d.o.o. za trgovinu, turizam, ugostiteljstvo i usluge, OIB 06387259314</item>
    </derivirana_varijabla>
  </DomainObject.Predmet.ProtuStrankaListFormatedOIB>
  <DomainObject.Predmet.ProtuStrankaListFormatedWithAdress>
    <izvorni_sadrzaj>
      <item>MEDIUM, d.o.o. za trgovinu, turizam, ugostiteljstvo i usluge, Mihanovićeva 53, 21000 Split</item>
    </izvorni_sadrzaj>
    <derivirana_varijabla naziv="DomainObject.Predmet.ProtuStrankaListFormatedWithAdress_1">
      <item>MEDIUM, d.o.o. za trgovinu, turizam, ugostiteljstvo i usluge, Mihanovićeva 53, 21000 Split</item>
    </derivirana_varijabla>
  </DomainObject.Predmet.ProtuStrankaListFormatedWithAdress>
  <DomainObject.Predmet.ProtuStrankaListFormatedWithAdressOIB>
    <izvorni_sadrzaj>
      <item>MEDIUM, d.o.o. za trgovinu, turizam, ugostiteljstvo i usluge, OIB 06387259314, Mihanovićeva 53, 21000 Split</item>
    </izvorni_sadrzaj>
    <derivirana_varijabla naziv="DomainObject.Predmet.ProtuStrankaListFormatedWithAdressOIB_1">
      <item>MEDIUM, d.o.o. za trgovinu, turizam, ugostiteljstvo i usluge, OIB 06387259314, Mihanovićeva 53, 21000 Split</item>
    </derivirana_varijabla>
  </DomainObject.Predmet.ProtuStrankaListFormatedWithAdressOIB>
  <DomainObject.Predmet.ProtuStrankaListNazivFormated>
    <izvorni_sadrzaj>
      <item>MEDIUM, d.o.o. za trgovinu, turizam, ugostiteljstvo i usluge</item>
    </izvorni_sadrzaj>
    <derivirana_varijabla naziv="DomainObject.Predmet.ProtuStrankaListNazivFormated_1">
      <item>MEDIUM, d.o.o. za trgovinu, turizam, ugostiteljstvo i usluge</item>
    </derivirana_varijabla>
  </DomainObject.Predmet.ProtuStrankaListNazivFormated>
  <DomainObject.Predmet.ProtuStrankaListNazivFormatedOIB>
    <izvorni_sadrzaj>
      <item>MEDIUM, d.o.o. za trgovinu, turizam, ugostiteljstvo i usluge, OIB 06387259314</item>
    </izvorni_sadrzaj>
    <derivirana_varijabla naziv="DomainObject.Predmet.ProtuStrankaListNazivFormatedOIB_1">
      <item>MEDIUM, d.o.o. za trgovinu, turizam, ugostiteljstvo i usluge, OIB 06387259314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MEDIUM, d.o.o. za trgovinu, turizam, ugostiteljstvo i usluge</izvorni_sadrzaj>
    <derivirana_varijabla naziv="DomainObject.Predmet.ProtustrankaIDrugi_1">MEDIUM, d.o.o. za trgovinu, turizam, ugostiteljstvo i usluge</derivirana_varijabla>
  </DomainObject.Predmet.ProtustrankaIDrugi>
  <DomainObject.Predmet.StrankaIDrugiAdressOIB>
    <izvorni_sadrzaj>FINA SPLIT, OIB 85821130368, Mažur. šet. 24 b, 21000 Split</izvorni_sadrzaj>
    <derivirana_varijabla naziv="DomainObject.Predmet.StrankaIDrugiAdressOIB_1">FINA SPLIT, OIB 85821130368, Mažur. šet. 24 b, 21000 Split</derivirana_varijabla>
  </DomainObject.Predmet.StrankaIDrugiAdressOIB>
  <DomainObject.Predmet.ProtustrankaIDrugiAdressOIB>
    <izvorni_sadrzaj>MEDIUM, d.o.o. za trgovinu, turizam, ugostiteljstvo i usluge, OIB 06387259314, Mihanovićeva 53, 21000 Split</izvorni_sadrzaj>
    <derivirana_varijabla naziv="DomainObject.Predmet.ProtustrankaIDrugiAdressOIB_1">MEDIUM, d.o.o. za trgovinu, turizam, ugostiteljstvo i usluge, OIB 06387259314, Mihanovićeva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MEDIUM, d.o.o. za trgovinu, turizam, ugostiteljstvo i usluge</item>
    </izvorni_sadrzaj>
    <derivirana_varijabla naziv="DomainObject.Predmet.SudioniciListNaziv_1">
      <item>FINA SPLIT</item>
      <item>MEDIUM, d.o.o. za trgovinu, turizam, ugostiteljstvo i usluge</item>
    </derivirana_varijabla>
  </DomainObject.Predmet.SudioniciListNaziv>
  <DomainObject.Predmet.SudioniciListAdressOIB>
    <izvorni_sadrzaj>
      <item>FINA SPLIT, OIB 85821130368, Mažur. šet. 24 b,21000 Split</item>
      <item>MEDIUM, d.o.o. za trgovinu, turizam, ugostiteljstvo i usluge, OIB 06387259314, Mihanovićeva 53,21000 Split</item>
    </izvorni_sadrzaj>
    <derivirana_varijabla naziv="DomainObject.Predmet.SudioniciListAdressOIB_1">
      <item>FINA SPLIT, OIB 85821130368, Mažur. šet. 24 b,21000 Split</item>
      <item>MEDIUM, d.o.o. za trgovinu, turizam, ugostiteljstvo i usluge, OIB 06387259314, Mihanovićeva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06387259314</item>
    </izvorni_sadrzaj>
    <derivirana_varijabla naziv="DomainObject.Predmet.SudioniciListNazivOIB_1">
      <item>, OIB 85821130368</item>
      <item>, OIB 06387259314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78413-C97A-4728-B9DE-CFD06A405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763</properties:Words>
  <properties:Characters>4102</properties:Characters>
  <properties:Lines>116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2016-05-16T06:53:00Z</cp:lastPrinted>
  <dcterms:modified xmlns:xsi="http://www.w3.org/2001/XMLSchema-instance" xsi:type="dcterms:W3CDTF">2016-05-16T11:31:00Z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