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f17bd" w14:paraId="09f17bd" w:rsidRDefault="002B35A0" w:rsidP="00B41623" w:rsidR="002B35A0" w:rsidRPr="0065620B">
      <w:pPr>
        <w15:collapsed w:val="false"/>
        <w:rPr>
          <w:b/>
        </w:rPr>
      </w:pPr>
    </w:p>
    <w:p w:rsidRDefault="00763ABE" w:rsidP="00763ABE" w:rsidR="00763ABE" w:rsidRPr="00763ABE">
      <w:pPr>
        <w:spacing w:lineRule="auto" w:line="276" w:after="200"/>
        <w:ind w:firstLine="708"/>
        <w:jc w:val="both"/>
        <w:rPr>
          <w:bCs/>
          <w:sz w:val="20"/>
          <w:szCs w:val="20"/>
        </w:rPr>
      </w:pPr>
      <w:r w:rsidRPr="00763ABE">
        <w:rPr>
          <w:bCs/>
          <w:noProof/>
          <w:sz w:val="20"/>
          <w:szCs w:val="20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3ABE" w:rsidP="00763ABE" w:rsidR="00763ABE" w:rsidRPr="00763ABE">
      <w:pPr>
        <w:rPr>
          <w:bCs/>
          <w:sz w:val="20"/>
          <w:szCs w:val="20"/>
        </w:rPr>
      </w:pPr>
      <w:r w:rsidRPr="00763ABE">
        <w:rPr>
          <w:rFonts w:eastAsia="MS Mincho"/>
          <w:bCs/>
        </w:rPr>
        <w:t xml:space="preserve">      Republika Hrvatska</w:t>
      </w:r>
    </w:p>
    <w:p w:rsidRDefault="00763ABE" w:rsidP="00763ABE" w:rsidR="00763ABE" w:rsidRPr="00763ABE">
      <w:pPr>
        <w:rPr>
          <w:bCs/>
          <w:sz w:val="20"/>
          <w:szCs w:val="20"/>
        </w:rPr>
      </w:pPr>
      <w:r w:rsidRPr="00763ABE">
        <w:rPr>
          <w:rFonts w:eastAsia="MS Mincho"/>
          <w:bCs/>
        </w:rPr>
        <w:t xml:space="preserve">   Trgovački sud u Rijeci</w:t>
      </w:r>
    </w:p>
    <w:p w:rsidRDefault="00763ABE" w:rsidP="00763ABE" w:rsidR="00763ABE" w:rsidRPr="00763ABE">
      <w:pPr>
        <w:rPr>
          <w:rFonts w:eastAsia="MS Mincho"/>
          <w:bCs/>
        </w:rPr>
      </w:pPr>
      <w:r w:rsidRPr="00763ABE">
        <w:rPr>
          <w:rFonts w:eastAsia="MS Mincho"/>
          <w:bCs/>
        </w:rPr>
        <w:t xml:space="preserve">               Rijeka</w:t>
      </w:r>
    </w:p>
    <w:p w:rsidRDefault="00F72526" w:rsidP="002B35A0" w:rsidR="00F72526" w:rsidRPr="0065620B">
      <w:pPr>
        <w:jc w:val="center"/>
        <w:rPr>
          <w:b/>
        </w:rPr>
      </w:pPr>
    </w:p>
    <w:p w:rsidRDefault="00F72526" w:rsidP="00B41623" w:rsidR="00F72526" w:rsidRPr="0065620B">
      <w:pPr>
        <w:rPr>
          <w:b/>
        </w:rPr>
      </w:pPr>
    </w:p>
    <w:p w:rsidRDefault="001141D0" w:rsidP="002B35A0" w:rsidR="001141D0" w:rsidRPr="0065620B">
      <w:pPr>
        <w:jc w:val="center"/>
        <w:rPr>
          <w:b/>
        </w:rPr>
      </w:pPr>
    </w:p>
    <w:p w:rsidRDefault="0065620B" w:rsidP="002B35A0" w:rsidR="00BC2635" w:rsidRPr="0065620B">
      <w:pPr>
        <w:jc w:val="center"/>
      </w:pPr>
      <w:r>
        <w:t xml:space="preserve">U   I M E   R E P U B L I K E </w:t>
      </w:r>
      <w:r w:rsidR="00953642" w:rsidRPr="0065620B">
        <w:t xml:space="preserve">  H R V A T S K E</w:t>
      </w:r>
    </w:p>
    <w:p w:rsidRDefault="00C15442" w:rsidR="00C15442" w:rsidRPr="0065620B"/>
    <w:p w:rsidRDefault="002B35A0" w:rsidP="002B35A0" w:rsidR="002B35A0" w:rsidRPr="0065620B">
      <w:pPr>
        <w:jc w:val="center"/>
      </w:pPr>
      <w:r w:rsidRPr="0065620B">
        <w:t>R J E Š E N J E</w:t>
      </w:r>
    </w:p>
    <w:p w:rsidRDefault="002B35A0" w:rsidP="002B35A0" w:rsidR="002B35A0" w:rsidRPr="0065620B">
      <w:pPr>
        <w:jc w:val="center"/>
      </w:pPr>
    </w:p>
    <w:p w:rsidRDefault="002B35A0" w:rsidP="006309CC" w:rsidR="002B35A0" w:rsidRPr="0065620B">
      <w:pPr>
        <w:jc w:val="both"/>
        <w:rPr>
          <w:b/>
        </w:rPr>
      </w:pPr>
    </w:p>
    <w:p w:rsidRDefault="002B35A0" w:rsidP="008C7675" w:rsidR="002B35A0" w:rsidRPr="00EB1521">
      <w:pPr>
        <w:jc w:val="both"/>
      </w:pPr>
      <w:r w:rsidRPr="0065620B">
        <w:tab/>
      </w:r>
      <w:r w:rsidR="003C156A" w:rsidRPr="0065620B">
        <w:t xml:space="preserve">Trgovački sud u Rijeci, po </w:t>
      </w:r>
      <w:proofErr w:type="spellStart"/>
      <w:r w:rsidR="003C156A" w:rsidRPr="0065620B">
        <w:t>Liljani</w:t>
      </w:r>
      <w:proofErr w:type="spellEnd"/>
      <w:r w:rsidR="003C156A" w:rsidRPr="0065620B">
        <w:t xml:space="preserve"> Ugrin, kao sucu pojedincu, u postupku sklapanja </w:t>
      </w:r>
      <w:proofErr w:type="spellStart"/>
      <w:r w:rsidR="003C156A" w:rsidRPr="0065620B">
        <w:t>predstečajne</w:t>
      </w:r>
      <w:proofErr w:type="spellEnd"/>
      <w:r w:rsidR="003C156A" w:rsidRPr="0065620B">
        <w:t xml:space="preserve"> nagodbe </w:t>
      </w:r>
      <w:r w:rsidR="00CC22EB">
        <w:rPr>
          <w:bCs/>
        </w:rPr>
        <w:t>dužnik</w:t>
      </w:r>
      <w:r w:rsidR="00DF08A3">
        <w:rPr>
          <w:bCs/>
        </w:rPr>
        <w:t>a</w:t>
      </w:r>
      <w:r w:rsidR="00CC22EB">
        <w:rPr>
          <w:bCs/>
        </w:rPr>
        <w:t xml:space="preserve"> </w:t>
      </w:r>
      <w:r w:rsidR="004E4485" w:rsidRPr="004E4485">
        <w:t xml:space="preserve">EKIP društvo s ograničenom odgovornošću za trgovinu, proizvodnju  i posredovanje u trgovini Opatija, </w:t>
      </w:r>
      <w:proofErr w:type="spellStart"/>
      <w:r w:rsidR="004E4485" w:rsidRPr="004E4485">
        <w:t>Dr</w:t>
      </w:r>
      <w:proofErr w:type="spellEnd"/>
      <w:r w:rsidR="004E4485" w:rsidRPr="004E4485">
        <w:t xml:space="preserve"> Ivana </w:t>
      </w:r>
      <w:proofErr w:type="spellStart"/>
      <w:r w:rsidR="004E4485" w:rsidRPr="004E4485">
        <w:t>Pošćića</w:t>
      </w:r>
      <w:proofErr w:type="spellEnd"/>
      <w:r w:rsidR="004E4485" w:rsidRPr="004E4485">
        <w:t xml:space="preserve"> 6 (MBS 040035578 - OIB 68054422694 )</w:t>
      </w:r>
      <w:r w:rsidR="008C7675" w:rsidRPr="000C5725">
        <w:rPr>
          <w:rFonts w:cs="Arial"/>
          <w:sz w:val="18"/>
          <w:szCs w:val="18"/>
        </w:rPr>
        <w:t xml:space="preserve"> </w:t>
      </w:r>
      <w:r w:rsidR="00887023" w:rsidRPr="0065620B">
        <w:t>i njegov</w:t>
      </w:r>
      <w:r w:rsidR="00C15442">
        <w:t>ih</w:t>
      </w:r>
      <w:r w:rsidR="00887023" w:rsidRPr="0065620B">
        <w:t xml:space="preserve"> vjerovnika</w:t>
      </w:r>
      <w:r w:rsidR="008E0F8F" w:rsidRPr="0065620B">
        <w:t>,</w:t>
      </w:r>
      <w:r w:rsidR="008E0F8F" w:rsidRPr="0065620B">
        <w:rPr>
          <w:b/>
        </w:rPr>
        <w:t xml:space="preserve"> </w:t>
      </w:r>
      <w:r w:rsidR="003C156A" w:rsidRPr="0065620B">
        <w:t xml:space="preserve">temeljem odredbi članka 66. Zakona o financijskom poslovanju i </w:t>
      </w:r>
      <w:proofErr w:type="spellStart"/>
      <w:r w:rsidR="003C156A" w:rsidRPr="0065620B">
        <w:t>predstečajnoj</w:t>
      </w:r>
      <w:proofErr w:type="spellEnd"/>
      <w:r w:rsidR="003C156A" w:rsidRPr="0065620B">
        <w:t xml:space="preserve"> nagodbi ( „Narodne novine“ broj 108/12, 114/12, 81/13 i 112/13, u daljnjem tekstu: ZFPPN ) </w:t>
      </w:r>
      <w:r w:rsidRPr="0065620B">
        <w:t xml:space="preserve">dana </w:t>
      </w:r>
      <w:r w:rsidR="004E4485" w:rsidRPr="004E4485">
        <w:t>19. srpnja 2016</w:t>
      </w:r>
      <w:r w:rsidR="001E11DD" w:rsidRPr="0065620B">
        <w:t>.</w:t>
      </w:r>
    </w:p>
    <w:p w:rsidRDefault="001E11DD" w:rsidP="008C7675" w:rsidR="001E11DD">
      <w:pPr>
        <w:jc w:val="both"/>
      </w:pPr>
    </w:p>
    <w:p w:rsidRDefault="0065620B" w:rsidP="00123388" w:rsidR="0065620B" w:rsidRPr="0065620B">
      <w:pPr>
        <w:jc w:val="both"/>
      </w:pPr>
    </w:p>
    <w:p w:rsidRDefault="002B35A0" w:rsidP="002B35A0" w:rsidR="002B35A0" w:rsidRPr="0065620B">
      <w:pPr>
        <w:jc w:val="center"/>
      </w:pPr>
      <w:r w:rsidRPr="0065620B">
        <w:t>r i j e š i o    j e</w:t>
      </w:r>
    </w:p>
    <w:p w:rsidRDefault="002B35A0" w:rsidP="002B35A0" w:rsidR="002B35A0" w:rsidRPr="0065620B">
      <w:pPr>
        <w:jc w:val="center"/>
      </w:pPr>
    </w:p>
    <w:p w:rsidRDefault="002B35A0" w:rsidP="002B35A0" w:rsidR="002B35A0" w:rsidRPr="0065620B">
      <w:pPr>
        <w:jc w:val="center"/>
      </w:pPr>
    </w:p>
    <w:p w:rsidRDefault="00F72526" w:rsidP="00C726AC" w:rsidR="00C726AC">
      <w:pPr>
        <w:jc w:val="both"/>
      </w:pPr>
      <w:r w:rsidRPr="0065620B">
        <w:t xml:space="preserve">I.    </w:t>
      </w:r>
      <w:r w:rsidR="002B35A0" w:rsidRPr="0065620B">
        <w:t xml:space="preserve">Odobrava se sklopljena </w:t>
      </w:r>
      <w:proofErr w:type="spellStart"/>
      <w:r w:rsidR="002B35A0" w:rsidRPr="0065620B">
        <w:t>predstečajna</w:t>
      </w:r>
      <w:proofErr w:type="spellEnd"/>
      <w:r w:rsidR="002B35A0" w:rsidRPr="0065620B">
        <w:t xml:space="preserve"> nagodba između </w:t>
      </w:r>
      <w:r w:rsidR="00DF08A3">
        <w:rPr>
          <w:bCs/>
        </w:rPr>
        <w:t xml:space="preserve">dužnika </w:t>
      </w:r>
      <w:r w:rsidR="004E4485" w:rsidRPr="004E4485">
        <w:t xml:space="preserve">EKIP društvo s ograničenom odgovornošću za trgovinu, proizvodnju  i posredovanje u trgovini Opatija, </w:t>
      </w:r>
      <w:proofErr w:type="spellStart"/>
      <w:r w:rsidR="004E4485" w:rsidRPr="004E4485">
        <w:t>Dr</w:t>
      </w:r>
      <w:proofErr w:type="spellEnd"/>
      <w:r w:rsidR="004E4485" w:rsidRPr="004E4485">
        <w:t xml:space="preserve"> Ivana </w:t>
      </w:r>
      <w:proofErr w:type="spellStart"/>
      <w:r w:rsidR="004E4485" w:rsidRPr="004E4485">
        <w:t>Pošćića</w:t>
      </w:r>
      <w:proofErr w:type="spellEnd"/>
      <w:r w:rsidR="004E4485" w:rsidRPr="004E4485">
        <w:t xml:space="preserve"> 6 (MBS 040035578 - OIB 68054422694 )</w:t>
      </w:r>
      <w:r w:rsidR="008C7675" w:rsidRPr="000C5725">
        <w:rPr>
          <w:rFonts w:cs="Arial"/>
          <w:sz w:val="18"/>
          <w:szCs w:val="18"/>
        </w:rPr>
        <w:t xml:space="preserve"> </w:t>
      </w:r>
      <w:r w:rsidR="00531FFE">
        <w:t>(u daljnjem tekstu: dužnik) i njegov</w:t>
      </w:r>
      <w:r w:rsidR="00A876C9">
        <w:t>ih</w:t>
      </w:r>
      <w:r w:rsidR="00531FFE">
        <w:t xml:space="preserve"> vjerovnika čij</w:t>
      </w:r>
      <w:r w:rsidR="00A876C9">
        <w:t>e su</w:t>
      </w:r>
      <w:r w:rsidR="00531FFE">
        <w:t xml:space="preserve"> tražbin</w:t>
      </w:r>
      <w:r w:rsidR="00A876C9">
        <w:t>e</w:t>
      </w:r>
      <w:r w:rsidR="00531FFE">
        <w:t xml:space="preserve"> utvrđen</w:t>
      </w:r>
      <w:r w:rsidR="00A876C9">
        <w:t>e</w:t>
      </w:r>
      <w:r w:rsidR="00EF5E42" w:rsidRPr="00EF5E42">
        <w:t xml:space="preserve"> izvan ročišta rješenjem Financijske Agencije </w:t>
      </w:r>
      <w:proofErr w:type="spellStart"/>
      <w:r w:rsidR="00EF5E42" w:rsidRPr="00EF5E42">
        <w:t>posl</w:t>
      </w:r>
      <w:proofErr w:type="spellEnd"/>
      <w:r w:rsidR="00EF5E42" w:rsidRPr="00EF5E42">
        <w:t xml:space="preserve">. br. Klasa: UP-I/110/07/15-01/8473, </w:t>
      </w:r>
      <w:proofErr w:type="spellStart"/>
      <w:r w:rsidR="00EF5E42" w:rsidRPr="00EF5E42">
        <w:t>Ur</w:t>
      </w:r>
      <w:proofErr w:type="spellEnd"/>
      <w:r w:rsidR="00EF5E42" w:rsidRPr="00EF5E42">
        <w:t xml:space="preserve">. </w:t>
      </w:r>
      <w:proofErr w:type="spellStart"/>
      <w:r w:rsidR="00EF5E42" w:rsidRPr="00EF5E42">
        <w:t>br</w:t>
      </w:r>
      <w:proofErr w:type="spellEnd"/>
      <w:r w:rsidR="00EF5E42" w:rsidRPr="00EF5E42">
        <w:t xml:space="preserve">: 04-06-15-8473-37 od 10. prosinca 2015. u ukupnom iznosu u visini od 8.926.134,91 kn, </w:t>
      </w:r>
      <w:r w:rsidR="00EF5E42">
        <w:t xml:space="preserve">dok je </w:t>
      </w:r>
      <w:r w:rsidR="00EF5E42" w:rsidRPr="00EF5E42">
        <w:t>osporen</w:t>
      </w:r>
      <w:r w:rsidR="00EF5E42">
        <w:t xml:space="preserve">o </w:t>
      </w:r>
      <w:r w:rsidR="00EF5E42" w:rsidRPr="00EF5E42">
        <w:t>tražbin</w:t>
      </w:r>
      <w:r w:rsidR="00EF5E42">
        <w:t>a</w:t>
      </w:r>
      <w:r w:rsidR="00EF5E42" w:rsidRPr="00EF5E42">
        <w:t xml:space="preserve"> </w:t>
      </w:r>
      <w:r w:rsidR="00EF5E42">
        <w:t xml:space="preserve">u iznosu od </w:t>
      </w:r>
      <w:r w:rsidR="00EF5E42" w:rsidRPr="00EF5E42">
        <w:t>43.478,84 kn</w:t>
      </w:r>
      <w:r w:rsidR="00EF5E42">
        <w:t xml:space="preserve">, </w:t>
      </w:r>
      <w:r w:rsidR="00531FFE">
        <w:t>kako slijedi:</w:t>
      </w:r>
    </w:p>
    <w:p w:rsidRDefault="00A776A8" w:rsidP="00C726AC" w:rsidR="00A776A8" w:rsidRPr="00C726AC">
      <w:pPr>
        <w:jc w:val="both"/>
        <w:rPr>
          <w:rFonts w:cs="Arial"/>
          <w:sz w:val="18"/>
          <w:szCs w:val="18"/>
        </w:rPr>
      </w:pPr>
    </w:p>
    <w:tbl>
      <w:tblPr>
        <w:tblW w:type="dxa" w:w="9072"/>
        <w:tblInd w:type="dxa" w:w="108"/>
        <w:tbl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  <w:insideH w:space="0" w:sz="8" w:color="000000" w:val="single"/>
          <w:insideV w:space="0" w:sz="8" w:color="000000" w:val="single"/>
        </w:tblBorders>
        <w:tblLayout w:type="fixed"/>
        <w:tblLook w:val="00A0" w:noVBand="0" w:noHBand="0" w:lastColumn="0" w:firstColumn="1" w:lastRow="0" w:firstRow="1"/>
      </w:tblPr>
      <w:tblGrid>
        <w:gridCol w:w="709"/>
        <w:gridCol w:w="1559"/>
        <w:gridCol w:w="4962"/>
        <w:gridCol w:w="1842"/>
      </w:tblGrid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 xml:space="preserve">OIB VJEROVNIKA 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 xml:space="preserve">NAZIV VJEROVNIKA 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 xml:space="preserve">UTVRĐENI IZNOS TRAŽBINE 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1.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70023893910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AGROPLAST SISAK d.o.o.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3.228,75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2.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93183766779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ALAS INFO d.o.o.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4.991,25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3.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23759810849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ALLIANZ ZAGREB d.d.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rFonts w:hAnsi="Arial" w:ascii="Arial"/>
                <w:lang w:eastAsia="en-US"/>
              </w:rPr>
            </w:pPr>
            <w:r w:rsidRPr="004E4485">
              <w:rPr>
                <w:lang w:eastAsia="en-US"/>
              </w:rPr>
              <w:t>2.871,59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4.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93766112531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BABIĆ MARTIN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12.500,00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5.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33241406927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BETAPACK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3.027,50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6.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49843078364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BOHLER UDDEHOLM d.o.o.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28,75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7.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72513118358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CAR NE j.d.o.o.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1.603,93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8.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97776367753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CAT LOGISTIKA d.o.o.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1.375,00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9.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26187994862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CROATIA OSIGURANJE d.d.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364,30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10.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51047579807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EKONOMIKA d.o.o.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9.000,00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11.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39110701319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ETIKGRAF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6.680,00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lastRenderedPageBreak/>
              <w:t>12.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99455464348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GRAD OPATIJA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1.000,00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13.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28406115764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GRAWE HRVATSKA d.d.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2.005,89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14.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3365973101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GS 1 CROATIA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2.610,65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15.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95127493799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HOTEL PUNTA OSEJAVA d.o.o.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6.225,50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16.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68419124305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HRVATSKA RADIO TELEVIZIJA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1.396,19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17.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28921383001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HRVATSKE VODE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797,73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18.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81793146560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HRVATSKI TELEKOM d.d.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5.860,89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19.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61248075289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HRVATSKI ZAVOD ZA TRANSFUZIJSKU MEDICINU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39.890,03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20.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21184668180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IBIŠEVIĆ IVAN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104.350,00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21.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18458216879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IN TIME d.o.o.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757,61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22.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69715301002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INSTITUT RUĐER BOŠKOVIĆ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72.213,93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23.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00038948596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IRI CON d.o.o.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77.660,56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24.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65723536010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ISTARSKA KREDITNA BANKA d.d.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85.282,26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25.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20950636972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JADRAN GALENSKI LABORATORIJ d.d.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10.031,75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26.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44946290111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JAVNI BILJEŽNIK VELIBOR PANJKOVIĆ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977,50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27.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76647959421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JAVOR d.o.o u stečaju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262.943,46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28.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10383719392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KEMIG d.o.o.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323,47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29.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73166905596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 xml:space="preserve">KIMO PLAST </w:t>
            </w:r>
            <w:proofErr w:type="spellStart"/>
            <w:r w:rsidRPr="004E4485">
              <w:rPr>
                <w:lang w:eastAsia="en-US"/>
              </w:rPr>
              <w:t>vl</w:t>
            </w:r>
            <w:proofErr w:type="spellEnd"/>
            <w:r w:rsidRPr="004E4485">
              <w:rPr>
                <w:lang w:eastAsia="en-US"/>
              </w:rPr>
              <w:t>. JANKO BRIŠEVAC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16.100,00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30.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72407552380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KLANA TRANS d.o.o.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6.000,00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31.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34383404032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KLIMAOPREMA d.o.o.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2.000,00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32.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53377903082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LETIFICO d.o.o.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 xml:space="preserve">      12.376,65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33.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77671806963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LIBUKOM JURDANI d.o.o.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 xml:space="preserve">        9.241,66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34.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37830330079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LIBURNIJA PARKING d.o.o.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 xml:space="preserve">           360,00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35.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57001345377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LOHAJNER DEAN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158.832,43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36.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45257593233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MARKEK d.o.o.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91.411,60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37.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59634016363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MASA NOVA j.d.o.o.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3.625,00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38.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94170998871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 xml:space="preserve">Međunarodni prijevoz "CRNČIĆ Krk", </w:t>
            </w:r>
            <w:proofErr w:type="spellStart"/>
            <w:r w:rsidRPr="004E4485">
              <w:rPr>
                <w:lang w:eastAsia="en-US"/>
              </w:rPr>
              <w:t>vl</w:t>
            </w:r>
            <w:proofErr w:type="spellEnd"/>
            <w:r w:rsidRPr="004E4485">
              <w:rPr>
                <w:lang w:eastAsia="en-US"/>
              </w:rPr>
              <w:t>. Zdravko Crnčić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241.923,55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39.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19158233033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METIS d.d.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8.559,41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40.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ino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MI-2 GROUP, UVOZ IZVOZ d.o.o.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1.236.421,69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41.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19683033655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 xml:space="preserve">MILENA, obrt za proizvodnju i preradu bakalara, </w:t>
            </w:r>
            <w:proofErr w:type="spellStart"/>
            <w:r w:rsidRPr="004E4485">
              <w:rPr>
                <w:lang w:eastAsia="en-US"/>
              </w:rPr>
              <w:t>vl</w:t>
            </w:r>
            <w:proofErr w:type="spellEnd"/>
            <w:r w:rsidRPr="004E4485">
              <w:rPr>
                <w:lang w:eastAsia="en-US"/>
              </w:rPr>
              <w:t xml:space="preserve">. Aleksandar </w:t>
            </w:r>
            <w:proofErr w:type="spellStart"/>
            <w:r w:rsidRPr="004E4485">
              <w:rPr>
                <w:lang w:eastAsia="en-US"/>
              </w:rPr>
              <w:t>Stefanov</w:t>
            </w:r>
            <w:proofErr w:type="spellEnd"/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270,63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42.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95802489987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MILLA d.o.o.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135.150,77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43.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18683136487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MINISTARSTVO FINANCIJA-POREZNA UPRAVA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 xml:space="preserve">  77.114,03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44.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30809651013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NOA d.o.o.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33.937,50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45.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05021776835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NOVODENT d.o.o.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67,50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46.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14562571778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Obrt "ON LINE" Internet TEHNOLOGIJE, MULTIMEDIJA, E-POSLOVANJE,</w:t>
            </w:r>
          </w:p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proofErr w:type="spellStart"/>
            <w:r w:rsidRPr="004E4485">
              <w:rPr>
                <w:lang w:eastAsia="en-US"/>
              </w:rPr>
              <w:t>vl</w:t>
            </w:r>
            <w:proofErr w:type="spellEnd"/>
            <w:r w:rsidRPr="004E4485">
              <w:rPr>
                <w:lang w:eastAsia="en-US"/>
              </w:rPr>
              <w:t xml:space="preserve">. </w:t>
            </w:r>
            <w:proofErr w:type="spellStart"/>
            <w:r w:rsidRPr="004E4485">
              <w:rPr>
                <w:lang w:eastAsia="en-US"/>
              </w:rPr>
              <w:t>Robertino</w:t>
            </w:r>
            <w:proofErr w:type="spellEnd"/>
            <w:r w:rsidRPr="004E4485">
              <w:rPr>
                <w:lang w:eastAsia="en-US"/>
              </w:rPr>
              <w:t xml:space="preserve"> </w:t>
            </w:r>
            <w:proofErr w:type="spellStart"/>
            <w:r w:rsidRPr="004E4485">
              <w:rPr>
                <w:lang w:eastAsia="en-US"/>
              </w:rPr>
              <w:t>Đarmati</w:t>
            </w:r>
            <w:proofErr w:type="spellEnd"/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840,00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47.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4016601065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OBRT ZA PROIZVODNJU ALATA, METALNIH, PLASTIČNIH I GUMENIH PROIZVODA "ALATI BREZJE", VL. BERISLAV BERNARDIĆ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750,00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48.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23730024333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OPĆINA MATULJI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2.304,00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49.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19407280555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OVERSEAS TRADE d.o.o.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27.942,42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lastRenderedPageBreak/>
              <w:t>50.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29219473466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PETREK d.o.o.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67.945,38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51.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85428888562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RADIONICA ZA OBRADU METALA I PLASTIČNIH MASA VL. ŽELJKO KRESONJA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151.343,75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52.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64070307339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RI ALMAR d.o.o.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6.915,65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53.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79506059204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SELCO d.o.o.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1.400,00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54.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15805451323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 xml:space="preserve">SKOPOS OBRT ZA PREVOĐENJE I TUMAČENJE, </w:t>
            </w:r>
            <w:proofErr w:type="spellStart"/>
            <w:r w:rsidRPr="004E4485">
              <w:rPr>
                <w:lang w:eastAsia="en-US"/>
              </w:rPr>
              <w:t>vl</w:t>
            </w:r>
            <w:proofErr w:type="spellEnd"/>
            <w:r w:rsidRPr="004E4485">
              <w:rPr>
                <w:lang w:eastAsia="en-US"/>
              </w:rPr>
              <w:t>. KATARINA BLAZINA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50,00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55.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46108893754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SPAR HRVATSKA d.o.o.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124.226,56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56.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58591486513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STEČAJNA MASA JAVOR d.o.o.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653,83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57.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14170755738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SUŠANJ DRAGAN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19.800,00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58.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84808054988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SUŠANJ LENA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1.661.962,88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59.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03836530130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SUŠANJ MARIN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1.661.962,88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60.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19767167487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SUŠANJ-LUJO LEA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1.661.962,88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61.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56557951317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TEHNO PROCES, PROIZVODNI, USLUŽNI I TRGOVAČKI OBRT</w:t>
            </w:r>
          </w:p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- VL. TOMISLAV ORMUŽ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900,00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62.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70133616033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TELE 2 d.o.o.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2.009,16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63.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18348004656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TRGOVINA BRTVILA MATULJI obrt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87,85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64.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40431756987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 xml:space="preserve">Trgovina neprehrambenim proizvodima "MELIOR" Opatija, </w:t>
            </w:r>
            <w:proofErr w:type="spellStart"/>
            <w:r w:rsidRPr="004E4485">
              <w:rPr>
                <w:lang w:eastAsia="en-US"/>
              </w:rPr>
              <w:t>vl</w:t>
            </w:r>
            <w:proofErr w:type="spellEnd"/>
            <w:r w:rsidRPr="004E4485">
              <w:rPr>
                <w:lang w:eastAsia="en-US"/>
              </w:rPr>
              <w:t>. Melita Nikšić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203,12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65.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29524210204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VIPNET d.o.o.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193,32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66.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29524210204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ZAGREBAČKA BANKA d.d.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>768.532,26 kn</w:t>
            </w:r>
          </w:p>
        </w:tc>
      </w:tr>
      <w:tr w:rsidTr="004E4485" w:rsidR="004E4485" w:rsidRPr="004E4485">
        <w:trPr>
          <w:trHeight w:val="20"/>
        </w:trPr>
        <w:tc>
          <w:tcPr>
            <w:tcW w:type="dxa" w:w="70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67.</w:t>
            </w:r>
          </w:p>
        </w:tc>
        <w:tc>
          <w:tcPr>
            <w:tcW w:type="dxa" w:w="1559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33722890668</w:t>
            </w:r>
          </w:p>
        </w:tc>
        <w:tc>
          <w:tcPr>
            <w:tcW w:type="dxa" w:w="4962"/>
          </w:tcPr>
          <w:p w:rsidRDefault="004E4485" w:rsidP="004E4485" w:rsidR="004E4485" w:rsidRPr="004E4485">
            <w:pPr>
              <w:pStyle w:val="Bezproreda"/>
              <w:rPr>
                <w:lang w:eastAsia="en-US"/>
              </w:rPr>
            </w:pPr>
            <w:r w:rsidRPr="004E4485">
              <w:rPr>
                <w:lang w:eastAsia="en-US"/>
              </w:rPr>
              <w:t>ZATVOR U RIJECI</w:t>
            </w:r>
          </w:p>
        </w:tc>
        <w:tc>
          <w:tcPr>
            <w:tcW w:type="dxa" w:w="1842"/>
          </w:tcPr>
          <w:p w:rsidRDefault="004E4485" w:rsidP="004E4485" w:rsidR="004E4485" w:rsidRPr="004E4485">
            <w:pPr>
              <w:pStyle w:val="Bezproreda"/>
              <w:jc w:val="right"/>
              <w:rPr>
                <w:lang w:eastAsia="en-US"/>
              </w:rPr>
            </w:pPr>
            <w:r w:rsidRPr="004E4485">
              <w:rPr>
                <w:lang w:eastAsia="en-US"/>
              </w:rPr>
              <w:t xml:space="preserve">      10.758,06 kn</w:t>
            </w:r>
          </w:p>
        </w:tc>
      </w:tr>
    </w:tbl>
    <w:p w:rsidRDefault="007F78D9" w:rsidP="003F2BAF" w:rsidR="007F78D9" w:rsidRPr="0065620B">
      <w:pPr>
        <w:jc w:val="both"/>
      </w:pPr>
    </w:p>
    <w:p w:rsidRDefault="002B35A0" w:rsidP="007F78D9" w:rsidR="007F78D9">
      <w:pPr>
        <w:jc w:val="both"/>
        <w:rPr>
          <w:bCs/>
        </w:rPr>
      </w:pPr>
      <w:r w:rsidRPr="0065620B">
        <w:t xml:space="preserve">kojom nagodbom se </w:t>
      </w:r>
      <w:r w:rsidR="003F2BAF" w:rsidRPr="0065620B">
        <w:t>d</w:t>
      </w:r>
      <w:r w:rsidRPr="0065620B">
        <w:t>užnik</w:t>
      </w:r>
      <w:r w:rsidR="00DC1677" w:rsidRPr="0065620B">
        <w:t xml:space="preserve"> </w:t>
      </w:r>
      <w:r w:rsidRPr="0065620B">
        <w:t xml:space="preserve">obvezuje </w:t>
      </w:r>
      <w:r w:rsidR="00911EE1" w:rsidRPr="0065620B">
        <w:t xml:space="preserve">sukladno </w:t>
      </w:r>
      <w:r w:rsidRPr="0065620B">
        <w:t>rješenj</w:t>
      </w:r>
      <w:r w:rsidR="00911EE1" w:rsidRPr="0065620B">
        <w:t>u</w:t>
      </w:r>
      <w:r w:rsidRPr="0065620B">
        <w:t xml:space="preserve"> o prihvaćanju plana financijskog restrukturiranja </w:t>
      </w:r>
      <w:r w:rsidR="004E4485" w:rsidRPr="004E4485">
        <w:rPr>
          <w:bCs/>
        </w:rPr>
        <w:t xml:space="preserve">Financijske Agencije </w:t>
      </w:r>
      <w:proofErr w:type="spellStart"/>
      <w:r w:rsidR="004E4485" w:rsidRPr="004E4485">
        <w:rPr>
          <w:bCs/>
        </w:rPr>
        <w:t>posl</w:t>
      </w:r>
      <w:proofErr w:type="spellEnd"/>
      <w:r w:rsidR="004E4485" w:rsidRPr="004E4485">
        <w:rPr>
          <w:bCs/>
        </w:rPr>
        <w:t xml:space="preserve">. br. Klasa: UP-I/110/07/15-01/8473, </w:t>
      </w:r>
      <w:proofErr w:type="spellStart"/>
      <w:r w:rsidR="004E4485" w:rsidRPr="004E4485">
        <w:rPr>
          <w:bCs/>
        </w:rPr>
        <w:t>Ur</w:t>
      </w:r>
      <w:proofErr w:type="spellEnd"/>
      <w:r w:rsidR="004E4485" w:rsidRPr="004E4485">
        <w:rPr>
          <w:bCs/>
        </w:rPr>
        <w:t xml:space="preserve">. </w:t>
      </w:r>
      <w:proofErr w:type="spellStart"/>
      <w:r w:rsidR="004E4485" w:rsidRPr="004E4485">
        <w:rPr>
          <w:bCs/>
        </w:rPr>
        <w:t>br</w:t>
      </w:r>
      <w:proofErr w:type="spellEnd"/>
      <w:r w:rsidR="004E4485" w:rsidRPr="004E4485">
        <w:rPr>
          <w:bCs/>
        </w:rPr>
        <w:t>: 04-06-16-8473-52 od 4. travnja 2016</w:t>
      </w:r>
      <w:r w:rsidR="00C726AC" w:rsidRPr="00C726AC">
        <w:rPr>
          <w:bCs/>
        </w:rPr>
        <w:t xml:space="preserve">. </w:t>
      </w:r>
      <w:r w:rsidR="007A093D" w:rsidRPr="0065620B">
        <w:rPr>
          <w:bCs/>
        </w:rPr>
        <w:t>namiriti tražbin</w:t>
      </w:r>
      <w:r w:rsidR="00CF4A0D">
        <w:rPr>
          <w:bCs/>
        </w:rPr>
        <w:t>e</w:t>
      </w:r>
      <w:r w:rsidR="007A093D" w:rsidRPr="0065620B">
        <w:rPr>
          <w:bCs/>
        </w:rPr>
        <w:t xml:space="preserve"> vjerovni</w:t>
      </w:r>
      <w:r w:rsidR="001D6EF2">
        <w:rPr>
          <w:bCs/>
        </w:rPr>
        <w:t>ka</w:t>
      </w:r>
      <w:r w:rsidR="007A093D" w:rsidRPr="0065620B">
        <w:rPr>
          <w:bCs/>
        </w:rPr>
        <w:t xml:space="preserve"> kako slijedi</w:t>
      </w:r>
      <w:r w:rsidR="0065620B">
        <w:rPr>
          <w:bCs/>
        </w:rPr>
        <w:t>:</w:t>
      </w:r>
    </w:p>
    <w:p w:rsidRDefault="004E4485" w:rsidP="004E4485" w:rsidR="004E4485" w:rsidRPr="00EB518F">
      <w:pPr>
        <w:numPr>
          <w:ilvl w:val="0"/>
          <w:numId w:val="3"/>
        </w:numPr>
        <w:ind w:left="360"/>
        <w:jc w:val="both"/>
        <w:rPr>
          <w:bCs/>
        </w:rPr>
      </w:pPr>
      <w:r w:rsidRPr="00F62FB8">
        <w:rPr>
          <w:bCs/>
        </w:rPr>
        <w:t xml:space="preserve">tražbina vjerovnika </w:t>
      </w:r>
      <w:r>
        <w:t xml:space="preserve">GRAD OPATIJA, Maršala Tita 3, Opatija </w:t>
      </w:r>
      <w:r w:rsidRPr="00F62FB8">
        <w:t xml:space="preserve">(OIB </w:t>
      </w:r>
      <w:r>
        <w:t>99455464348</w:t>
      </w:r>
      <w:r w:rsidRPr="00F62FB8">
        <w:t xml:space="preserve">) utvrđena je u ukupnom iznosu od </w:t>
      </w:r>
      <w:r>
        <w:t xml:space="preserve">1.000,00 </w:t>
      </w:r>
      <w:r w:rsidRPr="00F62FB8">
        <w:t>kn.</w:t>
      </w:r>
      <w:r w:rsidRPr="00F62FB8">
        <w:rPr>
          <w:bCs/>
        </w:rPr>
        <w:t xml:space="preserve"> </w:t>
      </w:r>
      <w:r>
        <w:rPr>
          <w:bCs/>
        </w:rPr>
        <w:t>Nakon otpisa dijela tražbine u iznosu od 700,00 kn, preostali iznos tražbine u visini od 300,00 kn d</w:t>
      </w:r>
      <w:r>
        <w:t xml:space="preserve">užnik će namiriti nakon isteka počeka od 12 mjeseci u 36 jednakih mjesečnih anuiteta, uz kamatnu stopu od 4,5%, računajući od pravomoćnosti Rješenja o odobravanju sklapanja </w:t>
      </w:r>
      <w:proofErr w:type="spellStart"/>
      <w:r>
        <w:t>predstečajne</w:t>
      </w:r>
      <w:proofErr w:type="spellEnd"/>
      <w:r>
        <w:t xml:space="preserve"> nagodbe pred Trgovačkim sudom. Prvi anuitet dužnik će namiriti 15. u mjesecu, 12 mjeseci nakon pravomoćnosti Rješenja o odobravanju sklapanja </w:t>
      </w:r>
      <w:proofErr w:type="spellStart"/>
      <w:r>
        <w:t>predstečajne</w:t>
      </w:r>
      <w:proofErr w:type="spellEnd"/>
      <w:r>
        <w:t xml:space="preserve"> nagodbe, dok će svaki naredni anuitet</w:t>
      </w:r>
      <w:r w:rsidRPr="00A30B63">
        <w:t xml:space="preserve"> </w:t>
      </w:r>
      <w:r>
        <w:t>dužnik namirivati mjesečno, najkasnije do 15. u mjesecu za prethodni mjesec;</w:t>
      </w:r>
    </w:p>
    <w:p w:rsidRDefault="004E4485" w:rsidP="004E4485" w:rsidR="004E4485" w:rsidRPr="00EB518F">
      <w:pPr>
        <w:numPr>
          <w:ilvl w:val="0"/>
          <w:numId w:val="3"/>
        </w:numPr>
        <w:ind w:left="360"/>
        <w:jc w:val="both"/>
        <w:rPr>
          <w:bCs/>
        </w:rPr>
      </w:pPr>
      <w:r>
        <w:rPr>
          <w:bCs/>
        </w:rPr>
        <w:t>tražbina</w:t>
      </w:r>
      <w:r w:rsidRPr="00EA5ED5">
        <w:rPr>
          <w:bCs/>
        </w:rPr>
        <w:t xml:space="preserve"> vjerovnika </w:t>
      </w:r>
      <w:r w:rsidRPr="00EA5ED5">
        <w:t xml:space="preserve">Hrvatska radiotelevizija, Prisavlje 3, Zagreb (OIB 68419124305) utvrđena je u ukupnom iznosu od 1.396,19 kn. </w:t>
      </w:r>
      <w:r>
        <w:rPr>
          <w:bCs/>
        </w:rPr>
        <w:t>Nakon otpisa dijela tražbine u iznosu od 977,33 kn, preostali iznos tražbine u visini od 418,86 kn d</w:t>
      </w:r>
      <w:r>
        <w:t xml:space="preserve">užnik će namiriti nakon isteka počeka od 12 mjeseci u 36 jednakih mjesečnih anuiteta, uz kamatnu stopu od 4,5%, računajući od pravomoćnosti Rješenja o odobravanju sklapanja </w:t>
      </w:r>
      <w:proofErr w:type="spellStart"/>
      <w:r>
        <w:t>predstečajne</w:t>
      </w:r>
      <w:proofErr w:type="spellEnd"/>
      <w:r>
        <w:t xml:space="preserve"> nagodbe pred Trgovačkim sudom. Prvi anuitet dužnik će namiriti 15. u mjesecu, 12 mjeseci nakon pravomoćnosti Rješenja o odobravanju sklapanja </w:t>
      </w:r>
      <w:proofErr w:type="spellStart"/>
      <w:r>
        <w:t>predstečajne</w:t>
      </w:r>
      <w:proofErr w:type="spellEnd"/>
      <w:r>
        <w:t xml:space="preserve"> nagodbe, dok će svaki naredni anuitet dužnik namirivati mjesečno, najkasnije do 15. u mjesecu za prethodni mjesec;</w:t>
      </w:r>
    </w:p>
    <w:p w:rsidRDefault="004E4485" w:rsidP="004E4485" w:rsidR="004E4485" w:rsidRPr="00F04F8A">
      <w:pPr>
        <w:numPr>
          <w:ilvl w:val="0"/>
          <w:numId w:val="3"/>
        </w:numPr>
        <w:ind w:left="360"/>
        <w:jc w:val="both"/>
        <w:rPr>
          <w:bCs/>
        </w:rPr>
      </w:pPr>
      <w:r w:rsidRPr="00D3775E">
        <w:rPr>
          <w:bCs/>
        </w:rPr>
        <w:t xml:space="preserve">tražbina vjerovnika </w:t>
      </w:r>
      <w:r w:rsidRPr="00D3775E">
        <w:t>Hrvatske vode, pravna osoba za upravljanje vodama, Ulica grada Vukovara 220, Zagreb (OIB 28921383001) utvrđena je u ukupnom iznosu od 797,73 kn.</w:t>
      </w:r>
      <w:r w:rsidRPr="00D3775E">
        <w:rPr>
          <w:bCs/>
        </w:rPr>
        <w:t xml:space="preserve"> </w:t>
      </w:r>
      <w:r>
        <w:rPr>
          <w:bCs/>
        </w:rPr>
        <w:t xml:space="preserve">Nakon otpisa dijela tražbine u iznosu od 558,41 kn, preostali iznos tražbine u visini od </w:t>
      </w:r>
      <w:r>
        <w:rPr>
          <w:bCs/>
        </w:rPr>
        <w:lastRenderedPageBreak/>
        <w:t>239,32 kn d</w:t>
      </w:r>
      <w:r>
        <w:t xml:space="preserve">užnik će namiriti nakon isteka počeka od 12 mjeseci u 36 jednakih mjesečnih anuiteta, uz kamatnu stopu od 4,5%, računajući od pravomoćnosti Rješenja o odobravanju sklapanja </w:t>
      </w:r>
      <w:proofErr w:type="spellStart"/>
      <w:r>
        <w:t>predstečajne</w:t>
      </w:r>
      <w:proofErr w:type="spellEnd"/>
      <w:r>
        <w:t xml:space="preserve"> nagodbe pred Trgovačkim sudom. Prvi anuitet dužnik će namiriti 15. u mjesecu, 12 mjeseci nakon pravomoćnosti Rješenja o odobravanju sklapanja </w:t>
      </w:r>
      <w:proofErr w:type="spellStart"/>
      <w:r>
        <w:t>predstečajne</w:t>
      </w:r>
      <w:proofErr w:type="spellEnd"/>
      <w:r>
        <w:t xml:space="preserve"> nagodbe, dok će svaki naredni anuitet dužnik namirivati mjesečno,</w:t>
      </w:r>
      <w:r w:rsidRPr="00AE25A3">
        <w:t xml:space="preserve"> </w:t>
      </w:r>
      <w:r>
        <w:t>najkasnije do 15. u mjesecu za prethodni mjesec;</w:t>
      </w:r>
    </w:p>
    <w:p w:rsidRDefault="004E4485" w:rsidP="004E4485" w:rsidR="004E4485" w:rsidRPr="00F04F8A">
      <w:pPr>
        <w:numPr>
          <w:ilvl w:val="0"/>
          <w:numId w:val="3"/>
        </w:numPr>
        <w:ind w:left="360"/>
        <w:jc w:val="both"/>
        <w:rPr>
          <w:bCs/>
        </w:rPr>
      </w:pPr>
      <w:r w:rsidRPr="00D3775E">
        <w:rPr>
          <w:bCs/>
        </w:rPr>
        <w:t xml:space="preserve">tražbina vjerovnika </w:t>
      </w:r>
      <w:r>
        <w:rPr>
          <w:bCs/>
        </w:rPr>
        <w:t xml:space="preserve">REPUBLIKA HRVATSKA, </w:t>
      </w:r>
      <w:r>
        <w:t>MINISTARSTVO FINANCIJA</w:t>
      </w:r>
      <w:r w:rsidRPr="00D3775E">
        <w:t xml:space="preserve">, </w:t>
      </w:r>
      <w:r>
        <w:t>POREZNA UPRAVA, Katančićeva 5, Zagreb</w:t>
      </w:r>
      <w:r w:rsidRPr="00D3775E">
        <w:t xml:space="preserve"> (OIB </w:t>
      </w:r>
      <w:r>
        <w:t>18683136487</w:t>
      </w:r>
      <w:r w:rsidRPr="00D3775E">
        <w:t xml:space="preserve">) utvrđena je u ukupnom iznosu od </w:t>
      </w:r>
      <w:r>
        <w:t xml:space="preserve">77.114,03 </w:t>
      </w:r>
      <w:r w:rsidRPr="00D3775E">
        <w:t>kn.</w:t>
      </w:r>
      <w:r w:rsidRPr="00D3775E">
        <w:rPr>
          <w:bCs/>
        </w:rPr>
        <w:t xml:space="preserve"> </w:t>
      </w:r>
      <w:r>
        <w:rPr>
          <w:bCs/>
        </w:rPr>
        <w:t>Nakon otpisa dijela tražbine u iznosu od 53.979,82 kn, preostali iznos tražbine u visini od 23.134,21 kn d</w:t>
      </w:r>
      <w:r>
        <w:t xml:space="preserve">užnik će namiriti nakon isteka počeka od 12 mjeseci u 36 jednakih mjesečnih anuiteta, uz kamatnu stopu od 4,5%, računajući od pravomoćnosti Rješenja o odobravanju sklapanja </w:t>
      </w:r>
      <w:proofErr w:type="spellStart"/>
      <w:r>
        <w:t>predstečajne</w:t>
      </w:r>
      <w:proofErr w:type="spellEnd"/>
      <w:r>
        <w:t xml:space="preserve"> nagodbe pred Trgovačkim sudom. Prvi anuitet dužnik će namiriti 15. u mjesecu, 12 mjeseci nakon pravomoćnosti Rješenja o odobravanju sklapanja </w:t>
      </w:r>
      <w:proofErr w:type="spellStart"/>
      <w:r>
        <w:t>predstečajne</w:t>
      </w:r>
      <w:proofErr w:type="spellEnd"/>
      <w:r>
        <w:t xml:space="preserve"> nagodbe, dok će svaki naredni anuitet</w:t>
      </w:r>
      <w:r w:rsidRPr="00A30B63">
        <w:t xml:space="preserve"> </w:t>
      </w:r>
      <w:r>
        <w:t>dužnik namirivati mjesečno, najkasnije do 15. u mjesecu za prethodni mjesec;</w:t>
      </w:r>
    </w:p>
    <w:p w:rsidRDefault="004E4485" w:rsidP="004E4485" w:rsidR="004E4485" w:rsidRPr="00457E28">
      <w:pPr>
        <w:numPr>
          <w:ilvl w:val="0"/>
          <w:numId w:val="3"/>
        </w:numPr>
        <w:ind w:left="360"/>
        <w:jc w:val="both"/>
        <w:rPr>
          <w:bCs/>
        </w:rPr>
      </w:pPr>
      <w:r w:rsidRPr="00D3775E">
        <w:rPr>
          <w:bCs/>
        </w:rPr>
        <w:t xml:space="preserve">tražbina vjerovnika </w:t>
      </w:r>
      <w:r>
        <w:rPr>
          <w:bCs/>
        </w:rPr>
        <w:t>OPĆINA MATULJI, Trg maršala Tita 11, Matulji</w:t>
      </w:r>
      <w:r w:rsidRPr="00D3775E">
        <w:t xml:space="preserve"> (OIB </w:t>
      </w:r>
      <w:r>
        <w:t>23730024333</w:t>
      </w:r>
      <w:r w:rsidRPr="00D3775E">
        <w:t xml:space="preserve">) utvrđena je u ukupnom iznosu od </w:t>
      </w:r>
      <w:r>
        <w:t xml:space="preserve">2.304,00 </w:t>
      </w:r>
      <w:r w:rsidRPr="00D3775E">
        <w:t>kn.</w:t>
      </w:r>
      <w:r w:rsidRPr="00D3775E">
        <w:rPr>
          <w:bCs/>
        </w:rPr>
        <w:t xml:space="preserve"> </w:t>
      </w:r>
      <w:r>
        <w:rPr>
          <w:bCs/>
        </w:rPr>
        <w:t>Nakon otpisa dijela tražbine u iznosu od 1.612,80 kn, preostali iznos tražbine u visini od 691,20 kn d</w:t>
      </w:r>
      <w:r>
        <w:t xml:space="preserve">užnik će namiriti nakon isteka počeka od 12 mjeseci u 36 jednakih mjesečnih anuiteta, uz kamatnu stopu od 4,5%, računajući od pravomoćnosti Rješenja o odobravanju sklapanja </w:t>
      </w:r>
      <w:proofErr w:type="spellStart"/>
      <w:r>
        <w:t>predstečajne</w:t>
      </w:r>
      <w:proofErr w:type="spellEnd"/>
      <w:r>
        <w:t xml:space="preserve"> nagodbe pred Trgovačkim sudom. Prvi anuitet dužnik će namiriti 15. u mjesecu, 12 mjeseci nakon pravomoćnosti Rješenja o odobravanju sklapanja </w:t>
      </w:r>
      <w:proofErr w:type="spellStart"/>
      <w:r>
        <w:t>predstečajne</w:t>
      </w:r>
      <w:proofErr w:type="spellEnd"/>
      <w:r>
        <w:t xml:space="preserve"> nagodbe, dok će svaki naredni anuitet dužnik namirivati mjesečno, najkasnije do 15. u mjesecu za prethodni mjesec;</w:t>
      </w:r>
    </w:p>
    <w:p w:rsidRDefault="004E4485" w:rsidP="004E4485" w:rsidR="004E4485" w:rsidRPr="00457E28">
      <w:pPr>
        <w:numPr>
          <w:ilvl w:val="0"/>
          <w:numId w:val="3"/>
        </w:numPr>
        <w:ind w:left="360"/>
        <w:jc w:val="both"/>
        <w:rPr>
          <w:bCs/>
        </w:rPr>
      </w:pPr>
      <w:r w:rsidRPr="00D3775E">
        <w:rPr>
          <w:bCs/>
        </w:rPr>
        <w:t xml:space="preserve">tražbina vjerovnika </w:t>
      </w:r>
      <w:r>
        <w:rPr>
          <w:bCs/>
        </w:rPr>
        <w:t>ZATVOR U RIJECI, Žrtava fašizma 5, Rijeka</w:t>
      </w:r>
      <w:r w:rsidRPr="00D3775E">
        <w:t xml:space="preserve"> (OIB </w:t>
      </w:r>
      <w:r>
        <w:t>33722890668</w:t>
      </w:r>
      <w:r w:rsidRPr="00D3775E">
        <w:t xml:space="preserve">) utvrđena je u ukupnom iznosu od </w:t>
      </w:r>
      <w:r>
        <w:t xml:space="preserve">10.758,06 </w:t>
      </w:r>
      <w:r w:rsidRPr="00D3775E">
        <w:t>kn.</w:t>
      </w:r>
      <w:r w:rsidRPr="00D3775E">
        <w:rPr>
          <w:bCs/>
        </w:rPr>
        <w:t xml:space="preserve"> </w:t>
      </w:r>
      <w:r>
        <w:rPr>
          <w:bCs/>
        </w:rPr>
        <w:t>Nakon otpisa dijela tražbine u iznosu od 7.530,64 kn, preostali iznos tražbine u visini od 3.227,42 kn d</w:t>
      </w:r>
      <w:r>
        <w:t xml:space="preserve">užnik će namiriti nakon isteka počeka od 12 mjeseci u 36 jednakih mjesečnih anuiteta, uz kamatnu stopu od 4,5%, računajući od pravomoćnosti Rješenja o odobravanju sklapanja </w:t>
      </w:r>
      <w:proofErr w:type="spellStart"/>
      <w:r>
        <w:t>predstečajne</w:t>
      </w:r>
      <w:proofErr w:type="spellEnd"/>
      <w:r>
        <w:t xml:space="preserve"> nagodbe pred Trgovačkim sudom. Prvi anuitet dužnik će namiriti 15. u mjesecu, 12 mjeseci nakon pravomoćnosti Rješenja o odobravanju sklapanja </w:t>
      </w:r>
      <w:proofErr w:type="spellStart"/>
      <w:r>
        <w:t>predstečajne</w:t>
      </w:r>
      <w:proofErr w:type="spellEnd"/>
      <w:r>
        <w:t xml:space="preserve"> nagodbe, dok će svaki naredni anuitet dužnik namirivati mjesečno, najkasnije do 15. u mjesecu za prethodni mjesec;</w:t>
      </w:r>
    </w:p>
    <w:p w:rsidRDefault="004E4485" w:rsidP="004E4485" w:rsidR="004E4485" w:rsidRPr="00D749D1">
      <w:pPr>
        <w:numPr>
          <w:ilvl w:val="0"/>
          <w:numId w:val="3"/>
        </w:numPr>
        <w:ind w:left="360"/>
        <w:jc w:val="both"/>
        <w:rPr>
          <w:bCs/>
        </w:rPr>
      </w:pPr>
      <w:r w:rsidRPr="00D3775E">
        <w:rPr>
          <w:bCs/>
        </w:rPr>
        <w:t xml:space="preserve">tražbina vjerovnika </w:t>
      </w:r>
      <w:r>
        <w:rPr>
          <w:bCs/>
        </w:rPr>
        <w:t xml:space="preserve">ALLIANZ ZAGREB d.d. Zagreb, </w:t>
      </w:r>
      <w:proofErr w:type="spellStart"/>
      <w:r>
        <w:rPr>
          <w:bCs/>
        </w:rPr>
        <w:t>Heinzelova</w:t>
      </w:r>
      <w:proofErr w:type="spellEnd"/>
      <w:r>
        <w:rPr>
          <w:bCs/>
        </w:rPr>
        <w:t xml:space="preserve"> 70</w:t>
      </w:r>
      <w:r w:rsidRPr="00D3775E">
        <w:t xml:space="preserve"> (OIB </w:t>
      </w:r>
      <w:r>
        <w:t>23759810849</w:t>
      </w:r>
      <w:r w:rsidRPr="00D3775E">
        <w:t xml:space="preserve">) utvrđena je u ukupnom iznosu od </w:t>
      </w:r>
      <w:r>
        <w:t xml:space="preserve">2.871,59 </w:t>
      </w:r>
      <w:r w:rsidRPr="00D3775E">
        <w:t>kn.</w:t>
      </w:r>
      <w:r w:rsidRPr="00D3775E">
        <w:rPr>
          <w:bCs/>
        </w:rPr>
        <w:t xml:space="preserve"> </w:t>
      </w:r>
      <w:r>
        <w:rPr>
          <w:bCs/>
        </w:rPr>
        <w:t>D</w:t>
      </w:r>
      <w:r>
        <w:t xml:space="preserve">užnik će namiriti tražbinu nakon isteka počeka od 6 mjeseci u 60 jednakih mjesečnih anuiteta, uz kamatnu stopu od 6,00%, računajući od pravomoćnosti Rješenja o odobravanju sklapanja </w:t>
      </w:r>
      <w:proofErr w:type="spellStart"/>
      <w:r>
        <w:t>predstečajne</w:t>
      </w:r>
      <w:proofErr w:type="spellEnd"/>
      <w:r>
        <w:t xml:space="preserve"> nagodbe pred Trgovačkim sudom. Prvi anuitet dužnik će namiriti 15. u mjesecu, 6 mjeseci nakon pravomoćnosti Rješenja o odobravanju sklapanja </w:t>
      </w:r>
      <w:proofErr w:type="spellStart"/>
      <w:r>
        <w:t>predstečajne</w:t>
      </w:r>
      <w:proofErr w:type="spellEnd"/>
      <w:r>
        <w:t xml:space="preserve"> nagodbe, dok će svaki naredni anuitet dužnik namirivati mjesečno, najkasnije do 15. u mjesecu za prethodni mjesec;</w:t>
      </w:r>
    </w:p>
    <w:p w:rsidRDefault="004E4485" w:rsidP="004E4485" w:rsidR="004E4485" w:rsidRPr="00D749D1">
      <w:pPr>
        <w:numPr>
          <w:ilvl w:val="0"/>
          <w:numId w:val="3"/>
        </w:numPr>
        <w:ind w:left="360"/>
        <w:jc w:val="both"/>
        <w:rPr>
          <w:bCs/>
        </w:rPr>
      </w:pPr>
      <w:r w:rsidRPr="00D3775E">
        <w:rPr>
          <w:bCs/>
        </w:rPr>
        <w:t xml:space="preserve">tražbina vjerovnika </w:t>
      </w:r>
      <w:r>
        <w:rPr>
          <w:bCs/>
        </w:rPr>
        <w:t xml:space="preserve">CROATIA OSIGURANJE d.d. Zagreb, </w:t>
      </w:r>
      <w:proofErr w:type="spellStart"/>
      <w:r>
        <w:rPr>
          <w:bCs/>
        </w:rPr>
        <w:t>Miramarska</w:t>
      </w:r>
      <w:proofErr w:type="spellEnd"/>
      <w:r>
        <w:rPr>
          <w:bCs/>
        </w:rPr>
        <w:t xml:space="preserve"> 22</w:t>
      </w:r>
      <w:r w:rsidRPr="00D3775E">
        <w:t xml:space="preserve"> (OIB </w:t>
      </w:r>
      <w:r>
        <w:t>26187994862</w:t>
      </w:r>
      <w:r w:rsidRPr="00D3775E">
        <w:t xml:space="preserve">) utvrđena je u ukupnom iznosu od </w:t>
      </w:r>
      <w:r>
        <w:t xml:space="preserve">364,30 </w:t>
      </w:r>
      <w:r w:rsidRPr="00D3775E">
        <w:t>kn.</w:t>
      </w:r>
      <w:r w:rsidRPr="00D3775E">
        <w:rPr>
          <w:bCs/>
        </w:rPr>
        <w:t xml:space="preserve"> </w:t>
      </w:r>
      <w:r>
        <w:rPr>
          <w:bCs/>
        </w:rPr>
        <w:t>D</w:t>
      </w:r>
      <w:r>
        <w:t xml:space="preserve">užnik će namiriti tražbinu nakon isteka počeka od 6 mjeseci u 60 jednakih mjesečnih anuiteta, uz kamatnu stopu od 6,00%, računajući od pravomoćnosti Rješenja o odobravanju sklapanja </w:t>
      </w:r>
      <w:proofErr w:type="spellStart"/>
      <w:r>
        <w:t>predstečajne</w:t>
      </w:r>
      <w:proofErr w:type="spellEnd"/>
      <w:r>
        <w:t xml:space="preserve"> nagodbe pred Trgovačkim sudom. Prvi anuitet dužnik će namiriti 15. u mjesecu, 6 mjeseci nakon pravomoćnosti Rješenja o odobravanju sklapanja </w:t>
      </w:r>
      <w:proofErr w:type="spellStart"/>
      <w:r>
        <w:t>predstečajne</w:t>
      </w:r>
      <w:proofErr w:type="spellEnd"/>
      <w:r>
        <w:t xml:space="preserve"> nagodbe, dok će svaki naredni anuitet dužnik namirivati mjesečno, najkasnije do 15. u mjesecu za prethodni mjesec;</w:t>
      </w:r>
    </w:p>
    <w:p w:rsidRDefault="004E4485" w:rsidP="004E4485" w:rsidR="004E4485" w:rsidRPr="00D749D1">
      <w:pPr>
        <w:numPr>
          <w:ilvl w:val="0"/>
          <w:numId w:val="3"/>
        </w:numPr>
        <w:ind w:left="360"/>
        <w:jc w:val="both"/>
        <w:rPr>
          <w:bCs/>
        </w:rPr>
      </w:pPr>
      <w:r w:rsidRPr="00D3775E">
        <w:rPr>
          <w:bCs/>
        </w:rPr>
        <w:lastRenderedPageBreak/>
        <w:t xml:space="preserve">tražbina vjerovnika </w:t>
      </w:r>
      <w:r w:rsidRPr="00D749D1">
        <w:rPr>
          <w:bCs/>
        </w:rPr>
        <w:t xml:space="preserve">GRAWE Hrvatska </w:t>
      </w:r>
      <w:r>
        <w:rPr>
          <w:bCs/>
        </w:rPr>
        <w:t>d.d. Zagreb, Ulica grada Vukovara 5</w:t>
      </w:r>
      <w:r w:rsidRPr="00D3775E">
        <w:t xml:space="preserve"> (OIB </w:t>
      </w:r>
      <w:r>
        <w:t>28406115764</w:t>
      </w:r>
      <w:r w:rsidRPr="00D3775E">
        <w:t xml:space="preserve">) utvrđena je u ukupnom iznosu od </w:t>
      </w:r>
      <w:r>
        <w:t xml:space="preserve">2.005,89 </w:t>
      </w:r>
      <w:r w:rsidRPr="00D3775E">
        <w:t>kn.</w:t>
      </w:r>
      <w:r w:rsidRPr="00D3775E">
        <w:rPr>
          <w:bCs/>
        </w:rPr>
        <w:t xml:space="preserve"> </w:t>
      </w:r>
      <w:r>
        <w:rPr>
          <w:bCs/>
        </w:rPr>
        <w:t>D</w:t>
      </w:r>
      <w:r>
        <w:t xml:space="preserve">užnik će namiriti tražbinu nakon isteka počeka od 6 mjeseci u 60 jednakih mjesečnih anuiteta, uz kamatnu stopu od 6,00%, računajući od pravomoćnosti Rješenja o odobravanju sklapanja </w:t>
      </w:r>
      <w:proofErr w:type="spellStart"/>
      <w:r>
        <w:t>predstečajne</w:t>
      </w:r>
      <w:proofErr w:type="spellEnd"/>
      <w:r>
        <w:t xml:space="preserve"> nagodbe pred Trgovačkim sudom. Prvi anuitet dužnik će namiriti 15. u mjesecu, 6 mjeseci nakon pravomoćnosti Rješenja o odobravanju sklapanja </w:t>
      </w:r>
      <w:proofErr w:type="spellStart"/>
      <w:r>
        <w:t>predstečajne</w:t>
      </w:r>
      <w:proofErr w:type="spellEnd"/>
      <w:r>
        <w:t xml:space="preserve"> nagodbe, dok će svaki naredni anuitet dužnik namirivati mjesečno, najkasnije do 15. u mjesecu za prethodni mjesec;</w:t>
      </w:r>
    </w:p>
    <w:p w:rsidRDefault="004E4485" w:rsidP="004E4485" w:rsidR="004E4485" w:rsidRPr="00FE75DB">
      <w:pPr>
        <w:numPr>
          <w:ilvl w:val="0"/>
          <w:numId w:val="3"/>
        </w:numPr>
        <w:ind w:left="360"/>
        <w:jc w:val="both"/>
        <w:rPr>
          <w:bCs/>
        </w:rPr>
      </w:pPr>
      <w:r w:rsidRPr="00D3775E">
        <w:rPr>
          <w:bCs/>
        </w:rPr>
        <w:t xml:space="preserve">tražbina vjerovnika </w:t>
      </w:r>
      <w:r>
        <w:rPr>
          <w:bCs/>
        </w:rPr>
        <w:t>ISTARSKA KREDITNA BANKA UMAG</w:t>
      </w:r>
      <w:r w:rsidRPr="00D749D1">
        <w:rPr>
          <w:bCs/>
        </w:rPr>
        <w:t xml:space="preserve"> </w:t>
      </w:r>
      <w:r>
        <w:rPr>
          <w:bCs/>
        </w:rPr>
        <w:t>d.d. Umag, Ernesta Miloša 1</w:t>
      </w:r>
      <w:r w:rsidRPr="00D3775E">
        <w:t xml:space="preserve"> (OIB </w:t>
      </w:r>
      <w:r>
        <w:t>65723536010</w:t>
      </w:r>
      <w:r w:rsidRPr="00D3775E">
        <w:t xml:space="preserve">) utvrđena je u ukupnom iznosu od </w:t>
      </w:r>
      <w:r>
        <w:t xml:space="preserve">85.282,26 </w:t>
      </w:r>
      <w:r w:rsidRPr="00D3775E">
        <w:t>kn.</w:t>
      </w:r>
      <w:r w:rsidRPr="00D3775E">
        <w:rPr>
          <w:bCs/>
        </w:rPr>
        <w:t xml:space="preserve"> </w:t>
      </w:r>
      <w:r>
        <w:rPr>
          <w:bCs/>
        </w:rPr>
        <w:t>D</w:t>
      </w:r>
      <w:r>
        <w:t xml:space="preserve">užnik će namiriti tražbinu nakon isteka počeka od 6 mjeseci u 60 jednakih mjesečnih anuiteta, uz kamatnu stopu od 6,00%, računajući od pravomoćnosti Rješenja o odobravanju sklapanja </w:t>
      </w:r>
      <w:proofErr w:type="spellStart"/>
      <w:r>
        <w:t>predstečajne</w:t>
      </w:r>
      <w:proofErr w:type="spellEnd"/>
      <w:r>
        <w:t xml:space="preserve"> nagodbe pred Trgovačkim sudom. Prvi anuitet dužnik će namiriti 15. u mjesecu, 6 mjeseci nakon pravomoćnosti Rješenja o odobravanju sklapanja </w:t>
      </w:r>
      <w:proofErr w:type="spellStart"/>
      <w:r>
        <w:t>predstečajne</w:t>
      </w:r>
      <w:proofErr w:type="spellEnd"/>
      <w:r>
        <w:t xml:space="preserve"> nagodbe, dok će svaki naredni anuitet dužnik namirivati mjesečno, najkasnije do 15. u mjesecu za prethodni mjesec;</w:t>
      </w:r>
    </w:p>
    <w:p w:rsidRDefault="004E4485" w:rsidP="004E4485" w:rsidR="004E4485" w:rsidRPr="00AD6AA2">
      <w:pPr>
        <w:numPr>
          <w:ilvl w:val="0"/>
          <w:numId w:val="3"/>
        </w:numPr>
        <w:ind w:left="360"/>
        <w:jc w:val="both"/>
        <w:rPr>
          <w:bCs/>
        </w:rPr>
      </w:pPr>
      <w:r w:rsidRPr="00D3775E">
        <w:rPr>
          <w:bCs/>
        </w:rPr>
        <w:t xml:space="preserve">tražbina vjerovnika </w:t>
      </w:r>
      <w:r>
        <w:rPr>
          <w:bCs/>
        </w:rPr>
        <w:t>ZAGREBAČKA BANKA</w:t>
      </w:r>
      <w:r w:rsidRPr="00D749D1">
        <w:rPr>
          <w:bCs/>
        </w:rPr>
        <w:t xml:space="preserve"> </w:t>
      </w:r>
      <w:r>
        <w:rPr>
          <w:bCs/>
        </w:rPr>
        <w:t>d.d. Zagreb, Trg bana Josipa Jelačića 10</w:t>
      </w:r>
      <w:r w:rsidRPr="00D3775E">
        <w:t xml:space="preserve"> (OIB </w:t>
      </w:r>
      <w:r>
        <w:t>92963223473</w:t>
      </w:r>
      <w:r w:rsidRPr="00D3775E">
        <w:t xml:space="preserve">) utvrđena je u ukupnom iznosu od </w:t>
      </w:r>
      <w:r>
        <w:t xml:space="preserve">768.532,26 </w:t>
      </w:r>
      <w:r w:rsidRPr="00D3775E">
        <w:t>kn.</w:t>
      </w:r>
      <w:r w:rsidRPr="00D3775E">
        <w:rPr>
          <w:bCs/>
        </w:rPr>
        <w:t xml:space="preserve"> </w:t>
      </w:r>
      <w:r>
        <w:rPr>
          <w:bCs/>
        </w:rPr>
        <w:t>D</w:t>
      </w:r>
      <w:r>
        <w:t xml:space="preserve">užnik će namiriti tražbinu nakon isteka počeka od 6 mjeseci u 60 jednakih mjesečnih anuiteta, uz kamatnu stopu od 6,00 %, računajući od pravomoćnosti Rješenja o odobravanju sklapanja </w:t>
      </w:r>
      <w:proofErr w:type="spellStart"/>
      <w:r>
        <w:t>predstečajne</w:t>
      </w:r>
      <w:proofErr w:type="spellEnd"/>
      <w:r>
        <w:t xml:space="preserve"> nagodbe pred Trgovačkim sudom. Prvi anuitet dužnik će namiriti 15. u mjesecu, 6 mjeseci nakon pravomoćnosti Rješenja o odobravanju sklapanja </w:t>
      </w:r>
      <w:proofErr w:type="spellStart"/>
      <w:r>
        <w:t>predstečajne</w:t>
      </w:r>
      <w:proofErr w:type="spellEnd"/>
      <w:r>
        <w:t xml:space="preserve"> nagodbe, dok će svaki naredni anuitet dužnik namirivati mjesečno, najkasnije do 15. u mjesecu za prethodni mjesec;</w:t>
      </w:r>
    </w:p>
    <w:p w:rsidRDefault="004E4485" w:rsidP="004E4485" w:rsidR="004E4485" w:rsidRPr="009624C1">
      <w:pPr>
        <w:numPr>
          <w:ilvl w:val="0"/>
          <w:numId w:val="3"/>
        </w:numPr>
        <w:ind w:left="360"/>
        <w:jc w:val="both"/>
        <w:rPr>
          <w:bCs/>
        </w:rPr>
      </w:pPr>
      <w:r w:rsidRPr="00AD6AA2">
        <w:rPr>
          <w:bCs/>
        </w:rPr>
        <w:t>tražbina vjerovnika AGROPLAST SISAK d.o.o. Sisak, Ulica lipa 20</w:t>
      </w:r>
      <w:r w:rsidRPr="00AD6AA2">
        <w:t xml:space="preserve"> (OIB 70023893910) utvrđena je u ukupnom iznosu od 3.228,75 kn.</w:t>
      </w:r>
      <w:r w:rsidRPr="00AD6AA2">
        <w:rPr>
          <w:bCs/>
        </w:rPr>
        <w:t xml:space="preserve"> </w:t>
      </w:r>
      <w:r>
        <w:rPr>
          <w:bCs/>
        </w:rPr>
        <w:t>Nakon otpisa dijela tražbine u iznosu od 1.614,38 kn, preostali iznos tražbine u visini od 1.614,38 kn d</w:t>
      </w:r>
      <w:r>
        <w:t xml:space="preserve">užnik će namiriti nakon isteka počeka od 12 mjeseci u 48 jednakih mjesečnih anuiteta, bez kamata, računajući od pravomoćnosti Rješenja o odobravanju sklapanja </w:t>
      </w:r>
      <w:proofErr w:type="spellStart"/>
      <w:r>
        <w:t>predstečajne</w:t>
      </w:r>
      <w:proofErr w:type="spellEnd"/>
      <w:r>
        <w:t xml:space="preserve"> nagodbe pred Trgovačkim sudom. Prvi anuitet dužnik će namiriti 15. u mjesecu, 12 mjeseci nakon pravomoćnosti Rješenja o odobravanju sklapanja </w:t>
      </w:r>
      <w:proofErr w:type="spellStart"/>
      <w:r>
        <w:t>predstečajne</w:t>
      </w:r>
      <w:proofErr w:type="spellEnd"/>
      <w:r>
        <w:t xml:space="preserve"> nagodbe, dok će svaki naredni anuitet dužnik namirivati mjesečno, najkasnije do 15. u mjesecu za prethodni mjesec;</w:t>
      </w:r>
    </w:p>
    <w:p w:rsidRDefault="004E4485" w:rsidP="004E4485" w:rsidR="004E4485" w:rsidRPr="00FB3BC0">
      <w:pPr>
        <w:numPr>
          <w:ilvl w:val="0"/>
          <w:numId w:val="3"/>
        </w:numPr>
        <w:ind w:left="360"/>
        <w:jc w:val="both"/>
        <w:rPr>
          <w:bCs/>
        </w:rPr>
      </w:pPr>
      <w:r w:rsidRPr="00AD6AA2">
        <w:rPr>
          <w:bCs/>
        </w:rPr>
        <w:t xml:space="preserve">tražbina vjerovnika </w:t>
      </w:r>
      <w:r>
        <w:rPr>
          <w:bCs/>
        </w:rPr>
        <w:t>ALAS-INFO</w:t>
      </w:r>
      <w:r w:rsidRPr="00AD6AA2">
        <w:rPr>
          <w:bCs/>
        </w:rPr>
        <w:t xml:space="preserve"> d.o.o. </w:t>
      </w:r>
      <w:r>
        <w:rPr>
          <w:bCs/>
        </w:rPr>
        <w:t xml:space="preserve">Donji </w:t>
      </w:r>
      <w:proofErr w:type="spellStart"/>
      <w:r>
        <w:rPr>
          <w:bCs/>
        </w:rPr>
        <w:t>Vukojevac</w:t>
      </w:r>
      <w:proofErr w:type="spellEnd"/>
      <w:r w:rsidRPr="00AD6AA2">
        <w:rPr>
          <w:bCs/>
        </w:rPr>
        <w:t xml:space="preserve">, </w:t>
      </w:r>
      <w:r>
        <w:rPr>
          <w:bCs/>
        </w:rPr>
        <w:t xml:space="preserve">Donji </w:t>
      </w:r>
      <w:proofErr w:type="spellStart"/>
      <w:r>
        <w:rPr>
          <w:bCs/>
        </w:rPr>
        <w:t>Vukojevac</w:t>
      </w:r>
      <w:proofErr w:type="spellEnd"/>
      <w:r w:rsidRPr="00AD6AA2">
        <w:t xml:space="preserve"> </w:t>
      </w:r>
      <w:r>
        <w:t xml:space="preserve">83/D </w:t>
      </w:r>
      <w:r w:rsidRPr="00AD6AA2">
        <w:t xml:space="preserve">(OIB </w:t>
      </w:r>
      <w:r>
        <w:t>93183766779</w:t>
      </w:r>
      <w:r w:rsidRPr="00AD6AA2">
        <w:t xml:space="preserve">) utvrđena je u ukupnom iznosu od </w:t>
      </w:r>
      <w:r>
        <w:t>4.991,25</w:t>
      </w:r>
      <w:r w:rsidRPr="00AD6AA2">
        <w:t xml:space="preserve"> kn.</w:t>
      </w:r>
      <w:r w:rsidRPr="00AD6AA2">
        <w:rPr>
          <w:bCs/>
        </w:rPr>
        <w:t xml:space="preserve"> </w:t>
      </w:r>
      <w:r>
        <w:rPr>
          <w:bCs/>
        </w:rPr>
        <w:t>Nakon otpisa dijela tražbine u iznosu od 2.495,63 kn, preostali iznos tražbine u visini od 2.495,63 kn d</w:t>
      </w:r>
      <w:r>
        <w:t xml:space="preserve">užnik će namiriti nakon isteka počeka od 12 mjeseci u 48 jednakih mjesečnih anuiteta, bez kamata, računajući od pravomoćnosti Rješenja o odobravanju sklapanja </w:t>
      </w:r>
      <w:proofErr w:type="spellStart"/>
      <w:r>
        <w:t>predstečajne</w:t>
      </w:r>
      <w:proofErr w:type="spellEnd"/>
      <w:r>
        <w:t xml:space="preserve"> nagodbe pred Trgovačkim sudom. Prvi anuitet dužnik će namiriti 15. u mjesecu, 12 mjeseci nakon pravomoćnosti Rješenja o odobravanju sklapanja </w:t>
      </w:r>
      <w:proofErr w:type="spellStart"/>
      <w:r>
        <w:t>predstečajne</w:t>
      </w:r>
      <w:proofErr w:type="spellEnd"/>
      <w:r>
        <w:t xml:space="preserve"> nagodbe, dok će svaki naredni anuitet dužnik namirivati mjesečno, najkasnije do 15. u mjesecu za prethodni mjesec;</w:t>
      </w:r>
    </w:p>
    <w:p w:rsidRDefault="004E4485" w:rsidP="004E4485" w:rsidR="004E4485" w:rsidRPr="00FB3BC0">
      <w:pPr>
        <w:numPr>
          <w:ilvl w:val="0"/>
          <w:numId w:val="3"/>
        </w:numPr>
        <w:ind w:left="360"/>
        <w:jc w:val="both"/>
        <w:rPr>
          <w:bCs/>
        </w:rPr>
      </w:pPr>
      <w:r w:rsidRPr="00AD6AA2">
        <w:rPr>
          <w:bCs/>
        </w:rPr>
        <w:t xml:space="preserve">tražbina vjerovnika </w:t>
      </w:r>
      <w:r>
        <w:rPr>
          <w:bCs/>
        </w:rPr>
        <w:t>MARTIN BABIĆ,</w:t>
      </w:r>
      <w:r w:rsidRPr="00AD6AA2">
        <w:rPr>
          <w:bCs/>
        </w:rPr>
        <w:t xml:space="preserve"> </w:t>
      </w:r>
      <w:r>
        <w:rPr>
          <w:bCs/>
        </w:rPr>
        <w:t>Dr. Ante Mandića 7</w:t>
      </w:r>
      <w:r w:rsidRPr="00AD6AA2">
        <w:rPr>
          <w:bCs/>
        </w:rPr>
        <w:t xml:space="preserve">, </w:t>
      </w:r>
      <w:r>
        <w:rPr>
          <w:bCs/>
        </w:rPr>
        <w:t>Opatija</w:t>
      </w:r>
      <w:r>
        <w:t xml:space="preserve"> </w:t>
      </w:r>
      <w:r w:rsidRPr="00AD6AA2">
        <w:t xml:space="preserve">(OIB </w:t>
      </w:r>
      <w:r>
        <w:t>93766112531</w:t>
      </w:r>
      <w:r w:rsidRPr="00AD6AA2">
        <w:t xml:space="preserve">) utvrđena je u ukupnom iznosu od </w:t>
      </w:r>
      <w:r>
        <w:t>12.500,00</w:t>
      </w:r>
      <w:r w:rsidRPr="00AD6AA2">
        <w:t xml:space="preserve"> kn.</w:t>
      </w:r>
      <w:r w:rsidRPr="00AD6AA2">
        <w:rPr>
          <w:bCs/>
        </w:rPr>
        <w:t xml:space="preserve"> </w:t>
      </w:r>
      <w:r>
        <w:rPr>
          <w:bCs/>
        </w:rPr>
        <w:t>Nakon otpisa dijela tražbine u iznosu od 6.250,00 kn, preostali iznos tražbine u visini od 6.250,00 kn d</w:t>
      </w:r>
      <w:r>
        <w:t xml:space="preserve">užnik će namiriti nakon isteka počeka od 12 mjeseci u 48 jednakih mjesečnih anuiteta, bez kamata, računajući od pravomoćnosti Rješenja o odobravanju sklapanja </w:t>
      </w:r>
      <w:proofErr w:type="spellStart"/>
      <w:r>
        <w:t>predstečajne</w:t>
      </w:r>
      <w:proofErr w:type="spellEnd"/>
      <w:r>
        <w:t xml:space="preserve"> nagodbe pred Trgovačkim sudom. Prvi anuitet dužnik će namiriti 15. u mjesecu, 12 mjeseci nakon pravomoćnosti Rješenja o odobravanju sklapanja </w:t>
      </w:r>
      <w:proofErr w:type="spellStart"/>
      <w:r>
        <w:t>predstečajne</w:t>
      </w:r>
      <w:proofErr w:type="spellEnd"/>
      <w:r>
        <w:t xml:space="preserve"> nagodbe, dok će svaki naredni anuitet dužnik namirivati mjesečno, najkasnije do 15. u mjesecu za prethodni mjesec;</w:t>
      </w:r>
    </w:p>
    <w:p w:rsidRDefault="004E4485" w:rsidP="004E4485" w:rsidR="004E4485" w:rsidRPr="00FB3BC0">
      <w:pPr>
        <w:numPr>
          <w:ilvl w:val="0"/>
          <w:numId w:val="3"/>
        </w:numPr>
        <w:ind w:left="360"/>
        <w:jc w:val="both"/>
        <w:rPr>
          <w:bCs/>
        </w:rPr>
      </w:pPr>
      <w:r w:rsidRPr="00AD6AA2">
        <w:rPr>
          <w:bCs/>
        </w:rPr>
        <w:lastRenderedPageBreak/>
        <w:t xml:space="preserve">tražbina vjerovnika </w:t>
      </w:r>
      <w:r>
        <w:rPr>
          <w:bCs/>
        </w:rPr>
        <w:t>IVICA KRSTIĆ,</w:t>
      </w:r>
      <w:r w:rsidRPr="00AD6AA2">
        <w:rPr>
          <w:bCs/>
        </w:rPr>
        <w:t xml:space="preserve"> </w:t>
      </w:r>
      <w:r w:rsidRPr="00E4632C">
        <w:rPr>
          <w:bCs/>
        </w:rPr>
        <w:t>obrt za usluge pakiranja</w:t>
      </w:r>
      <w:r>
        <w:rPr>
          <w:bCs/>
        </w:rPr>
        <w:t xml:space="preserve"> </w:t>
      </w:r>
      <w:r w:rsidRPr="00E4632C">
        <w:rPr>
          <w:bCs/>
        </w:rPr>
        <w:t>BETAPACK</w:t>
      </w:r>
      <w:r>
        <w:rPr>
          <w:bCs/>
        </w:rPr>
        <w:t>, Ulica Mate Vukića 5 A</w:t>
      </w:r>
      <w:r w:rsidRPr="00AD6AA2">
        <w:rPr>
          <w:bCs/>
        </w:rPr>
        <w:t xml:space="preserve">, </w:t>
      </w:r>
      <w:r>
        <w:rPr>
          <w:bCs/>
        </w:rPr>
        <w:t>Zadar</w:t>
      </w:r>
      <w:r>
        <w:t xml:space="preserve"> </w:t>
      </w:r>
      <w:r w:rsidRPr="00AD6AA2">
        <w:t xml:space="preserve">(OIB </w:t>
      </w:r>
      <w:r>
        <w:t>33241406927</w:t>
      </w:r>
      <w:r w:rsidRPr="00AD6AA2">
        <w:t xml:space="preserve">) utvrđena je u ukupnom iznosu od </w:t>
      </w:r>
      <w:r>
        <w:t xml:space="preserve">3.027,50 </w:t>
      </w:r>
      <w:r w:rsidRPr="00AD6AA2">
        <w:t>kn.</w:t>
      </w:r>
      <w:r w:rsidRPr="00AD6AA2">
        <w:rPr>
          <w:bCs/>
        </w:rPr>
        <w:t xml:space="preserve"> </w:t>
      </w:r>
      <w:r>
        <w:rPr>
          <w:bCs/>
        </w:rPr>
        <w:t>Nakon otpisa dijela tražbine u iznosu od 1.513,75 kn, preostali iznos tražbine u visini od 1.513,75 kn d</w:t>
      </w:r>
      <w:r>
        <w:t xml:space="preserve">užnik će namiriti nakon isteka počeka od 12 mjeseci u 48 jednakih mjesečnih anuiteta, bez kamata, računajući od pravomoćnosti Rješenja o odobravanju sklapanja </w:t>
      </w:r>
      <w:proofErr w:type="spellStart"/>
      <w:r>
        <w:t>predstečajne</w:t>
      </w:r>
      <w:proofErr w:type="spellEnd"/>
      <w:r>
        <w:t xml:space="preserve"> nagodbe pred Trgovačkim sudom. Prvi anuitet dužnik će namiriti 15. u mjesecu, 12 mjeseci nakon pravomoćnosti Rješenja o odobravanju sklapanja </w:t>
      </w:r>
      <w:proofErr w:type="spellStart"/>
      <w:r>
        <w:t>predstečajne</w:t>
      </w:r>
      <w:proofErr w:type="spellEnd"/>
      <w:r>
        <w:t xml:space="preserve"> nagodbe, dok će svaki naredni anuitet dužnik namirivati mjesečno, najkasnije do 15. u mjesecu za prethodni mjesec;</w:t>
      </w:r>
    </w:p>
    <w:p w:rsidRDefault="004E4485" w:rsidP="004E4485" w:rsidR="004E4485" w:rsidRPr="00093E6E">
      <w:pPr>
        <w:numPr>
          <w:ilvl w:val="0"/>
          <w:numId w:val="3"/>
        </w:numPr>
        <w:ind w:left="360"/>
        <w:jc w:val="both"/>
        <w:rPr>
          <w:bCs/>
        </w:rPr>
      </w:pPr>
      <w:r w:rsidRPr="00AD6AA2">
        <w:rPr>
          <w:bCs/>
        </w:rPr>
        <w:t xml:space="preserve">tražbina vjerovnika </w:t>
      </w:r>
      <w:r w:rsidRPr="00E121EC">
        <w:rPr>
          <w:bCs/>
        </w:rPr>
        <w:t>BÖHLER-UDDEHOLM ZAGREB d.o.o.</w:t>
      </w:r>
      <w:r>
        <w:rPr>
          <w:bCs/>
        </w:rPr>
        <w:t xml:space="preserve"> Zagreb</w:t>
      </w:r>
      <w:r w:rsidRPr="00AD6AA2">
        <w:rPr>
          <w:bCs/>
        </w:rPr>
        <w:t xml:space="preserve">, </w:t>
      </w:r>
      <w:r>
        <w:rPr>
          <w:bCs/>
        </w:rPr>
        <w:t>Slavonska avenija 22 d</w:t>
      </w:r>
      <w:r>
        <w:t xml:space="preserve"> </w:t>
      </w:r>
      <w:r w:rsidRPr="00AD6AA2">
        <w:t xml:space="preserve">(OIB </w:t>
      </w:r>
      <w:r>
        <w:t>49843078364</w:t>
      </w:r>
      <w:r w:rsidRPr="00AD6AA2">
        <w:t xml:space="preserve">) utvrđena je u ukupnom iznosu od </w:t>
      </w:r>
      <w:r>
        <w:t xml:space="preserve">28,75 </w:t>
      </w:r>
      <w:r w:rsidRPr="00AD6AA2">
        <w:t>kn.</w:t>
      </w:r>
      <w:r w:rsidRPr="00AD6AA2">
        <w:rPr>
          <w:bCs/>
        </w:rPr>
        <w:t xml:space="preserve"> </w:t>
      </w:r>
      <w:r>
        <w:rPr>
          <w:bCs/>
        </w:rPr>
        <w:t>Nakon otpisa dijela tražbine u iznosu od 14,38 kn, preostali iznos tražbine u visini od 14,38 kn d</w:t>
      </w:r>
      <w:r>
        <w:t xml:space="preserve">užnik će namiriti nakon isteka počeka od 12 mjeseci u 48 jednakih mjesečnih anuiteta, bez kamata, računajući od pravomoćnosti Rješenja o odobravanju sklapanja </w:t>
      </w:r>
      <w:proofErr w:type="spellStart"/>
      <w:r>
        <w:t>predstečajne</w:t>
      </w:r>
      <w:proofErr w:type="spellEnd"/>
      <w:r>
        <w:t xml:space="preserve"> nagodbe pred Trgovačkim sudom. Prvi anuitet dužnik će namiriti 15. u mjesecu, 12 mjeseci nakon pravomoćnosti Rješenja o odobravanju sklapanja </w:t>
      </w:r>
      <w:proofErr w:type="spellStart"/>
      <w:r>
        <w:t>predstečajne</w:t>
      </w:r>
      <w:proofErr w:type="spellEnd"/>
      <w:r>
        <w:t xml:space="preserve"> nagodbe, dok će svaki naredni anuitet dužnik namirivati mjesečno, najkasnije do 15. u mjesecu za prethodni mjesec;</w:t>
      </w:r>
    </w:p>
    <w:p w:rsidRDefault="004E4485" w:rsidP="004E4485" w:rsidR="004E4485" w:rsidRPr="00FF3330">
      <w:pPr>
        <w:numPr>
          <w:ilvl w:val="0"/>
          <w:numId w:val="3"/>
        </w:numPr>
        <w:ind w:left="360"/>
        <w:jc w:val="both"/>
        <w:rPr>
          <w:bCs/>
        </w:rPr>
      </w:pPr>
      <w:r w:rsidRPr="00E121EC">
        <w:rPr>
          <w:bCs/>
        </w:rPr>
        <w:t xml:space="preserve">tražbina vjerovnika </w:t>
      </w:r>
      <w:r w:rsidRPr="00E121EC">
        <w:t xml:space="preserve">CAR N. E. j. d. o. o. </w:t>
      </w:r>
      <w:r>
        <w:rPr>
          <w:bCs/>
        </w:rPr>
        <w:t>Rijeka</w:t>
      </w:r>
      <w:r w:rsidRPr="00E121EC">
        <w:rPr>
          <w:bCs/>
        </w:rPr>
        <w:t xml:space="preserve">, </w:t>
      </w:r>
      <w:r>
        <w:rPr>
          <w:bCs/>
        </w:rPr>
        <w:t xml:space="preserve">Vere </w:t>
      </w:r>
      <w:proofErr w:type="spellStart"/>
      <w:r>
        <w:rPr>
          <w:bCs/>
        </w:rPr>
        <w:t>Bratonje</w:t>
      </w:r>
      <w:proofErr w:type="spellEnd"/>
      <w:r>
        <w:rPr>
          <w:bCs/>
        </w:rPr>
        <w:t xml:space="preserve"> 21</w:t>
      </w:r>
      <w:r w:rsidRPr="00E121EC">
        <w:t xml:space="preserve"> (OIB 72513118358) utvrđena je u ukupnom iznosu od </w:t>
      </w:r>
      <w:r>
        <w:t>1.603,93</w:t>
      </w:r>
      <w:r w:rsidRPr="00E121EC">
        <w:t xml:space="preserve"> kn.</w:t>
      </w:r>
      <w:r w:rsidRPr="00E121EC">
        <w:rPr>
          <w:bCs/>
        </w:rPr>
        <w:t xml:space="preserve"> Nakon otpisa dijela tražbine u iznosu od </w:t>
      </w:r>
      <w:r>
        <w:rPr>
          <w:bCs/>
        </w:rPr>
        <w:t>801,97</w:t>
      </w:r>
      <w:r w:rsidRPr="00E121EC">
        <w:rPr>
          <w:bCs/>
        </w:rPr>
        <w:t xml:space="preserve"> kn, preostali iznos tražbine u visini od </w:t>
      </w:r>
      <w:r>
        <w:rPr>
          <w:bCs/>
        </w:rPr>
        <w:t>801,97</w:t>
      </w:r>
      <w:r w:rsidRPr="00E121EC">
        <w:rPr>
          <w:bCs/>
        </w:rPr>
        <w:t xml:space="preserve"> kn d</w:t>
      </w:r>
      <w:r w:rsidRPr="00E121EC">
        <w:t xml:space="preserve">užnik će namiriti nakon isteka počeka od 12 mjeseci u 48 jednakih mjesečnih anuiteta, bez kamata, računajući od pravomoćnosti Rješenja o odobravanju sklapanja </w:t>
      </w:r>
      <w:proofErr w:type="spellStart"/>
      <w:r w:rsidRPr="00E121EC">
        <w:t>predstečajne</w:t>
      </w:r>
      <w:proofErr w:type="spellEnd"/>
      <w:r w:rsidRPr="00E121EC">
        <w:t xml:space="preserve"> nagodbe pred Trgovačkim sudom. Prvi anuitet dužnik će namiriti 15. u mjesecu, 12 mjeseci nakon pravomoćnosti Rješenja o odobravanju sklapanja </w:t>
      </w:r>
      <w:proofErr w:type="spellStart"/>
      <w:r w:rsidRPr="00E121EC">
        <w:t>predstečajne</w:t>
      </w:r>
      <w:proofErr w:type="spellEnd"/>
      <w:r w:rsidRPr="00E121EC">
        <w:t xml:space="preserve"> nagodbe, dok će svaki naredni anuitet </w:t>
      </w:r>
      <w:r>
        <w:t xml:space="preserve">dužnik </w:t>
      </w:r>
      <w:r w:rsidRPr="00E121EC">
        <w:t>namirivati mjesečno</w:t>
      </w:r>
      <w:r>
        <w:t>,</w:t>
      </w:r>
      <w:r w:rsidRPr="00E121EC">
        <w:t xml:space="preserve"> </w:t>
      </w:r>
      <w:r>
        <w:t>najkasnije</w:t>
      </w:r>
      <w:r w:rsidRPr="00E121EC">
        <w:t xml:space="preserve"> do 15. u mjesecu za prethodni mjesec;</w:t>
      </w:r>
    </w:p>
    <w:p w:rsidRDefault="004E4485" w:rsidP="004E4485" w:rsidR="004E4485" w:rsidRPr="00744AA1">
      <w:pPr>
        <w:numPr>
          <w:ilvl w:val="0"/>
          <w:numId w:val="3"/>
        </w:numPr>
        <w:ind w:left="360"/>
        <w:jc w:val="both"/>
        <w:rPr>
          <w:bCs/>
        </w:rPr>
      </w:pPr>
      <w:r w:rsidRPr="00E121EC">
        <w:rPr>
          <w:bCs/>
        </w:rPr>
        <w:t xml:space="preserve">tražbina vjerovnika </w:t>
      </w:r>
      <w:r w:rsidRPr="00FF3330">
        <w:t xml:space="preserve">CAT Logistika Tereti d.o.o. </w:t>
      </w:r>
      <w:r>
        <w:rPr>
          <w:bCs/>
        </w:rPr>
        <w:t>Samobor</w:t>
      </w:r>
      <w:r w:rsidRPr="00E121EC">
        <w:rPr>
          <w:bCs/>
        </w:rPr>
        <w:t xml:space="preserve">, </w:t>
      </w:r>
      <w:proofErr w:type="spellStart"/>
      <w:r>
        <w:rPr>
          <w:bCs/>
        </w:rPr>
        <w:t>Bobovica</w:t>
      </w:r>
      <w:proofErr w:type="spellEnd"/>
      <w:r>
        <w:rPr>
          <w:bCs/>
        </w:rPr>
        <w:t xml:space="preserve"> 9</w:t>
      </w:r>
      <w:r w:rsidRPr="00E121EC">
        <w:t xml:space="preserve"> (OIB </w:t>
      </w:r>
      <w:r>
        <w:t>97776367753</w:t>
      </w:r>
      <w:r w:rsidRPr="00E121EC">
        <w:t xml:space="preserve">) utvrđena je u ukupnom iznosu od </w:t>
      </w:r>
      <w:r>
        <w:t xml:space="preserve">1.375,00 </w:t>
      </w:r>
      <w:r w:rsidRPr="00E121EC">
        <w:t>kn.</w:t>
      </w:r>
      <w:r w:rsidRPr="00E121EC">
        <w:rPr>
          <w:bCs/>
        </w:rPr>
        <w:t xml:space="preserve"> Nakon otpisa dijela tražbine u iznosu od </w:t>
      </w:r>
      <w:r>
        <w:rPr>
          <w:bCs/>
        </w:rPr>
        <w:t>687,50</w:t>
      </w:r>
      <w:r w:rsidRPr="00E121EC">
        <w:rPr>
          <w:bCs/>
        </w:rPr>
        <w:t xml:space="preserve"> kn, preostali iznos tražbine u visini od </w:t>
      </w:r>
      <w:r>
        <w:rPr>
          <w:bCs/>
        </w:rPr>
        <w:t>687,50</w:t>
      </w:r>
      <w:r w:rsidRPr="00E121EC">
        <w:rPr>
          <w:bCs/>
        </w:rPr>
        <w:t xml:space="preserve"> kn d</w:t>
      </w:r>
      <w:r w:rsidRPr="00E121EC">
        <w:t xml:space="preserve">užnik će namiriti nakon isteka počeka od 12 mjeseci u 48 jednakih mjesečnih anuiteta, bez kamata, računajući od pravomoćnosti Rješenja o odobravanju sklapanja </w:t>
      </w:r>
      <w:proofErr w:type="spellStart"/>
      <w:r w:rsidRPr="00E121EC">
        <w:t>predstečajne</w:t>
      </w:r>
      <w:proofErr w:type="spellEnd"/>
      <w:r w:rsidRPr="00E121EC">
        <w:t xml:space="preserve"> nagodbe pred Trgovačkim sudom. Prvi anuitet dužnik će namiriti 15. u mjesecu, 12 mjeseci nakon pravomoćnosti Rješenja o odobravanju sklapanja </w:t>
      </w:r>
      <w:proofErr w:type="spellStart"/>
      <w:r w:rsidRPr="00E121EC">
        <w:t>predstečajne</w:t>
      </w:r>
      <w:proofErr w:type="spellEnd"/>
      <w:r w:rsidRPr="00E121EC">
        <w:t xml:space="preserve"> nagodbe, dok će svaki naredni anuitet </w:t>
      </w:r>
      <w:r>
        <w:t xml:space="preserve">dužnik </w:t>
      </w:r>
      <w:r w:rsidRPr="00E121EC">
        <w:t>namirivati mjesečno</w:t>
      </w:r>
      <w:r>
        <w:t>,</w:t>
      </w:r>
      <w:r w:rsidRPr="00E121EC">
        <w:t xml:space="preserve"> </w:t>
      </w:r>
      <w:r>
        <w:t>najkasnije</w:t>
      </w:r>
      <w:r w:rsidRPr="00E121EC">
        <w:t xml:space="preserve"> do 15. u mjesecu za prethodni mjesec;</w:t>
      </w:r>
    </w:p>
    <w:p w:rsidRDefault="004E4485" w:rsidP="004E4485" w:rsidR="004E4485" w:rsidRPr="005D5362">
      <w:pPr>
        <w:numPr>
          <w:ilvl w:val="0"/>
          <w:numId w:val="3"/>
        </w:numPr>
        <w:ind w:left="360"/>
        <w:jc w:val="both"/>
        <w:rPr>
          <w:bCs/>
        </w:rPr>
      </w:pPr>
      <w:r w:rsidRPr="00E121EC">
        <w:rPr>
          <w:bCs/>
        </w:rPr>
        <w:t xml:space="preserve">tražbina vjerovnika </w:t>
      </w:r>
      <w:r>
        <w:t>EKONOMIKA</w:t>
      </w:r>
      <w:r w:rsidRPr="00FF3330">
        <w:t xml:space="preserve"> d.o.o. </w:t>
      </w:r>
      <w:r>
        <w:rPr>
          <w:bCs/>
        </w:rPr>
        <w:t>Rijeka</w:t>
      </w:r>
      <w:r w:rsidRPr="00E121EC">
        <w:rPr>
          <w:bCs/>
        </w:rPr>
        <w:t xml:space="preserve">, </w:t>
      </w:r>
      <w:proofErr w:type="spellStart"/>
      <w:r>
        <w:rPr>
          <w:bCs/>
        </w:rPr>
        <w:t>Kršinićeva</w:t>
      </w:r>
      <w:proofErr w:type="spellEnd"/>
      <w:r>
        <w:rPr>
          <w:bCs/>
        </w:rPr>
        <w:t xml:space="preserve"> 8 </w:t>
      </w:r>
      <w:r w:rsidRPr="00E121EC">
        <w:t xml:space="preserve">(OIB </w:t>
      </w:r>
      <w:r>
        <w:t>51047579807</w:t>
      </w:r>
      <w:r w:rsidRPr="00E121EC">
        <w:t xml:space="preserve">) utvrđena je u ukupnom iznosu od </w:t>
      </w:r>
      <w:r>
        <w:t xml:space="preserve">9.000,00 </w:t>
      </w:r>
      <w:r w:rsidRPr="00E121EC">
        <w:t>kn.</w:t>
      </w:r>
      <w:r w:rsidRPr="00E121EC">
        <w:rPr>
          <w:bCs/>
        </w:rPr>
        <w:t xml:space="preserve"> Nakon otpisa dijela tražbine u iznosu od </w:t>
      </w:r>
      <w:r>
        <w:rPr>
          <w:bCs/>
        </w:rPr>
        <w:t>4.500,00</w:t>
      </w:r>
      <w:r w:rsidRPr="00E121EC">
        <w:rPr>
          <w:bCs/>
        </w:rPr>
        <w:t xml:space="preserve"> kn, preostali iznos tražbine u visini od </w:t>
      </w:r>
      <w:r>
        <w:rPr>
          <w:bCs/>
        </w:rPr>
        <w:t>4.500,00</w:t>
      </w:r>
      <w:r w:rsidRPr="00E121EC">
        <w:rPr>
          <w:bCs/>
        </w:rPr>
        <w:t xml:space="preserve"> kn d</w:t>
      </w:r>
      <w:r w:rsidRPr="00E121EC">
        <w:t xml:space="preserve">užnik će namiriti nakon isteka počeka od 12 mjeseci u 48 jednakih mjesečnih anuiteta, bez kamata, računajući od pravomoćnosti Rješenja o odobravanju sklapanja </w:t>
      </w:r>
      <w:proofErr w:type="spellStart"/>
      <w:r w:rsidRPr="00E121EC">
        <w:t>predstečajne</w:t>
      </w:r>
      <w:proofErr w:type="spellEnd"/>
      <w:r w:rsidRPr="00E121EC">
        <w:t xml:space="preserve"> nagodbe pred Trgovačkim sudom. Prvi anuitet dužnik će namiriti 15. u mjesecu, 12 mjeseci nakon pravomoćnosti Rješenja o odobravanju sklapanja </w:t>
      </w:r>
      <w:proofErr w:type="spellStart"/>
      <w:r w:rsidRPr="00E121EC">
        <w:t>predstečajne</w:t>
      </w:r>
      <w:proofErr w:type="spellEnd"/>
      <w:r w:rsidRPr="00E121EC">
        <w:t xml:space="preserve"> nagodbe, dok će svaki naredni anuitet </w:t>
      </w:r>
      <w:r>
        <w:t xml:space="preserve">dužnik </w:t>
      </w:r>
      <w:r w:rsidRPr="00E121EC">
        <w:t>namirivati mjesečno</w:t>
      </w:r>
      <w:r>
        <w:t>,</w:t>
      </w:r>
      <w:r w:rsidRPr="00E121EC">
        <w:t xml:space="preserve"> </w:t>
      </w:r>
      <w:r>
        <w:t>najkasnije</w:t>
      </w:r>
      <w:r w:rsidRPr="00E121EC">
        <w:t xml:space="preserve"> do 15. u mjesecu za prethodni mjesec;</w:t>
      </w:r>
    </w:p>
    <w:p w:rsidRDefault="004E4485" w:rsidP="004E4485" w:rsidR="004E4485" w:rsidRPr="008A5A9D">
      <w:pPr>
        <w:numPr>
          <w:ilvl w:val="0"/>
          <w:numId w:val="3"/>
        </w:numPr>
        <w:ind w:left="360"/>
        <w:jc w:val="both"/>
        <w:rPr>
          <w:bCs/>
        </w:rPr>
      </w:pPr>
      <w:r w:rsidRPr="00E121EC">
        <w:rPr>
          <w:bCs/>
        </w:rPr>
        <w:t xml:space="preserve">tražbina vjerovnika </w:t>
      </w:r>
      <w:r>
        <w:t>ETIKGRAF</w:t>
      </w:r>
      <w:r w:rsidRPr="00FF3330">
        <w:t xml:space="preserve"> d.o.o. </w:t>
      </w:r>
      <w:r>
        <w:rPr>
          <w:bCs/>
        </w:rPr>
        <w:t>Sveti Petar u Šumi</w:t>
      </w:r>
      <w:r w:rsidRPr="00E121EC">
        <w:rPr>
          <w:bCs/>
        </w:rPr>
        <w:t xml:space="preserve">, </w:t>
      </w:r>
      <w:r>
        <w:rPr>
          <w:bCs/>
        </w:rPr>
        <w:t>Sveti Petar u Šumi</w:t>
      </w:r>
      <w:r w:rsidRPr="00E121EC">
        <w:t xml:space="preserve"> </w:t>
      </w:r>
      <w:r>
        <w:t xml:space="preserve">96/L </w:t>
      </w:r>
      <w:r w:rsidRPr="00E121EC">
        <w:t xml:space="preserve">(OIB </w:t>
      </w:r>
      <w:r>
        <w:t>39110701319</w:t>
      </w:r>
      <w:r w:rsidRPr="00E121EC">
        <w:t xml:space="preserve">) utvrđena je u ukupnom iznosu od </w:t>
      </w:r>
      <w:r>
        <w:t xml:space="preserve">6.680,00 </w:t>
      </w:r>
      <w:r w:rsidRPr="00E121EC">
        <w:t>kn.</w:t>
      </w:r>
      <w:r w:rsidRPr="00E121EC">
        <w:rPr>
          <w:bCs/>
        </w:rPr>
        <w:t xml:space="preserve"> Nakon otpisa dijela tražbine u iznosu od </w:t>
      </w:r>
      <w:r>
        <w:rPr>
          <w:bCs/>
        </w:rPr>
        <w:t>3.340,00</w:t>
      </w:r>
      <w:r w:rsidRPr="00E121EC">
        <w:rPr>
          <w:bCs/>
        </w:rPr>
        <w:t xml:space="preserve"> kn, preostali iznos tražbine u visini od </w:t>
      </w:r>
      <w:r>
        <w:rPr>
          <w:bCs/>
        </w:rPr>
        <w:t>3.340,00</w:t>
      </w:r>
      <w:r w:rsidRPr="00E121EC">
        <w:rPr>
          <w:bCs/>
        </w:rPr>
        <w:t xml:space="preserve"> kn d</w:t>
      </w:r>
      <w:r w:rsidRPr="00E121EC">
        <w:t xml:space="preserve">užnik će namiriti nakon isteka počeka od 12 mjeseci u 48 jednakih mjesečnih anuiteta, bez kamata, računajući od pravomoćnosti Rješenja o odobravanju sklapanja </w:t>
      </w:r>
      <w:proofErr w:type="spellStart"/>
      <w:r w:rsidRPr="00E121EC">
        <w:t>predstečajne</w:t>
      </w:r>
      <w:proofErr w:type="spellEnd"/>
      <w:r w:rsidRPr="00E121EC">
        <w:t xml:space="preserve"> nagodbe pred Trgovačkim sudom. Prvi anuitet dužnik će namiriti 15. u mjesecu, 12 mjeseci nakon pravomoćnosti Rješenja o odobravanju sklapanja </w:t>
      </w:r>
      <w:proofErr w:type="spellStart"/>
      <w:r w:rsidRPr="00E121EC">
        <w:t>predstečajne</w:t>
      </w:r>
      <w:proofErr w:type="spellEnd"/>
      <w:r w:rsidRPr="00E121EC">
        <w:t xml:space="preserve"> nagodbe, dok će svaki </w:t>
      </w:r>
      <w:r w:rsidRPr="00E121EC">
        <w:lastRenderedPageBreak/>
        <w:t xml:space="preserve">naredni anuitet </w:t>
      </w:r>
      <w:r>
        <w:t xml:space="preserve">dužnik </w:t>
      </w:r>
      <w:r w:rsidRPr="00E121EC">
        <w:t>namirivati mjesečno</w:t>
      </w:r>
      <w:r>
        <w:t>,</w:t>
      </w:r>
      <w:r w:rsidRPr="00E121EC">
        <w:t xml:space="preserve"> </w:t>
      </w:r>
      <w:r>
        <w:t>najkasnije</w:t>
      </w:r>
      <w:r w:rsidRPr="00E121EC">
        <w:t xml:space="preserve"> do 15. u mjesecu za prethodni mjesec;</w:t>
      </w:r>
    </w:p>
    <w:p w:rsidRDefault="004E4485" w:rsidP="004E4485" w:rsidR="004E4485" w:rsidRPr="006E0920">
      <w:pPr>
        <w:numPr>
          <w:ilvl w:val="0"/>
          <w:numId w:val="3"/>
        </w:numPr>
        <w:ind w:left="360"/>
        <w:jc w:val="both"/>
        <w:rPr>
          <w:bCs/>
        </w:rPr>
      </w:pPr>
      <w:r w:rsidRPr="00E121EC">
        <w:rPr>
          <w:bCs/>
        </w:rPr>
        <w:t xml:space="preserve">tražbina vjerovnika </w:t>
      </w:r>
      <w:r>
        <w:t>GS1 Croatia, Tuškanac 14</w:t>
      </w:r>
      <w:r w:rsidRPr="00E121EC">
        <w:rPr>
          <w:bCs/>
        </w:rPr>
        <w:t xml:space="preserve">, </w:t>
      </w:r>
      <w:r>
        <w:rPr>
          <w:bCs/>
        </w:rPr>
        <w:t>Zagreb</w:t>
      </w:r>
      <w:r>
        <w:t xml:space="preserve"> </w:t>
      </w:r>
      <w:r w:rsidRPr="00E121EC">
        <w:t xml:space="preserve">(OIB </w:t>
      </w:r>
      <w:r>
        <w:t>03365973101</w:t>
      </w:r>
      <w:r w:rsidRPr="00E121EC">
        <w:t xml:space="preserve">) utvrđena je u ukupnom iznosu od </w:t>
      </w:r>
      <w:r>
        <w:t xml:space="preserve">2.610,65 </w:t>
      </w:r>
      <w:r w:rsidRPr="00E121EC">
        <w:t>kn.</w:t>
      </w:r>
      <w:r w:rsidRPr="00E121EC">
        <w:rPr>
          <w:bCs/>
        </w:rPr>
        <w:t xml:space="preserve"> Nakon otpisa dijela tražbine u iznosu od </w:t>
      </w:r>
      <w:r>
        <w:rPr>
          <w:bCs/>
        </w:rPr>
        <w:t>1.305,33</w:t>
      </w:r>
      <w:r w:rsidRPr="00E121EC">
        <w:rPr>
          <w:bCs/>
        </w:rPr>
        <w:t xml:space="preserve"> kn, preostali iznos tražbine u visini od </w:t>
      </w:r>
      <w:r>
        <w:rPr>
          <w:bCs/>
        </w:rPr>
        <w:t>1.305,33</w:t>
      </w:r>
      <w:r w:rsidRPr="00E121EC">
        <w:rPr>
          <w:bCs/>
        </w:rPr>
        <w:t xml:space="preserve"> kn d</w:t>
      </w:r>
      <w:r w:rsidRPr="00E121EC">
        <w:t xml:space="preserve">užnik će namiriti nakon isteka počeka od 12 mjeseci u 48 jednakih mjesečnih anuiteta, bez kamata, računajući od pravomoćnosti Rješenja o odobravanju sklapanja </w:t>
      </w:r>
      <w:proofErr w:type="spellStart"/>
      <w:r w:rsidRPr="00E121EC">
        <w:t>predstečajne</w:t>
      </w:r>
      <w:proofErr w:type="spellEnd"/>
      <w:r w:rsidRPr="00E121EC">
        <w:t xml:space="preserve"> nagodbe pred Trgovačkim sudom. Prvi anuitet dužnik će namiriti 15. u mjesecu, 12 mjeseci nakon pravomoćnosti Rješenja o odobravanju sklapanja </w:t>
      </w:r>
      <w:proofErr w:type="spellStart"/>
      <w:r w:rsidRPr="00E121EC">
        <w:t>predstečajne</w:t>
      </w:r>
      <w:proofErr w:type="spellEnd"/>
      <w:r w:rsidRPr="00E121EC">
        <w:t xml:space="preserve"> nagodbe, dok će svaki naredni anuitet </w:t>
      </w:r>
      <w:r>
        <w:t xml:space="preserve">dužnik </w:t>
      </w:r>
      <w:r w:rsidRPr="00E121EC">
        <w:t>namirivati mjesečno</w:t>
      </w:r>
      <w:r>
        <w:t>,</w:t>
      </w:r>
      <w:r w:rsidRPr="00E121EC">
        <w:t xml:space="preserve"> </w:t>
      </w:r>
      <w:r>
        <w:t>najkasnije</w:t>
      </w:r>
      <w:r w:rsidRPr="00E121EC">
        <w:t xml:space="preserve"> do 15. u mjesecu za prethodni mjesec;</w:t>
      </w:r>
    </w:p>
    <w:p w:rsidRDefault="004E4485" w:rsidP="004E4485" w:rsidR="004E4485" w:rsidRPr="006E0920">
      <w:pPr>
        <w:numPr>
          <w:ilvl w:val="0"/>
          <w:numId w:val="3"/>
        </w:numPr>
        <w:ind w:left="360"/>
        <w:jc w:val="both"/>
        <w:rPr>
          <w:bCs/>
        </w:rPr>
      </w:pPr>
      <w:r w:rsidRPr="00E121EC">
        <w:rPr>
          <w:bCs/>
        </w:rPr>
        <w:t xml:space="preserve">tražbina vjerovnika </w:t>
      </w:r>
      <w:r>
        <w:t xml:space="preserve">HOTEL PUNTA OSEJAVE d.o.o. </w:t>
      </w:r>
      <w:r>
        <w:rPr>
          <w:bCs/>
        </w:rPr>
        <w:t>Makarska,</w:t>
      </w:r>
      <w:r>
        <w:t xml:space="preserve"> Šetalište dr. fra Jure Radića 3</w:t>
      </w:r>
      <w:r w:rsidRPr="00E121EC">
        <w:rPr>
          <w:bCs/>
        </w:rPr>
        <w:t xml:space="preserve"> </w:t>
      </w:r>
      <w:r w:rsidRPr="00E121EC">
        <w:t xml:space="preserve">(OIB </w:t>
      </w:r>
      <w:r>
        <w:t>95127493799</w:t>
      </w:r>
      <w:r w:rsidRPr="00E121EC">
        <w:t xml:space="preserve">) utvrđena je u ukupnom iznosu od </w:t>
      </w:r>
      <w:r>
        <w:t xml:space="preserve">6.225,50 </w:t>
      </w:r>
      <w:r w:rsidRPr="00E121EC">
        <w:t>kn.</w:t>
      </w:r>
      <w:r w:rsidRPr="00E121EC">
        <w:rPr>
          <w:bCs/>
        </w:rPr>
        <w:t xml:space="preserve"> Nakon otpisa dijela tražbine u iznosu od </w:t>
      </w:r>
      <w:r>
        <w:rPr>
          <w:bCs/>
        </w:rPr>
        <w:t>3.112,75</w:t>
      </w:r>
      <w:r w:rsidRPr="00E121EC">
        <w:rPr>
          <w:bCs/>
        </w:rPr>
        <w:t xml:space="preserve"> kn, preostali iznos tražbine u visini od </w:t>
      </w:r>
      <w:r>
        <w:rPr>
          <w:bCs/>
        </w:rPr>
        <w:t>3.112,75</w:t>
      </w:r>
      <w:r w:rsidRPr="00E121EC">
        <w:rPr>
          <w:bCs/>
        </w:rPr>
        <w:t xml:space="preserve"> kn d</w:t>
      </w:r>
      <w:r w:rsidRPr="00E121EC">
        <w:t xml:space="preserve">užnik će namiriti nakon isteka počeka od 12 mjeseci u 48 jednakih mjesečnih anuiteta, bez kamata, računajući od pravomoćnosti Rješenja o odobravanju sklapanja </w:t>
      </w:r>
      <w:proofErr w:type="spellStart"/>
      <w:r w:rsidRPr="00E121EC">
        <w:t>predstečajne</w:t>
      </w:r>
      <w:proofErr w:type="spellEnd"/>
      <w:r w:rsidRPr="00E121EC">
        <w:t xml:space="preserve"> nagodbe pred Trgovačkim sudom. Prvi anuitet dužnik će namiriti 15. u mjesecu, 12 mjeseci nakon pravomoćnosti Rješenja o odobravanju sklapanja </w:t>
      </w:r>
      <w:proofErr w:type="spellStart"/>
      <w:r w:rsidRPr="00E121EC">
        <w:t>predstečajne</w:t>
      </w:r>
      <w:proofErr w:type="spellEnd"/>
      <w:r w:rsidRPr="00E121EC">
        <w:t xml:space="preserve"> nagodbe, dok će svaki naredni anuitet </w:t>
      </w:r>
      <w:r>
        <w:t xml:space="preserve">dužnik </w:t>
      </w:r>
      <w:r w:rsidRPr="00E121EC">
        <w:t>namirivati mjesečno</w:t>
      </w:r>
      <w:r>
        <w:t>,</w:t>
      </w:r>
      <w:r w:rsidRPr="00E121EC">
        <w:t xml:space="preserve"> </w:t>
      </w:r>
      <w:r>
        <w:t>najkasnije</w:t>
      </w:r>
      <w:r w:rsidRPr="00E121EC">
        <w:t xml:space="preserve"> do 15. </w:t>
      </w:r>
      <w:r>
        <w:t>u mjesecu za prethodni mjese</w:t>
      </w:r>
      <w:r w:rsidRPr="00E121EC">
        <w:t>c;</w:t>
      </w:r>
    </w:p>
    <w:p w:rsidRDefault="004E4485" w:rsidP="004E4485" w:rsidR="004E4485" w:rsidRPr="005F1EA9">
      <w:pPr>
        <w:numPr>
          <w:ilvl w:val="0"/>
          <w:numId w:val="3"/>
        </w:numPr>
        <w:ind w:left="360"/>
        <w:jc w:val="both"/>
        <w:rPr>
          <w:bCs/>
        </w:rPr>
      </w:pPr>
      <w:r w:rsidRPr="00E121EC">
        <w:rPr>
          <w:bCs/>
        </w:rPr>
        <w:t xml:space="preserve">tražbina vjerovnika </w:t>
      </w:r>
      <w:r>
        <w:t xml:space="preserve">Hrvatski Telekom d.d. Zagreb, Roberta Frangeša Mihanovića  9 </w:t>
      </w:r>
      <w:r w:rsidRPr="00E121EC">
        <w:t xml:space="preserve">(OIB </w:t>
      </w:r>
      <w:r>
        <w:t>81793146560</w:t>
      </w:r>
      <w:r w:rsidRPr="00E121EC">
        <w:t xml:space="preserve">) utvrđena je u ukupnom iznosu od </w:t>
      </w:r>
      <w:r>
        <w:t xml:space="preserve">5.860,89 </w:t>
      </w:r>
      <w:r w:rsidRPr="00E121EC">
        <w:t>kn.</w:t>
      </w:r>
      <w:r w:rsidRPr="00E121EC">
        <w:rPr>
          <w:bCs/>
        </w:rPr>
        <w:t xml:space="preserve"> Nakon otpisa dijela tražbine u iznosu od </w:t>
      </w:r>
      <w:r>
        <w:rPr>
          <w:bCs/>
        </w:rPr>
        <w:t>2.930,45</w:t>
      </w:r>
      <w:r w:rsidRPr="00E121EC">
        <w:rPr>
          <w:bCs/>
        </w:rPr>
        <w:t xml:space="preserve"> kn, preostali iznos tražbine u visini od </w:t>
      </w:r>
      <w:r>
        <w:rPr>
          <w:bCs/>
        </w:rPr>
        <w:t>2.930,45</w:t>
      </w:r>
      <w:r w:rsidRPr="00E121EC">
        <w:rPr>
          <w:bCs/>
        </w:rPr>
        <w:t xml:space="preserve"> kn d</w:t>
      </w:r>
      <w:r w:rsidRPr="00E121EC">
        <w:t xml:space="preserve">užnik će namiriti nakon isteka počeka od 12 mjeseci u 48 jednakih mjesečnih anuiteta, bez kamata, računajući od pravomoćnosti Rješenja o odobravanju sklapanja </w:t>
      </w:r>
      <w:proofErr w:type="spellStart"/>
      <w:r w:rsidRPr="00E121EC">
        <w:t>predstečajne</w:t>
      </w:r>
      <w:proofErr w:type="spellEnd"/>
      <w:r w:rsidRPr="00E121EC">
        <w:t xml:space="preserve"> nagodbe pred Trgovačkim sudom. Prvi anuitet dužnik će namiriti 15. u mjesecu, 12 mjeseci nakon pravomoćnosti Rješenja o odobravanju sklapanja </w:t>
      </w:r>
      <w:proofErr w:type="spellStart"/>
      <w:r w:rsidRPr="00E121EC">
        <w:t>predstečajne</w:t>
      </w:r>
      <w:proofErr w:type="spellEnd"/>
      <w:r w:rsidRPr="00E121EC">
        <w:t xml:space="preserve"> nagodbe, dok će svaki naredni anuitet </w:t>
      </w:r>
      <w:r>
        <w:t xml:space="preserve">dužnik </w:t>
      </w:r>
      <w:r w:rsidRPr="00E121EC">
        <w:t>namirivati mjesečno</w:t>
      </w:r>
      <w:r>
        <w:t>,</w:t>
      </w:r>
      <w:r w:rsidRPr="00E121EC">
        <w:t xml:space="preserve"> </w:t>
      </w:r>
      <w:r>
        <w:t>najkasnije</w:t>
      </w:r>
      <w:r w:rsidRPr="00E121EC">
        <w:t xml:space="preserve"> do 15. u mjesecu za prethodni mjesec;</w:t>
      </w:r>
    </w:p>
    <w:p w:rsidRDefault="004E4485" w:rsidP="004E4485" w:rsidR="004E4485" w:rsidRPr="005F1EA9">
      <w:pPr>
        <w:numPr>
          <w:ilvl w:val="0"/>
          <w:numId w:val="3"/>
        </w:numPr>
        <w:ind w:left="360"/>
        <w:jc w:val="both"/>
        <w:rPr>
          <w:bCs/>
        </w:rPr>
      </w:pPr>
      <w:r w:rsidRPr="00E121EC">
        <w:rPr>
          <w:bCs/>
        </w:rPr>
        <w:t xml:space="preserve">tražbina vjerovnika </w:t>
      </w:r>
      <w:r>
        <w:t xml:space="preserve">HRVATSKI ZAVOD ZA TRANSFUZIJSKU MEDICINU, Petrova 3, Zagreb </w:t>
      </w:r>
      <w:r w:rsidRPr="00E121EC">
        <w:t xml:space="preserve">(OIB </w:t>
      </w:r>
      <w:r>
        <w:t>61248075289</w:t>
      </w:r>
      <w:r w:rsidRPr="00E121EC">
        <w:t xml:space="preserve">) utvrđena je u ukupnom iznosu od </w:t>
      </w:r>
      <w:r>
        <w:t xml:space="preserve">39.890,03 </w:t>
      </w:r>
      <w:r w:rsidRPr="00E121EC">
        <w:t>kn.</w:t>
      </w:r>
      <w:r w:rsidRPr="00E121EC">
        <w:rPr>
          <w:bCs/>
        </w:rPr>
        <w:t xml:space="preserve"> Nakon otpisa dijela tražbine u iznosu od </w:t>
      </w:r>
      <w:r>
        <w:rPr>
          <w:bCs/>
        </w:rPr>
        <w:t>19.945,02</w:t>
      </w:r>
      <w:r w:rsidRPr="00E121EC">
        <w:rPr>
          <w:bCs/>
        </w:rPr>
        <w:t xml:space="preserve"> kn, preostali iznos tražbine u visini od </w:t>
      </w:r>
      <w:r>
        <w:rPr>
          <w:bCs/>
        </w:rPr>
        <w:t>19.945,02</w:t>
      </w:r>
      <w:r w:rsidRPr="00E121EC">
        <w:rPr>
          <w:bCs/>
        </w:rPr>
        <w:t xml:space="preserve"> kn d</w:t>
      </w:r>
      <w:r w:rsidRPr="00E121EC">
        <w:t xml:space="preserve">užnik će namiriti nakon isteka počeka od 12 mjeseci u 48 jednakih mjesečnih anuiteta, bez kamata, računajući od pravomoćnosti Rješenja o odobravanju sklapanja </w:t>
      </w:r>
      <w:proofErr w:type="spellStart"/>
      <w:r w:rsidRPr="00E121EC">
        <w:t>predstečajne</w:t>
      </w:r>
      <w:proofErr w:type="spellEnd"/>
      <w:r w:rsidRPr="00E121EC">
        <w:t xml:space="preserve"> nagodbe pred Trgovačkim sudom. Prvi anuitet dužnik će namiriti 15. u mjesecu, 12 mjeseci nakon pravomoćnosti Rješenja o odobravanju sklapanja </w:t>
      </w:r>
      <w:proofErr w:type="spellStart"/>
      <w:r w:rsidRPr="00E121EC">
        <w:t>predstečajne</w:t>
      </w:r>
      <w:proofErr w:type="spellEnd"/>
      <w:r w:rsidRPr="00E121EC">
        <w:t xml:space="preserve"> nagodbe, dok će svaki naredni anuitet </w:t>
      </w:r>
      <w:r>
        <w:t xml:space="preserve">dužnik </w:t>
      </w:r>
      <w:r w:rsidRPr="00E121EC">
        <w:t>namirivati mjesečno</w:t>
      </w:r>
      <w:r>
        <w:t>,</w:t>
      </w:r>
      <w:r w:rsidRPr="00E121EC">
        <w:t xml:space="preserve"> </w:t>
      </w:r>
      <w:r>
        <w:t>najkasnije</w:t>
      </w:r>
      <w:r w:rsidRPr="00E121EC">
        <w:t xml:space="preserve"> do 15. u mjesecu za prethodni mjesec;</w:t>
      </w:r>
    </w:p>
    <w:p w:rsidRDefault="004E4485" w:rsidP="004E4485" w:rsidR="004E4485" w:rsidRPr="005F1EA9">
      <w:pPr>
        <w:numPr>
          <w:ilvl w:val="0"/>
          <w:numId w:val="3"/>
        </w:numPr>
        <w:ind w:left="360"/>
        <w:jc w:val="both"/>
        <w:rPr>
          <w:bCs/>
        </w:rPr>
      </w:pPr>
      <w:r w:rsidRPr="00E121EC">
        <w:rPr>
          <w:bCs/>
        </w:rPr>
        <w:t xml:space="preserve">tražbina vjerovnika </w:t>
      </w:r>
      <w:r>
        <w:t xml:space="preserve">IVAN IBIŠEVIĆ, Opatija </w:t>
      </w:r>
      <w:r w:rsidRPr="00E121EC">
        <w:t xml:space="preserve">(OIB </w:t>
      </w:r>
      <w:r>
        <w:t>21184668180</w:t>
      </w:r>
      <w:r w:rsidRPr="00E121EC">
        <w:t xml:space="preserve">) utvrđena je u ukupnom iznosu od </w:t>
      </w:r>
      <w:r>
        <w:t xml:space="preserve">104.350,00 </w:t>
      </w:r>
      <w:r w:rsidRPr="00E121EC">
        <w:t>kn.</w:t>
      </w:r>
      <w:r w:rsidRPr="00E121EC">
        <w:rPr>
          <w:bCs/>
        </w:rPr>
        <w:t xml:space="preserve"> Nakon otpisa dijela tražbine u iznosu od </w:t>
      </w:r>
      <w:r>
        <w:rPr>
          <w:bCs/>
        </w:rPr>
        <w:t>52.175,00</w:t>
      </w:r>
      <w:r w:rsidRPr="00E121EC">
        <w:rPr>
          <w:bCs/>
        </w:rPr>
        <w:t xml:space="preserve"> kn, preostali iznos tražbine u visini od </w:t>
      </w:r>
      <w:r>
        <w:rPr>
          <w:bCs/>
        </w:rPr>
        <w:t>52.175,00</w:t>
      </w:r>
      <w:r w:rsidRPr="00E121EC">
        <w:rPr>
          <w:bCs/>
        </w:rPr>
        <w:t xml:space="preserve"> kn d</w:t>
      </w:r>
      <w:r w:rsidRPr="00E121EC">
        <w:t xml:space="preserve">užnik će namiriti nakon isteka počeka od 12 mjeseci u 48 jednakih mjesečnih anuiteta, bez kamata, računajući od pravomoćnosti Rješenja o odobravanju sklapanja </w:t>
      </w:r>
      <w:proofErr w:type="spellStart"/>
      <w:r w:rsidRPr="00E121EC">
        <w:t>predstečajne</w:t>
      </w:r>
      <w:proofErr w:type="spellEnd"/>
      <w:r w:rsidRPr="00E121EC">
        <w:t xml:space="preserve"> nagodbe pred Trgovačkim sudom. Prvi anuitet dužnik će namiriti 15. u mjesecu, 12 mjeseci nakon pravomoćnosti Rješenja o odobravanju sklapanja </w:t>
      </w:r>
      <w:proofErr w:type="spellStart"/>
      <w:r w:rsidRPr="00E121EC">
        <w:t>predstečajne</w:t>
      </w:r>
      <w:proofErr w:type="spellEnd"/>
      <w:r w:rsidRPr="00E121EC">
        <w:t xml:space="preserve"> nagodbe, dok će svaki naredni anuitet </w:t>
      </w:r>
      <w:r>
        <w:t xml:space="preserve">dužnik </w:t>
      </w:r>
      <w:r w:rsidRPr="00E121EC">
        <w:t>namirivati mjesečno</w:t>
      </w:r>
      <w:r>
        <w:t>,</w:t>
      </w:r>
      <w:r w:rsidRPr="00E121EC">
        <w:t xml:space="preserve"> </w:t>
      </w:r>
      <w:r>
        <w:t>najkasnije</w:t>
      </w:r>
      <w:r w:rsidRPr="00E121EC">
        <w:t xml:space="preserve"> do 15. u mjesecu za prethodni mjesec;</w:t>
      </w:r>
    </w:p>
    <w:p w:rsidRDefault="004E4485" w:rsidP="004E4485" w:rsidR="004E4485" w:rsidRPr="00B76A94">
      <w:pPr>
        <w:numPr>
          <w:ilvl w:val="0"/>
          <w:numId w:val="3"/>
        </w:numPr>
        <w:ind w:left="360"/>
        <w:jc w:val="both"/>
        <w:rPr>
          <w:bCs/>
        </w:rPr>
      </w:pPr>
      <w:r w:rsidRPr="00E121EC">
        <w:rPr>
          <w:bCs/>
        </w:rPr>
        <w:t xml:space="preserve">tražbina vjerovnika </w:t>
      </w:r>
      <w:r w:rsidRPr="005F1EA9">
        <w:t xml:space="preserve">IN TIME d.o.o. </w:t>
      </w:r>
      <w:r>
        <w:t xml:space="preserve">Zagreb, Velika cesta 78 </w:t>
      </w:r>
      <w:r w:rsidRPr="00E121EC">
        <w:t xml:space="preserve">(OIB </w:t>
      </w:r>
      <w:r>
        <w:t>18458216879</w:t>
      </w:r>
      <w:r w:rsidRPr="00E121EC">
        <w:t xml:space="preserve">) utvrđena je u ukupnom iznosu od </w:t>
      </w:r>
      <w:r>
        <w:t xml:space="preserve">757,61 </w:t>
      </w:r>
      <w:r w:rsidRPr="00E121EC">
        <w:t>kn.</w:t>
      </w:r>
      <w:r w:rsidRPr="00E121EC">
        <w:rPr>
          <w:bCs/>
        </w:rPr>
        <w:t xml:space="preserve"> Nakon otpisa dijela tražbine u iznosu od </w:t>
      </w:r>
      <w:r>
        <w:rPr>
          <w:bCs/>
        </w:rPr>
        <w:t>378,81</w:t>
      </w:r>
      <w:r w:rsidRPr="00E121EC">
        <w:rPr>
          <w:bCs/>
        </w:rPr>
        <w:t xml:space="preserve"> kn, preostali iznos tražbine u visini od </w:t>
      </w:r>
      <w:r>
        <w:rPr>
          <w:bCs/>
        </w:rPr>
        <w:t>378,81</w:t>
      </w:r>
      <w:r w:rsidRPr="00E121EC">
        <w:rPr>
          <w:bCs/>
        </w:rPr>
        <w:t xml:space="preserve"> kn d</w:t>
      </w:r>
      <w:r w:rsidRPr="00E121EC">
        <w:t xml:space="preserve">užnik će namiriti nakon isteka počeka od 12 mjeseci u 48 jednakih mjesečnih anuiteta, bez kamata, računajući od pravomoćnosti Rješenja o odobravanju sklapanja </w:t>
      </w:r>
      <w:proofErr w:type="spellStart"/>
      <w:r w:rsidRPr="00E121EC">
        <w:t>predstečajne</w:t>
      </w:r>
      <w:proofErr w:type="spellEnd"/>
      <w:r w:rsidRPr="00E121EC">
        <w:t xml:space="preserve"> nagodbe pred Trgovačkim sudom. Prvi </w:t>
      </w:r>
      <w:r w:rsidRPr="00E121EC">
        <w:lastRenderedPageBreak/>
        <w:t xml:space="preserve">anuitet dužnik će namiriti 15. u mjesecu, 12 mjeseci nakon pravomoćnosti Rješenja o odobravanju sklapanja </w:t>
      </w:r>
      <w:proofErr w:type="spellStart"/>
      <w:r w:rsidRPr="00E121EC">
        <w:t>predstečajne</w:t>
      </w:r>
      <w:proofErr w:type="spellEnd"/>
      <w:r w:rsidRPr="00E121EC">
        <w:t xml:space="preserve"> nagodbe, dok će svaki naredni anuitet </w:t>
      </w:r>
      <w:r>
        <w:t xml:space="preserve">dužnik </w:t>
      </w:r>
      <w:r w:rsidRPr="00E121EC">
        <w:t>namirivati mjesečno</w:t>
      </w:r>
      <w:r>
        <w:t>,</w:t>
      </w:r>
      <w:r w:rsidRPr="00E121EC">
        <w:t xml:space="preserve"> </w:t>
      </w:r>
      <w:r>
        <w:t>najkasnije</w:t>
      </w:r>
      <w:r w:rsidRPr="00E121EC">
        <w:t xml:space="preserve"> do 15. u mjesecu za prethodni mjesec;</w:t>
      </w:r>
    </w:p>
    <w:p w:rsidRDefault="004E4485" w:rsidP="004E4485" w:rsidR="004E4485" w:rsidRPr="00B76A94">
      <w:pPr>
        <w:numPr>
          <w:ilvl w:val="0"/>
          <w:numId w:val="3"/>
        </w:numPr>
        <w:ind w:left="360"/>
        <w:jc w:val="both"/>
        <w:rPr>
          <w:bCs/>
        </w:rPr>
      </w:pPr>
      <w:r w:rsidRPr="00E121EC">
        <w:rPr>
          <w:bCs/>
        </w:rPr>
        <w:t xml:space="preserve">tražbina vjerovnika </w:t>
      </w:r>
      <w:r>
        <w:t>INSTITUT RUĐER BOŠKOVIĆ,</w:t>
      </w:r>
      <w:r w:rsidRPr="005F1EA9">
        <w:t xml:space="preserve"> </w:t>
      </w:r>
      <w:proofErr w:type="spellStart"/>
      <w:r>
        <w:t>Bijenička</w:t>
      </w:r>
      <w:proofErr w:type="spellEnd"/>
      <w:r>
        <w:t xml:space="preserve"> cesta 54, Zagreb </w:t>
      </w:r>
      <w:r w:rsidRPr="00E121EC">
        <w:t xml:space="preserve">(OIB </w:t>
      </w:r>
      <w:r>
        <w:t>69715301002</w:t>
      </w:r>
      <w:r w:rsidRPr="00E121EC">
        <w:t xml:space="preserve">) utvrđena je u ukupnom iznosu od </w:t>
      </w:r>
      <w:r>
        <w:t xml:space="preserve">72.213,93 </w:t>
      </w:r>
      <w:r w:rsidRPr="00E121EC">
        <w:t>kn.</w:t>
      </w:r>
      <w:r w:rsidRPr="00E121EC">
        <w:rPr>
          <w:bCs/>
        </w:rPr>
        <w:t xml:space="preserve"> Nakon otpisa dijela tražbine u iznosu od </w:t>
      </w:r>
      <w:r>
        <w:rPr>
          <w:bCs/>
        </w:rPr>
        <w:t>36.106,97</w:t>
      </w:r>
      <w:r w:rsidRPr="00E121EC">
        <w:rPr>
          <w:bCs/>
        </w:rPr>
        <w:t xml:space="preserve"> kn, preostali iznos tražbine u visini od </w:t>
      </w:r>
      <w:r>
        <w:rPr>
          <w:bCs/>
        </w:rPr>
        <w:t>36.106,97</w:t>
      </w:r>
      <w:r w:rsidRPr="00E121EC">
        <w:rPr>
          <w:bCs/>
        </w:rPr>
        <w:t xml:space="preserve"> kn d</w:t>
      </w:r>
      <w:r w:rsidRPr="00E121EC">
        <w:t xml:space="preserve">užnik će namiriti nakon isteka počeka od 12 mjeseci u 48 jednakih mjesečnih anuiteta, bez kamata, računajući od pravomoćnosti Rješenja o odobravanju sklapanja </w:t>
      </w:r>
      <w:proofErr w:type="spellStart"/>
      <w:r w:rsidRPr="00E121EC">
        <w:t>predstečajne</w:t>
      </w:r>
      <w:proofErr w:type="spellEnd"/>
      <w:r w:rsidRPr="00E121EC">
        <w:t xml:space="preserve"> nagodbe pred Trgovačkim sudom. Prvi anuitet dužnik će namiriti 15. u mjesecu, 12 mjeseci nakon pravomoćnosti Rješenja o odobravanju sklapanja </w:t>
      </w:r>
      <w:proofErr w:type="spellStart"/>
      <w:r w:rsidRPr="00E121EC">
        <w:t>predstečajne</w:t>
      </w:r>
      <w:proofErr w:type="spellEnd"/>
      <w:r w:rsidRPr="00E121EC">
        <w:t xml:space="preserve"> nagodbe, dok će svaki naredni anuitet </w:t>
      </w:r>
      <w:r>
        <w:t xml:space="preserve">dužnik </w:t>
      </w:r>
      <w:r w:rsidRPr="00E121EC">
        <w:t>namirivati mjesečno</w:t>
      </w:r>
      <w:r>
        <w:t>,</w:t>
      </w:r>
      <w:r w:rsidRPr="00E121EC">
        <w:t xml:space="preserve"> </w:t>
      </w:r>
      <w:r>
        <w:t>najkasnije</w:t>
      </w:r>
      <w:r w:rsidRPr="00E121EC">
        <w:t xml:space="preserve"> do 15. u mjesecu za prethodni mjesec;</w:t>
      </w:r>
    </w:p>
    <w:p w:rsidRDefault="004E4485" w:rsidP="004E4485" w:rsidR="004E4485" w:rsidRPr="00B76DAE">
      <w:pPr>
        <w:numPr>
          <w:ilvl w:val="0"/>
          <w:numId w:val="3"/>
        </w:numPr>
        <w:ind w:left="360"/>
        <w:jc w:val="both"/>
        <w:rPr>
          <w:bCs/>
        </w:rPr>
      </w:pPr>
      <w:r w:rsidRPr="00B76A94">
        <w:rPr>
          <w:bCs/>
        </w:rPr>
        <w:t xml:space="preserve">tražbina vjerovnika </w:t>
      </w:r>
      <w:r w:rsidRPr="00B76A94">
        <w:t>IRI. C. O. N. d. o. o</w:t>
      </w:r>
      <w:r w:rsidRPr="00B76A94">
        <w:rPr>
          <w:rFonts w:cs="Arial"/>
          <w:color w:val="003366"/>
          <w:sz w:val="18"/>
          <w:szCs w:val="18"/>
        </w:rPr>
        <w:t xml:space="preserve">. </w:t>
      </w:r>
      <w:r>
        <w:t>Opatija</w:t>
      </w:r>
      <w:r w:rsidRPr="00B76A94">
        <w:t xml:space="preserve">, </w:t>
      </w:r>
      <w:r>
        <w:t>Radnička 4/1</w:t>
      </w:r>
      <w:r w:rsidRPr="00B76A94">
        <w:t xml:space="preserve"> (OIB 00038948596) utvrđena je u ukupnom iznosu od </w:t>
      </w:r>
      <w:r>
        <w:t>77.660,56</w:t>
      </w:r>
      <w:r w:rsidRPr="00B76A94">
        <w:t xml:space="preserve"> kn.</w:t>
      </w:r>
      <w:r w:rsidRPr="00B76A94">
        <w:rPr>
          <w:bCs/>
        </w:rPr>
        <w:t xml:space="preserve"> Nakon otpisa dijela tražbine u iznosu od </w:t>
      </w:r>
      <w:r>
        <w:rPr>
          <w:bCs/>
        </w:rPr>
        <w:t>38.830,28</w:t>
      </w:r>
      <w:r w:rsidRPr="00B76A94">
        <w:rPr>
          <w:bCs/>
        </w:rPr>
        <w:t xml:space="preserve"> kn, preostali iznos tražbine u visini od </w:t>
      </w:r>
      <w:r>
        <w:rPr>
          <w:bCs/>
        </w:rPr>
        <w:t>38.830,28</w:t>
      </w:r>
      <w:r w:rsidRPr="00B76A94">
        <w:rPr>
          <w:bCs/>
        </w:rPr>
        <w:t xml:space="preserve"> kn d</w:t>
      </w:r>
      <w:r w:rsidRPr="00B76A94">
        <w:t xml:space="preserve">užnik će namiriti nakon isteka počeka od 12 mjeseci u 48 jednakih mjesečnih anuiteta, bez kamata, računajući od pravomoćnosti Rješenja o odobravanju sklapanja </w:t>
      </w:r>
      <w:proofErr w:type="spellStart"/>
      <w:r w:rsidRPr="00B76A94">
        <w:t>predstečajne</w:t>
      </w:r>
      <w:proofErr w:type="spellEnd"/>
      <w:r w:rsidRPr="00B76A94">
        <w:t xml:space="preserve"> nagodbe pred Trgovačkim sudom. Prvi anuitet dužnik će namiriti 15. u mjesecu, 12 mjeseci nakon pravomoćnosti Rješenja o odobravanju sklapanja </w:t>
      </w:r>
      <w:proofErr w:type="spellStart"/>
      <w:r w:rsidRPr="00B76A94">
        <w:t>predstečajne</w:t>
      </w:r>
      <w:proofErr w:type="spellEnd"/>
      <w:r w:rsidRPr="00B76A94">
        <w:t xml:space="preserve"> nagodbe, dok će svaki naredni anuitet </w:t>
      </w:r>
      <w:r>
        <w:t xml:space="preserve">dužnik </w:t>
      </w:r>
      <w:r w:rsidRPr="00B76A94">
        <w:t>namirivati mjesečno</w:t>
      </w:r>
      <w:r>
        <w:t>,</w:t>
      </w:r>
      <w:r w:rsidRPr="00B76A94">
        <w:t xml:space="preserve"> </w:t>
      </w:r>
      <w:r>
        <w:t>najkasnije</w:t>
      </w:r>
      <w:r w:rsidRPr="00B76A94">
        <w:t xml:space="preserve"> do 15. u mjesecu za prethodni mjesec;</w:t>
      </w:r>
    </w:p>
    <w:p w:rsidRDefault="004E4485" w:rsidP="004E4485" w:rsidR="004E4485" w:rsidRPr="00B76DAE">
      <w:pPr>
        <w:numPr>
          <w:ilvl w:val="0"/>
          <w:numId w:val="3"/>
        </w:numPr>
        <w:ind w:left="360"/>
        <w:jc w:val="both"/>
        <w:rPr>
          <w:bCs/>
        </w:rPr>
      </w:pPr>
      <w:r w:rsidRPr="00B76A94">
        <w:rPr>
          <w:bCs/>
        </w:rPr>
        <w:t xml:space="preserve">tražbina vjerovnika </w:t>
      </w:r>
      <w:r w:rsidRPr="00B76DAE">
        <w:t xml:space="preserve">JADRAN - GALENSKI LABORATORIJ d. d. </w:t>
      </w:r>
      <w:r>
        <w:t>Rijeka</w:t>
      </w:r>
      <w:r w:rsidRPr="00B76A94">
        <w:t xml:space="preserve">, </w:t>
      </w:r>
      <w:proofErr w:type="spellStart"/>
      <w:r>
        <w:t>Svilno</w:t>
      </w:r>
      <w:proofErr w:type="spellEnd"/>
      <w:r>
        <w:t xml:space="preserve"> 20</w:t>
      </w:r>
      <w:r w:rsidRPr="00B76A94">
        <w:t xml:space="preserve"> (OIB </w:t>
      </w:r>
      <w:r>
        <w:t>20950636972</w:t>
      </w:r>
      <w:r w:rsidRPr="00B76A94">
        <w:t xml:space="preserve">) utvrđena je u ukupnom iznosu od </w:t>
      </w:r>
      <w:r>
        <w:t>10.031,75</w:t>
      </w:r>
      <w:r w:rsidRPr="00B76A94">
        <w:t xml:space="preserve"> kn.</w:t>
      </w:r>
      <w:r w:rsidRPr="00B76A94">
        <w:rPr>
          <w:bCs/>
        </w:rPr>
        <w:t xml:space="preserve"> Nakon otpisa dijela tražbine u iznosu od </w:t>
      </w:r>
      <w:r>
        <w:rPr>
          <w:bCs/>
        </w:rPr>
        <w:t>5.015,88</w:t>
      </w:r>
      <w:r w:rsidRPr="00B76A94">
        <w:rPr>
          <w:bCs/>
        </w:rPr>
        <w:t xml:space="preserve"> kn, preostali iznos tražbine u visini od </w:t>
      </w:r>
      <w:r>
        <w:rPr>
          <w:bCs/>
        </w:rPr>
        <w:t>5.015,88</w:t>
      </w:r>
      <w:r w:rsidRPr="00B76A94">
        <w:rPr>
          <w:bCs/>
        </w:rPr>
        <w:t xml:space="preserve"> kn d</w:t>
      </w:r>
      <w:r w:rsidRPr="00B76A94">
        <w:t xml:space="preserve">užnik će namiriti nakon isteka počeka od 12 mjeseci u 48 jednakih mjesečnih anuiteta, bez kamata, računajući od pravomoćnosti Rješenja o odobravanju sklapanja </w:t>
      </w:r>
      <w:proofErr w:type="spellStart"/>
      <w:r w:rsidRPr="00B76A94">
        <w:t>predstečajne</w:t>
      </w:r>
      <w:proofErr w:type="spellEnd"/>
      <w:r w:rsidRPr="00B76A94">
        <w:t xml:space="preserve"> nagodbe pred Trgovačkim sudom. Prvi anuitet dužnik će namiriti 15. u mjesecu, 12 mjeseci nakon pravomoćnosti Rješenja o odobravanju sklapanja </w:t>
      </w:r>
      <w:proofErr w:type="spellStart"/>
      <w:r w:rsidRPr="00B76A94">
        <w:t>predstečajne</w:t>
      </w:r>
      <w:proofErr w:type="spellEnd"/>
      <w:r w:rsidRPr="00B76A94">
        <w:t xml:space="preserve"> nagodbe, dok će svaki naredni anuitet </w:t>
      </w:r>
      <w:r>
        <w:t xml:space="preserve">dužnik </w:t>
      </w:r>
      <w:r w:rsidRPr="00B76A94">
        <w:t>namirivati mjesečno</w:t>
      </w:r>
      <w:r>
        <w:t>,</w:t>
      </w:r>
      <w:r w:rsidRPr="00DB1A99">
        <w:t xml:space="preserve"> </w:t>
      </w:r>
      <w:r>
        <w:t>najkasnije</w:t>
      </w:r>
      <w:r w:rsidRPr="00B76A94">
        <w:t xml:space="preserve"> do 15. u mjesecu za prethodni mjesec;</w:t>
      </w:r>
    </w:p>
    <w:p w:rsidRDefault="004E4485" w:rsidP="004E4485" w:rsidR="004E4485" w:rsidRPr="00ED71AE">
      <w:pPr>
        <w:numPr>
          <w:ilvl w:val="0"/>
          <w:numId w:val="3"/>
        </w:numPr>
        <w:ind w:left="360"/>
        <w:jc w:val="both"/>
        <w:rPr>
          <w:bCs/>
        </w:rPr>
      </w:pPr>
      <w:r w:rsidRPr="00B76A94">
        <w:rPr>
          <w:bCs/>
        </w:rPr>
        <w:t xml:space="preserve">tražbina vjerovnika </w:t>
      </w:r>
      <w:r>
        <w:t>JAVNI BILJEŽNIK VELIBOR PANJKOVIĆ,</w:t>
      </w:r>
      <w:r w:rsidRPr="00B76DAE">
        <w:t xml:space="preserve"> </w:t>
      </w:r>
      <w:r>
        <w:t>Ante Starčevića 4, Rijeka</w:t>
      </w:r>
      <w:r w:rsidRPr="00B76A94">
        <w:t xml:space="preserve"> (OIB </w:t>
      </w:r>
      <w:r>
        <w:t>44946290111</w:t>
      </w:r>
      <w:r w:rsidRPr="00B76A94">
        <w:t xml:space="preserve">) utvrđena je u ukupnom iznosu od </w:t>
      </w:r>
      <w:r>
        <w:t xml:space="preserve">977,50 </w:t>
      </w:r>
      <w:r w:rsidRPr="00B76A94">
        <w:t>kn.</w:t>
      </w:r>
      <w:r w:rsidRPr="00B76A94">
        <w:rPr>
          <w:bCs/>
        </w:rPr>
        <w:t xml:space="preserve"> Nakon otpisa dijela tražbine u iznosu od </w:t>
      </w:r>
      <w:r>
        <w:rPr>
          <w:bCs/>
        </w:rPr>
        <w:t>488,75</w:t>
      </w:r>
      <w:r w:rsidRPr="00B76A94">
        <w:rPr>
          <w:bCs/>
        </w:rPr>
        <w:t xml:space="preserve"> kn, preostali iznos tražbine u visini od </w:t>
      </w:r>
      <w:r>
        <w:rPr>
          <w:bCs/>
        </w:rPr>
        <w:t xml:space="preserve">488,75 </w:t>
      </w:r>
      <w:r w:rsidRPr="00B76A94">
        <w:rPr>
          <w:bCs/>
        </w:rPr>
        <w:t>kn d</w:t>
      </w:r>
      <w:r w:rsidRPr="00B76A94">
        <w:t xml:space="preserve">užnik će namiriti nakon isteka počeka od 12 mjeseci u 48 jednakih mjesečnih anuiteta, bez kamata, računajući od pravomoćnosti Rješenja o odobravanju sklapanja </w:t>
      </w:r>
      <w:proofErr w:type="spellStart"/>
      <w:r w:rsidRPr="00B76A94">
        <w:t>predstečajne</w:t>
      </w:r>
      <w:proofErr w:type="spellEnd"/>
      <w:r w:rsidRPr="00B76A94">
        <w:t xml:space="preserve"> nagodbe pred Trgovačkim sudom. Prvi anuitet dužnik će namiriti 15. u mjesecu, 12 mjeseci nakon pravomoćnosti Rješenja o odobravanju sklapanja </w:t>
      </w:r>
      <w:proofErr w:type="spellStart"/>
      <w:r w:rsidRPr="00B76A94">
        <w:t>predstečajne</w:t>
      </w:r>
      <w:proofErr w:type="spellEnd"/>
      <w:r w:rsidRPr="00B76A94">
        <w:t xml:space="preserve"> nagodbe, dok će svaki naredni anuitet </w:t>
      </w:r>
      <w:r>
        <w:t xml:space="preserve">dužnik </w:t>
      </w:r>
      <w:r w:rsidRPr="00B76A94">
        <w:t>namirivati mjesečno</w:t>
      </w:r>
      <w:r>
        <w:t>,</w:t>
      </w:r>
      <w:r w:rsidRPr="00B76A94">
        <w:t xml:space="preserve"> </w:t>
      </w:r>
      <w:r>
        <w:t>najkasnije</w:t>
      </w:r>
      <w:r w:rsidRPr="00B76A94">
        <w:t xml:space="preserve"> do 15. u mjesecu za prethodni mjesec;</w:t>
      </w:r>
    </w:p>
    <w:p w:rsidRDefault="004E4485" w:rsidP="004E4485" w:rsidR="004E4485" w:rsidRPr="00CE5380">
      <w:pPr>
        <w:numPr>
          <w:ilvl w:val="0"/>
          <w:numId w:val="3"/>
        </w:numPr>
        <w:ind w:left="360"/>
        <w:jc w:val="both"/>
        <w:rPr>
          <w:bCs/>
        </w:rPr>
      </w:pPr>
      <w:r w:rsidRPr="00B76A94">
        <w:rPr>
          <w:bCs/>
        </w:rPr>
        <w:t xml:space="preserve">tražbina vjerovnika </w:t>
      </w:r>
      <w:r>
        <w:t xml:space="preserve">JAVOR d.o.o. u stečaju </w:t>
      </w:r>
      <w:proofErr w:type="spellStart"/>
      <w:r>
        <w:t>Jurdani</w:t>
      </w:r>
      <w:proofErr w:type="spellEnd"/>
      <w:r>
        <w:t xml:space="preserve">, </w:t>
      </w:r>
      <w:proofErr w:type="spellStart"/>
      <w:r>
        <w:t>Jurdani</w:t>
      </w:r>
      <w:proofErr w:type="spellEnd"/>
      <w:r>
        <w:t xml:space="preserve"> 95 </w:t>
      </w:r>
      <w:r w:rsidRPr="00B76A94">
        <w:t xml:space="preserve">(OIB </w:t>
      </w:r>
      <w:r>
        <w:t>76647959421</w:t>
      </w:r>
      <w:r w:rsidRPr="00B76A94">
        <w:t xml:space="preserve">) utvrđena je u ukupnom iznosu od </w:t>
      </w:r>
      <w:r>
        <w:t xml:space="preserve">262.943,46 </w:t>
      </w:r>
      <w:r w:rsidRPr="00B76A94">
        <w:t>kn.</w:t>
      </w:r>
      <w:r w:rsidRPr="00B76A94">
        <w:rPr>
          <w:bCs/>
        </w:rPr>
        <w:t xml:space="preserve"> Nakon otpisa dijela tražbine u iznosu od </w:t>
      </w:r>
      <w:r>
        <w:rPr>
          <w:bCs/>
        </w:rPr>
        <w:t>131.471,73</w:t>
      </w:r>
      <w:r w:rsidRPr="00B76A94">
        <w:rPr>
          <w:bCs/>
        </w:rPr>
        <w:t xml:space="preserve"> kn, preostali iznos tražbine u visini od </w:t>
      </w:r>
      <w:r>
        <w:rPr>
          <w:bCs/>
        </w:rPr>
        <w:t xml:space="preserve">131.471,73 </w:t>
      </w:r>
      <w:r w:rsidRPr="00B76A94">
        <w:rPr>
          <w:bCs/>
        </w:rPr>
        <w:t>kn d</w:t>
      </w:r>
      <w:r w:rsidRPr="00B76A94">
        <w:t xml:space="preserve">užnik će namiriti nakon isteka počeka od 12 mjeseci u 48 jednakih mjesečnih anuiteta, bez kamata, računajući od pravomoćnosti Rješenja o odobravanju sklapanja </w:t>
      </w:r>
      <w:proofErr w:type="spellStart"/>
      <w:r w:rsidRPr="00B76A94">
        <w:t>predstečajne</w:t>
      </w:r>
      <w:proofErr w:type="spellEnd"/>
      <w:r w:rsidRPr="00B76A94">
        <w:t xml:space="preserve"> nagodbe pred Trgovačkim sudom. Prvi anuitet dužnik će namiriti 15. u mjesecu, 12 mjeseci nakon pravomoćnosti Rješenja o odobravanju sklapanja </w:t>
      </w:r>
      <w:proofErr w:type="spellStart"/>
      <w:r w:rsidRPr="00B76A94">
        <w:t>predstečajne</w:t>
      </w:r>
      <w:proofErr w:type="spellEnd"/>
      <w:r w:rsidRPr="00B76A94">
        <w:t xml:space="preserve"> nagodbe, dok će svaki naredni anuitet </w:t>
      </w:r>
      <w:r>
        <w:t xml:space="preserve">dužnik </w:t>
      </w:r>
      <w:r w:rsidRPr="00B76A94">
        <w:t>namirivati mjesečno</w:t>
      </w:r>
      <w:r>
        <w:t>,</w:t>
      </w:r>
      <w:r w:rsidRPr="00B76A94">
        <w:t xml:space="preserve"> </w:t>
      </w:r>
      <w:r>
        <w:t>najkasnije</w:t>
      </w:r>
      <w:r w:rsidRPr="00B76A94">
        <w:t xml:space="preserve"> do 15. u mjesecu za prethodni mjesec;</w:t>
      </w:r>
    </w:p>
    <w:p w:rsidRDefault="004E4485" w:rsidP="004E4485" w:rsidR="004E4485" w:rsidRPr="00E86AEB">
      <w:pPr>
        <w:numPr>
          <w:ilvl w:val="0"/>
          <w:numId w:val="3"/>
        </w:numPr>
        <w:ind w:left="360"/>
        <w:jc w:val="both"/>
        <w:rPr>
          <w:bCs/>
        </w:rPr>
      </w:pPr>
      <w:r w:rsidRPr="00B76A94">
        <w:rPr>
          <w:bCs/>
        </w:rPr>
        <w:t xml:space="preserve">tražbina vjerovnika </w:t>
      </w:r>
      <w:r>
        <w:t xml:space="preserve">KEMIG d.o.o. Donja Zelina, </w:t>
      </w:r>
      <w:proofErr w:type="spellStart"/>
      <w:r>
        <w:t>Donjozelinska</w:t>
      </w:r>
      <w:proofErr w:type="spellEnd"/>
      <w:r>
        <w:t xml:space="preserve"> ulica 114 </w:t>
      </w:r>
      <w:r w:rsidRPr="00B76A94">
        <w:t xml:space="preserve">(OIB </w:t>
      </w:r>
      <w:r>
        <w:t>10383719392</w:t>
      </w:r>
      <w:r w:rsidRPr="00B76A94">
        <w:t xml:space="preserve">) utvrđena je u ukupnom iznosu od </w:t>
      </w:r>
      <w:r>
        <w:t xml:space="preserve">323,47 </w:t>
      </w:r>
      <w:r w:rsidRPr="00B76A94">
        <w:t>kn.</w:t>
      </w:r>
      <w:r w:rsidRPr="00B76A94">
        <w:rPr>
          <w:bCs/>
        </w:rPr>
        <w:t xml:space="preserve"> Nakon otpisa dijela tražbine u iznosu od </w:t>
      </w:r>
      <w:r>
        <w:rPr>
          <w:bCs/>
        </w:rPr>
        <w:t>161,74</w:t>
      </w:r>
      <w:r w:rsidRPr="00B76A94">
        <w:rPr>
          <w:bCs/>
        </w:rPr>
        <w:t xml:space="preserve"> kn, preostali iznos tražbine u visini od </w:t>
      </w:r>
      <w:r>
        <w:rPr>
          <w:bCs/>
        </w:rPr>
        <w:t xml:space="preserve">161,74 </w:t>
      </w:r>
      <w:r w:rsidRPr="00B76A94">
        <w:rPr>
          <w:bCs/>
        </w:rPr>
        <w:t>kn d</w:t>
      </w:r>
      <w:r w:rsidRPr="00B76A94">
        <w:t xml:space="preserve">užnik će namiriti nakon isteka počeka od 12 mjeseci u 48 jednakih mjesečnih anuiteta, bez kamata, </w:t>
      </w:r>
      <w:r w:rsidRPr="00B76A94">
        <w:lastRenderedPageBreak/>
        <w:t xml:space="preserve">računajući od pravomoćnosti Rješenja o odobravanju sklapanja </w:t>
      </w:r>
      <w:proofErr w:type="spellStart"/>
      <w:r w:rsidRPr="00B76A94">
        <w:t>predstečajne</w:t>
      </w:r>
      <w:proofErr w:type="spellEnd"/>
      <w:r w:rsidRPr="00B76A94">
        <w:t xml:space="preserve"> nagodbe pred Trgovačkim sudom. Prvi anuitet dužnik će namiriti 15. u mjesecu, 12 mjeseci nakon pravomoćnosti Rješenja o odobravanju sklapanja </w:t>
      </w:r>
      <w:proofErr w:type="spellStart"/>
      <w:r w:rsidRPr="00B76A94">
        <w:t>predstečajne</w:t>
      </w:r>
      <w:proofErr w:type="spellEnd"/>
      <w:r w:rsidRPr="00B76A94">
        <w:t xml:space="preserve"> nagodbe, dok će svaki naredni anuitet </w:t>
      </w:r>
      <w:r>
        <w:t xml:space="preserve">dužnik </w:t>
      </w:r>
      <w:r w:rsidRPr="00B76A94">
        <w:t>namirivati mjesečno</w:t>
      </w:r>
      <w:r>
        <w:t>,</w:t>
      </w:r>
      <w:r w:rsidRPr="00B76A94">
        <w:t xml:space="preserve"> </w:t>
      </w:r>
      <w:r>
        <w:t>najkasnije</w:t>
      </w:r>
      <w:r w:rsidRPr="00B76A94">
        <w:t xml:space="preserve"> do 15. u mjesecu za prethodni mjesec;</w:t>
      </w:r>
    </w:p>
    <w:p w:rsidRDefault="004E4485" w:rsidP="004E4485" w:rsidR="004E4485" w:rsidRPr="00E86AEB">
      <w:pPr>
        <w:numPr>
          <w:ilvl w:val="0"/>
          <w:numId w:val="3"/>
        </w:numPr>
        <w:ind w:left="360"/>
        <w:jc w:val="both"/>
        <w:rPr>
          <w:bCs/>
        </w:rPr>
      </w:pPr>
      <w:r w:rsidRPr="00B76A94">
        <w:rPr>
          <w:bCs/>
        </w:rPr>
        <w:t xml:space="preserve">tražbina vjerovnika </w:t>
      </w:r>
      <w:r>
        <w:t xml:space="preserve">JANKO BRIŠEVAC </w:t>
      </w:r>
      <w:proofErr w:type="spellStart"/>
      <w:r>
        <w:t>vl</w:t>
      </w:r>
      <w:proofErr w:type="spellEnd"/>
      <w:r>
        <w:t xml:space="preserve">. KIMO – PLAST, </w:t>
      </w:r>
      <w:proofErr w:type="spellStart"/>
      <w:r w:rsidRPr="00E86AEB">
        <w:t>Prišlin</w:t>
      </w:r>
      <w:proofErr w:type="spellEnd"/>
      <w:r w:rsidRPr="00E86AEB">
        <w:t xml:space="preserve"> 94,</w:t>
      </w:r>
      <w:r>
        <w:t xml:space="preserve"> H</w:t>
      </w:r>
      <w:r w:rsidRPr="00E86AEB">
        <w:t xml:space="preserve">um na </w:t>
      </w:r>
      <w:r>
        <w:t>S</w:t>
      </w:r>
      <w:r w:rsidRPr="00E86AEB">
        <w:t xml:space="preserve">utli </w:t>
      </w:r>
      <w:r w:rsidRPr="00B76A94">
        <w:t xml:space="preserve">(OIB </w:t>
      </w:r>
      <w:r>
        <w:t>73166905596</w:t>
      </w:r>
      <w:r w:rsidRPr="00B76A94">
        <w:t xml:space="preserve">) utvrđena je u ukupnom iznosu od </w:t>
      </w:r>
      <w:r>
        <w:t xml:space="preserve">16.100,00 </w:t>
      </w:r>
      <w:r w:rsidRPr="00B76A94">
        <w:t>kn.</w:t>
      </w:r>
      <w:r w:rsidRPr="00B76A94">
        <w:rPr>
          <w:bCs/>
        </w:rPr>
        <w:t xml:space="preserve"> Nakon otpisa dijela tražbine u iznosu od </w:t>
      </w:r>
      <w:r>
        <w:rPr>
          <w:bCs/>
        </w:rPr>
        <w:t>8.050,00</w:t>
      </w:r>
      <w:r w:rsidRPr="00B76A94">
        <w:rPr>
          <w:bCs/>
        </w:rPr>
        <w:t xml:space="preserve"> kn, preostali iznos tražbine u visini od </w:t>
      </w:r>
      <w:r>
        <w:rPr>
          <w:bCs/>
        </w:rPr>
        <w:t xml:space="preserve">8.050,00 </w:t>
      </w:r>
      <w:r w:rsidRPr="00B76A94">
        <w:rPr>
          <w:bCs/>
        </w:rPr>
        <w:t>kn d</w:t>
      </w:r>
      <w:r w:rsidRPr="00B76A94">
        <w:t xml:space="preserve">užnik će namiriti nakon isteka počeka od 12 mjeseci u 48 jednakih mjesečnih anuiteta, bez kamata, računajući od pravomoćnosti Rješenja o odobravanju sklapanja </w:t>
      </w:r>
      <w:proofErr w:type="spellStart"/>
      <w:r w:rsidRPr="00B76A94">
        <w:t>predstečajne</w:t>
      </w:r>
      <w:proofErr w:type="spellEnd"/>
      <w:r w:rsidRPr="00B76A94">
        <w:t xml:space="preserve"> nagodbe pred Trgovačkim sudom. Prvi anuitet dužnik će namiriti 15. u mjesecu, 12 mjeseci nakon pravomoćnosti Rješenja o odobravanju sklapanja </w:t>
      </w:r>
      <w:proofErr w:type="spellStart"/>
      <w:r w:rsidRPr="00B76A94">
        <w:t>predstečajne</w:t>
      </w:r>
      <w:proofErr w:type="spellEnd"/>
      <w:r w:rsidRPr="00B76A94">
        <w:t xml:space="preserve"> nagodbe, dok će svaki naredni anuitet </w:t>
      </w:r>
      <w:r>
        <w:t xml:space="preserve">dužnik </w:t>
      </w:r>
      <w:r w:rsidRPr="00B76A94">
        <w:t>namirivati mjesečno</w:t>
      </w:r>
      <w:r>
        <w:t>,</w:t>
      </w:r>
      <w:r w:rsidRPr="00B76A94">
        <w:t xml:space="preserve"> </w:t>
      </w:r>
      <w:r>
        <w:t>najkasnije</w:t>
      </w:r>
      <w:r w:rsidRPr="00B76A94">
        <w:t xml:space="preserve"> do 15. u mjesecu za prethodni mjesec;</w:t>
      </w:r>
    </w:p>
    <w:p w:rsidRDefault="004E4485" w:rsidP="004E4485" w:rsidR="004E4485" w:rsidRPr="00E86AEB">
      <w:pPr>
        <w:numPr>
          <w:ilvl w:val="0"/>
          <w:numId w:val="3"/>
        </w:numPr>
        <w:ind w:left="360"/>
        <w:jc w:val="both"/>
        <w:rPr>
          <w:bCs/>
        </w:rPr>
      </w:pPr>
      <w:r w:rsidRPr="00B76A94">
        <w:rPr>
          <w:bCs/>
        </w:rPr>
        <w:t xml:space="preserve">tražbina vjerovnika </w:t>
      </w:r>
      <w:r>
        <w:t>KLANATRANS d.o.o. Klana</w:t>
      </w:r>
      <w:r w:rsidRPr="00E86AEB">
        <w:t>,</w:t>
      </w:r>
      <w:r>
        <w:t xml:space="preserve"> Klana 98</w:t>
      </w:r>
      <w:r w:rsidRPr="00E86AEB">
        <w:t xml:space="preserve"> </w:t>
      </w:r>
      <w:r w:rsidRPr="00B76A94">
        <w:t xml:space="preserve">(OIB </w:t>
      </w:r>
      <w:r>
        <w:t>72407552380</w:t>
      </w:r>
      <w:r w:rsidRPr="00B76A94">
        <w:t xml:space="preserve">) utvrđena je u ukupnom iznosu od </w:t>
      </w:r>
      <w:r>
        <w:t xml:space="preserve">6.000,00 </w:t>
      </w:r>
      <w:r w:rsidRPr="00B76A94">
        <w:t>kn.</w:t>
      </w:r>
      <w:r w:rsidRPr="00B76A94">
        <w:rPr>
          <w:bCs/>
        </w:rPr>
        <w:t xml:space="preserve"> Nakon otpisa dijela tražbine u iznosu od </w:t>
      </w:r>
      <w:r>
        <w:rPr>
          <w:bCs/>
        </w:rPr>
        <w:t>3.000,00</w:t>
      </w:r>
      <w:r w:rsidRPr="00B76A94">
        <w:rPr>
          <w:bCs/>
        </w:rPr>
        <w:t xml:space="preserve"> kn, preostali iznos tražbine u visini od </w:t>
      </w:r>
      <w:r>
        <w:rPr>
          <w:bCs/>
        </w:rPr>
        <w:t xml:space="preserve">3.000,00 </w:t>
      </w:r>
      <w:r w:rsidRPr="00B76A94">
        <w:rPr>
          <w:bCs/>
        </w:rPr>
        <w:t>kn d</w:t>
      </w:r>
      <w:r w:rsidRPr="00B76A94">
        <w:t xml:space="preserve">užnik će namiriti nakon isteka počeka od 12 mjeseci u 48 jednakih mjesečnih anuiteta, bez kamata, računajući od pravomoćnosti Rješenja o odobravanju sklapanja </w:t>
      </w:r>
      <w:proofErr w:type="spellStart"/>
      <w:r w:rsidRPr="00B76A94">
        <w:t>predstečajne</w:t>
      </w:r>
      <w:proofErr w:type="spellEnd"/>
      <w:r w:rsidRPr="00B76A94">
        <w:t xml:space="preserve"> nagodbe pred Trgovačkim sudom. Prvi anuitet dužnik će namiriti 15. u mjesecu, 12 mjeseci nakon pravomoćnosti Rješenja o odobravanju sklapanja </w:t>
      </w:r>
      <w:proofErr w:type="spellStart"/>
      <w:r w:rsidRPr="00B76A94">
        <w:t>predstečajne</w:t>
      </w:r>
      <w:proofErr w:type="spellEnd"/>
      <w:r w:rsidRPr="00B76A94">
        <w:t xml:space="preserve"> nagodbe, dok će svaki naredni anuitet </w:t>
      </w:r>
      <w:r>
        <w:t xml:space="preserve">dužnik </w:t>
      </w:r>
      <w:r w:rsidRPr="00B76A94">
        <w:t>namirivati mjesečno</w:t>
      </w:r>
      <w:r>
        <w:t>,</w:t>
      </w:r>
      <w:r w:rsidRPr="00B76A94">
        <w:t xml:space="preserve"> </w:t>
      </w:r>
      <w:r>
        <w:t>najkasnije</w:t>
      </w:r>
      <w:r w:rsidRPr="00B76A94">
        <w:t xml:space="preserve"> do 15. u mjesecu za prethodni mjesec;</w:t>
      </w:r>
    </w:p>
    <w:p w:rsidRDefault="004E4485" w:rsidP="004E4485" w:rsidR="004E4485" w:rsidRPr="00EA01A8">
      <w:pPr>
        <w:numPr>
          <w:ilvl w:val="0"/>
          <w:numId w:val="3"/>
        </w:numPr>
        <w:ind w:left="360"/>
        <w:jc w:val="both"/>
        <w:rPr>
          <w:bCs/>
        </w:rPr>
      </w:pPr>
      <w:r w:rsidRPr="00B76A94">
        <w:rPr>
          <w:bCs/>
        </w:rPr>
        <w:t xml:space="preserve">tražbina vjerovnika </w:t>
      </w:r>
      <w:proofErr w:type="spellStart"/>
      <w:r>
        <w:t>Klimaoprema</w:t>
      </w:r>
      <w:proofErr w:type="spellEnd"/>
      <w:r>
        <w:t xml:space="preserve"> d.d. Samobor</w:t>
      </w:r>
      <w:r w:rsidRPr="00E86AEB">
        <w:t>,</w:t>
      </w:r>
      <w:r>
        <w:t xml:space="preserve"> </w:t>
      </w:r>
      <w:proofErr w:type="spellStart"/>
      <w:r>
        <w:t>Gradna</w:t>
      </w:r>
      <w:proofErr w:type="spellEnd"/>
      <w:r>
        <w:t xml:space="preserve"> 78/A</w:t>
      </w:r>
      <w:r w:rsidRPr="00E86AEB">
        <w:t xml:space="preserve"> </w:t>
      </w:r>
      <w:r w:rsidRPr="00B76A94">
        <w:t xml:space="preserve">(OIB </w:t>
      </w:r>
      <w:r>
        <w:t>34383404032</w:t>
      </w:r>
      <w:r w:rsidRPr="00B76A94">
        <w:t xml:space="preserve">) utvrđena je u ukupnom iznosu od </w:t>
      </w:r>
      <w:r>
        <w:t xml:space="preserve">2.000,00 </w:t>
      </w:r>
      <w:r w:rsidRPr="00B76A94">
        <w:t>kn.</w:t>
      </w:r>
      <w:r w:rsidRPr="00B76A94">
        <w:rPr>
          <w:bCs/>
        </w:rPr>
        <w:t xml:space="preserve"> Nakon otpisa dijela tražbine u iznosu od </w:t>
      </w:r>
      <w:r>
        <w:rPr>
          <w:bCs/>
        </w:rPr>
        <w:t>1.000,00</w:t>
      </w:r>
      <w:r w:rsidRPr="00B76A94">
        <w:rPr>
          <w:bCs/>
        </w:rPr>
        <w:t xml:space="preserve"> kn, preostali iznos tražbine u visini od </w:t>
      </w:r>
      <w:r>
        <w:rPr>
          <w:bCs/>
        </w:rPr>
        <w:t xml:space="preserve">1.000,00 </w:t>
      </w:r>
      <w:r w:rsidRPr="00B76A94">
        <w:rPr>
          <w:bCs/>
        </w:rPr>
        <w:t>kn d</w:t>
      </w:r>
      <w:r w:rsidRPr="00B76A94">
        <w:t xml:space="preserve">užnik će namiriti nakon isteka počeka od 12 mjeseci u 48 jednakih mjesečnih anuiteta, bez kamata, računajući od pravomoćnosti Rješenja o odobravanju sklapanja </w:t>
      </w:r>
      <w:proofErr w:type="spellStart"/>
      <w:r w:rsidRPr="00B76A94">
        <w:t>predstečajne</w:t>
      </w:r>
      <w:proofErr w:type="spellEnd"/>
      <w:r w:rsidRPr="00B76A94">
        <w:t xml:space="preserve"> nagodbe pred Trgovačkim sudom. Prvi anuitet dužnik će namiriti 15. u mjesecu, 12 mjeseci nakon pravomoćnosti Rješenja o odobravanju sklapanja </w:t>
      </w:r>
      <w:proofErr w:type="spellStart"/>
      <w:r w:rsidRPr="00B76A94">
        <w:t>predstečajne</w:t>
      </w:r>
      <w:proofErr w:type="spellEnd"/>
      <w:r w:rsidRPr="00B76A94">
        <w:t xml:space="preserve"> nagodbe, dok će svaki naredni anuitet </w:t>
      </w:r>
      <w:r>
        <w:t xml:space="preserve">dužnik </w:t>
      </w:r>
      <w:r w:rsidRPr="00B76A94">
        <w:t>namirivati mjesečno</w:t>
      </w:r>
      <w:r>
        <w:t>,</w:t>
      </w:r>
      <w:r w:rsidRPr="00B76A94">
        <w:t xml:space="preserve"> </w:t>
      </w:r>
      <w:r>
        <w:t>najkasnije</w:t>
      </w:r>
      <w:r w:rsidRPr="00B76A94">
        <w:t xml:space="preserve"> do 15. u mjesecu za prethodni mjesec;</w:t>
      </w:r>
    </w:p>
    <w:p w:rsidRDefault="004E4485" w:rsidP="004E4485" w:rsidR="004E4485" w:rsidRPr="00251B78">
      <w:pPr>
        <w:numPr>
          <w:ilvl w:val="0"/>
          <w:numId w:val="3"/>
        </w:numPr>
        <w:ind w:left="360"/>
        <w:jc w:val="both"/>
        <w:rPr>
          <w:bCs/>
        </w:rPr>
      </w:pPr>
      <w:r w:rsidRPr="00B76A94">
        <w:rPr>
          <w:bCs/>
        </w:rPr>
        <w:t xml:space="preserve">tražbina vjerovnika </w:t>
      </w:r>
      <w:r>
        <w:t>LETIFICO d.o.o. Velika Buna</w:t>
      </w:r>
      <w:r w:rsidRPr="00E86AEB">
        <w:t>,</w:t>
      </w:r>
      <w:r>
        <w:t xml:space="preserve"> </w:t>
      </w:r>
      <w:proofErr w:type="spellStart"/>
      <w:r>
        <w:t>Seljine</w:t>
      </w:r>
      <w:proofErr w:type="spellEnd"/>
      <w:r>
        <w:t xml:space="preserve"> brigade 1a</w:t>
      </w:r>
      <w:r w:rsidRPr="00E86AEB">
        <w:t xml:space="preserve"> </w:t>
      </w:r>
      <w:r w:rsidRPr="00B76A94">
        <w:t xml:space="preserve">(OIB </w:t>
      </w:r>
      <w:r>
        <w:t>53377903082</w:t>
      </w:r>
      <w:r w:rsidRPr="00B76A94">
        <w:t xml:space="preserve">) utvrđena je u ukupnom iznosu od </w:t>
      </w:r>
      <w:r>
        <w:t xml:space="preserve">12.376,65 </w:t>
      </w:r>
      <w:r w:rsidRPr="00B76A94">
        <w:t>kn.</w:t>
      </w:r>
      <w:r w:rsidRPr="00B76A94">
        <w:rPr>
          <w:bCs/>
        </w:rPr>
        <w:t xml:space="preserve"> Nakon otpisa dijela tražbine u iznosu od </w:t>
      </w:r>
      <w:r>
        <w:rPr>
          <w:bCs/>
        </w:rPr>
        <w:t>6.188,33</w:t>
      </w:r>
      <w:r w:rsidRPr="00B76A94">
        <w:rPr>
          <w:bCs/>
        </w:rPr>
        <w:t xml:space="preserve"> kn, preostali iznos tražbine u visini od </w:t>
      </w:r>
      <w:r>
        <w:rPr>
          <w:bCs/>
        </w:rPr>
        <w:t xml:space="preserve">6.188,33 </w:t>
      </w:r>
      <w:r w:rsidRPr="00B76A94">
        <w:rPr>
          <w:bCs/>
        </w:rPr>
        <w:t>kn d</w:t>
      </w:r>
      <w:r w:rsidRPr="00B76A94">
        <w:t xml:space="preserve">užnik će namiriti nakon isteka počeka od 12 mjeseci u 48 jednakih mjesečnih anuiteta, bez kamata, računajući od pravomoćnosti Rješenja o odobravanju sklapanja </w:t>
      </w:r>
      <w:proofErr w:type="spellStart"/>
      <w:r w:rsidRPr="00B76A94">
        <w:t>predstečajne</w:t>
      </w:r>
      <w:proofErr w:type="spellEnd"/>
      <w:r w:rsidRPr="00B76A94">
        <w:t xml:space="preserve"> nagodbe pred Trgovačkim sudom. Prvi anuitet dužnik će namiriti 15. u mjesecu, 12 mjeseci nakon pravomoćnosti Rješenja o odobravanju sklapanja </w:t>
      </w:r>
      <w:proofErr w:type="spellStart"/>
      <w:r w:rsidRPr="00B76A94">
        <w:t>predstečajne</w:t>
      </w:r>
      <w:proofErr w:type="spellEnd"/>
      <w:r w:rsidRPr="00B76A94">
        <w:t xml:space="preserve"> nagodbe, dok će svaki naredni anuitet </w:t>
      </w:r>
      <w:r>
        <w:t xml:space="preserve">dužnik </w:t>
      </w:r>
      <w:r w:rsidRPr="00B76A94">
        <w:t>namirivati mjesečno</w:t>
      </w:r>
      <w:r>
        <w:t>,</w:t>
      </w:r>
      <w:r w:rsidRPr="00B76A94">
        <w:t xml:space="preserve"> </w:t>
      </w:r>
      <w:r>
        <w:t>najkasnije</w:t>
      </w:r>
      <w:r w:rsidRPr="00B76A94">
        <w:t xml:space="preserve"> do 15. u mjesecu za prethodni mjesec;</w:t>
      </w:r>
    </w:p>
    <w:p w:rsidRDefault="004E4485" w:rsidP="004E4485" w:rsidR="004E4485" w:rsidRPr="00557621">
      <w:pPr>
        <w:numPr>
          <w:ilvl w:val="0"/>
          <w:numId w:val="3"/>
        </w:numPr>
        <w:ind w:left="360"/>
        <w:jc w:val="both"/>
        <w:rPr>
          <w:bCs/>
        </w:rPr>
      </w:pPr>
      <w:r w:rsidRPr="00B76A94">
        <w:rPr>
          <w:bCs/>
        </w:rPr>
        <w:t xml:space="preserve">tražbina vjerovnika </w:t>
      </w:r>
      <w:r>
        <w:t xml:space="preserve">LIBUKOM JURDANI d.o.o. </w:t>
      </w:r>
      <w:proofErr w:type="spellStart"/>
      <w:r>
        <w:t>Jurdani</w:t>
      </w:r>
      <w:proofErr w:type="spellEnd"/>
      <w:r w:rsidRPr="00E86AEB">
        <w:t>,</w:t>
      </w:r>
      <w:r>
        <w:t xml:space="preserve"> </w:t>
      </w:r>
      <w:proofErr w:type="spellStart"/>
      <w:r>
        <w:t>Jurdani</w:t>
      </w:r>
      <w:proofErr w:type="spellEnd"/>
      <w:r>
        <w:t xml:space="preserve"> 50/b</w:t>
      </w:r>
      <w:r w:rsidRPr="00E86AEB">
        <w:t xml:space="preserve"> </w:t>
      </w:r>
      <w:r w:rsidRPr="00B76A94">
        <w:t xml:space="preserve">(OIB </w:t>
      </w:r>
      <w:r>
        <w:t>77671806963</w:t>
      </w:r>
      <w:r w:rsidRPr="00B76A94">
        <w:t xml:space="preserve">) utvrđena je u ukupnom iznosu od </w:t>
      </w:r>
      <w:r>
        <w:t xml:space="preserve">9.241,66 </w:t>
      </w:r>
      <w:r w:rsidRPr="00B76A94">
        <w:t>kn.</w:t>
      </w:r>
      <w:r w:rsidRPr="00B76A94">
        <w:rPr>
          <w:bCs/>
        </w:rPr>
        <w:t xml:space="preserve"> Nakon otpisa dijela tražbine u iznosu od </w:t>
      </w:r>
      <w:r>
        <w:rPr>
          <w:bCs/>
        </w:rPr>
        <w:t>4.620,83</w:t>
      </w:r>
      <w:r w:rsidRPr="00B76A94">
        <w:rPr>
          <w:bCs/>
        </w:rPr>
        <w:t xml:space="preserve"> kn, preostali iznos tražbine u visini od </w:t>
      </w:r>
      <w:r>
        <w:rPr>
          <w:bCs/>
        </w:rPr>
        <w:t xml:space="preserve">4.620,83 </w:t>
      </w:r>
      <w:r w:rsidRPr="00B76A94">
        <w:rPr>
          <w:bCs/>
        </w:rPr>
        <w:t>kn d</w:t>
      </w:r>
      <w:r w:rsidRPr="00B76A94">
        <w:t xml:space="preserve">užnik će namiriti nakon isteka počeka od 12 mjeseci u 48 jednakih mjesečnih anuiteta, bez kamata, računajući od pravomoćnosti Rješenja o odobravanju sklapanja </w:t>
      </w:r>
      <w:proofErr w:type="spellStart"/>
      <w:r w:rsidRPr="00B76A94">
        <w:t>predstečajne</w:t>
      </w:r>
      <w:proofErr w:type="spellEnd"/>
      <w:r w:rsidRPr="00B76A94">
        <w:t xml:space="preserve"> nagodbe pred Trgovačkim sudom. Prvi anuitet dužnik će namiriti 15. u mjesecu, 12 mjeseci nakon pravomoćnosti Rješenja o odobravanju sklapanja </w:t>
      </w:r>
      <w:proofErr w:type="spellStart"/>
      <w:r w:rsidRPr="00B76A94">
        <w:t>predstečajne</w:t>
      </w:r>
      <w:proofErr w:type="spellEnd"/>
      <w:r w:rsidRPr="00B76A94">
        <w:t xml:space="preserve"> nagodbe, dok će svaki naredni anuitet </w:t>
      </w:r>
      <w:r>
        <w:t xml:space="preserve">dužnik </w:t>
      </w:r>
      <w:r w:rsidRPr="00B76A94">
        <w:t>namirivati mjesečno</w:t>
      </w:r>
      <w:r>
        <w:t>,</w:t>
      </w:r>
      <w:r w:rsidRPr="00B76A94">
        <w:t xml:space="preserve"> </w:t>
      </w:r>
      <w:r>
        <w:t>najkasnije</w:t>
      </w:r>
      <w:r w:rsidRPr="00B76A94">
        <w:t xml:space="preserve"> do 15. u mjesecu za prethodni mjesec;</w:t>
      </w:r>
    </w:p>
    <w:p w:rsidRDefault="004E4485" w:rsidP="004E4485" w:rsidR="004E4485" w:rsidRPr="00557621">
      <w:pPr>
        <w:numPr>
          <w:ilvl w:val="0"/>
          <w:numId w:val="3"/>
        </w:numPr>
        <w:ind w:left="360"/>
        <w:jc w:val="both"/>
        <w:rPr>
          <w:bCs/>
        </w:rPr>
      </w:pPr>
      <w:r w:rsidRPr="00B76A94">
        <w:rPr>
          <w:bCs/>
        </w:rPr>
        <w:t xml:space="preserve">tražbina vjerovnika </w:t>
      </w:r>
      <w:r>
        <w:t>LIBURNIJA PARKING d.o.o. Opatija</w:t>
      </w:r>
      <w:r w:rsidRPr="00E86AEB">
        <w:t>,</w:t>
      </w:r>
      <w:r>
        <w:t xml:space="preserve"> Svetog </w:t>
      </w:r>
      <w:proofErr w:type="spellStart"/>
      <w:r>
        <w:t>Florijana</w:t>
      </w:r>
      <w:proofErr w:type="spellEnd"/>
      <w:r>
        <w:t xml:space="preserve"> 8</w:t>
      </w:r>
      <w:r w:rsidRPr="00E86AEB">
        <w:t xml:space="preserve"> </w:t>
      </w:r>
      <w:r w:rsidRPr="00B76A94">
        <w:t xml:space="preserve">(OIB </w:t>
      </w:r>
      <w:r>
        <w:t>37830330079</w:t>
      </w:r>
      <w:r w:rsidRPr="00B76A94">
        <w:t xml:space="preserve">) utvrđena je u ukupnom iznosu od </w:t>
      </w:r>
      <w:r>
        <w:t xml:space="preserve">360,00 </w:t>
      </w:r>
      <w:r w:rsidRPr="00B76A94">
        <w:t>kn.</w:t>
      </w:r>
      <w:r w:rsidRPr="00B76A94">
        <w:rPr>
          <w:bCs/>
        </w:rPr>
        <w:t xml:space="preserve"> Nakon otpisa dijela tražbine u </w:t>
      </w:r>
      <w:r w:rsidRPr="00B76A94">
        <w:rPr>
          <w:bCs/>
        </w:rPr>
        <w:lastRenderedPageBreak/>
        <w:t xml:space="preserve">iznosu od </w:t>
      </w:r>
      <w:r>
        <w:rPr>
          <w:bCs/>
        </w:rPr>
        <w:t>180,00</w:t>
      </w:r>
      <w:r w:rsidRPr="00B76A94">
        <w:rPr>
          <w:bCs/>
        </w:rPr>
        <w:t xml:space="preserve"> kn, preostali iznos tražbine u visini od </w:t>
      </w:r>
      <w:r>
        <w:rPr>
          <w:bCs/>
        </w:rPr>
        <w:t xml:space="preserve">180,00 </w:t>
      </w:r>
      <w:r w:rsidRPr="00B76A94">
        <w:rPr>
          <w:bCs/>
        </w:rPr>
        <w:t>kn d</w:t>
      </w:r>
      <w:r w:rsidRPr="00B76A94">
        <w:t xml:space="preserve">užnik će namiriti nakon isteka počeka od 12 mjeseci u 48 jednakih mjesečnih anuiteta, bez kamata, računajući od pravomoćnosti Rješenja o odobravanju sklapanja </w:t>
      </w:r>
      <w:proofErr w:type="spellStart"/>
      <w:r w:rsidRPr="00B76A94">
        <w:t>predstečajne</w:t>
      </w:r>
      <w:proofErr w:type="spellEnd"/>
      <w:r w:rsidRPr="00B76A94">
        <w:t xml:space="preserve"> nagodbe pred Trgovačkim sudom. Prvi anuitet dužnik će namiriti 15. u mjesecu, 12 mjeseci nakon pravomoćnosti Rješenja o odobravanju sklapanja </w:t>
      </w:r>
      <w:proofErr w:type="spellStart"/>
      <w:r w:rsidRPr="00B76A94">
        <w:t>predstečajne</w:t>
      </w:r>
      <w:proofErr w:type="spellEnd"/>
      <w:r w:rsidRPr="00B76A94">
        <w:t xml:space="preserve"> nagodbe, dok će svaki naredni anuitet </w:t>
      </w:r>
      <w:r>
        <w:t xml:space="preserve">dužnik </w:t>
      </w:r>
      <w:r w:rsidRPr="00B76A94">
        <w:t>namirivati mjesečno</w:t>
      </w:r>
      <w:r>
        <w:t>,</w:t>
      </w:r>
      <w:r w:rsidRPr="00B76A94">
        <w:t xml:space="preserve"> </w:t>
      </w:r>
      <w:r>
        <w:t>najkasnije</w:t>
      </w:r>
      <w:r w:rsidRPr="00B76A94">
        <w:t xml:space="preserve"> do 15. u mjesecu za prethodni mjesec;</w:t>
      </w:r>
    </w:p>
    <w:p w:rsidRDefault="004E4485" w:rsidP="004E4485" w:rsidR="004E4485" w:rsidRPr="004234CF">
      <w:pPr>
        <w:numPr>
          <w:ilvl w:val="0"/>
          <w:numId w:val="3"/>
        </w:numPr>
        <w:ind w:left="360"/>
        <w:jc w:val="both"/>
        <w:rPr>
          <w:bCs/>
        </w:rPr>
      </w:pPr>
      <w:r w:rsidRPr="00B76A94">
        <w:rPr>
          <w:bCs/>
        </w:rPr>
        <w:t xml:space="preserve">tražbina vjerovnika </w:t>
      </w:r>
      <w:r>
        <w:t xml:space="preserve">DEAN LOHAJNER </w:t>
      </w:r>
      <w:r w:rsidRPr="00B76A94">
        <w:t xml:space="preserve">(OIB </w:t>
      </w:r>
      <w:r>
        <w:t>57001345377</w:t>
      </w:r>
      <w:r w:rsidRPr="00B76A94">
        <w:t xml:space="preserve">) utvrđena je u ukupnom iznosu od </w:t>
      </w:r>
      <w:r>
        <w:t xml:space="preserve">158.832,43 </w:t>
      </w:r>
      <w:r w:rsidRPr="00B76A94">
        <w:t>kn.</w:t>
      </w:r>
      <w:r w:rsidRPr="00B76A94">
        <w:rPr>
          <w:bCs/>
        </w:rPr>
        <w:t xml:space="preserve"> Nakon otpisa dijela tražbine u iznosu od </w:t>
      </w:r>
      <w:r>
        <w:rPr>
          <w:bCs/>
        </w:rPr>
        <w:t>79.416,22</w:t>
      </w:r>
      <w:r w:rsidRPr="00B76A94">
        <w:rPr>
          <w:bCs/>
        </w:rPr>
        <w:t xml:space="preserve"> kn, preostali iznos tražbine u visini od </w:t>
      </w:r>
      <w:r>
        <w:rPr>
          <w:bCs/>
        </w:rPr>
        <w:t xml:space="preserve">79.416,22 </w:t>
      </w:r>
      <w:r w:rsidRPr="00B76A94">
        <w:rPr>
          <w:bCs/>
        </w:rPr>
        <w:t>kn d</w:t>
      </w:r>
      <w:r w:rsidRPr="00B76A94">
        <w:t xml:space="preserve">užnik će namiriti nakon isteka počeka od 12 mjeseci u 48 jednakih mjesečnih anuiteta, bez kamata, računajući od pravomoćnosti Rješenja o odobravanju sklapanja </w:t>
      </w:r>
      <w:proofErr w:type="spellStart"/>
      <w:r w:rsidRPr="00B76A94">
        <w:t>predstečajne</w:t>
      </w:r>
      <w:proofErr w:type="spellEnd"/>
      <w:r w:rsidRPr="00B76A94">
        <w:t xml:space="preserve"> nagodbe pred Trgovačkim sudom. Prvi anuitet dužnik će namiriti 15. u mjesecu, 12 mjeseci nakon pravomoćnosti Rješenja o odobravanju sklapanja </w:t>
      </w:r>
      <w:proofErr w:type="spellStart"/>
      <w:r w:rsidRPr="00B76A94">
        <w:t>predstečajne</w:t>
      </w:r>
      <w:proofErr w:type="spellEnd"/>
      <w:r w:rsidRPr="00B76A94">
        <w:t xml:space="preserve"> nagodbe, dok će svaki naredni anuitet </w:t>
      </w:r>
      <w:r>
        <w:t xml:space="preserve">dužnik </w:t>
      </w:r>
      <w:r w:rsidRPr="00B76A94">
        <w:t>namirivati mjesečno</w:t>
      </w:r>
      <w:r>
        <w:t>,</w:t>
      </w:r>
      <w:r w:rsidRPr="00B76A94">
        <w:t xml:space="preserve"> </w:t>
      </w:r>
      <w:r>
        <w:t>najkasnije</w:t>
      </w:r>
      <w:r w:rsidRPr="00B76A94">
        <w:t xml:space="preserve"> do 15. u mjesecu za prethodni mjesec;</w:t>
      </w:r>
    </w:p>
    <w:p w:rsidRDefault="004E4485" w:rsidP="004E4485" w:rsidR="004E4485" w:rsidRPr="00F32DEE">
      <w:pPr>
        <w:numPr>
          <w:ilvl w:val="0"/>
          <w:numId w:val="3"/>
        </w:numPr>
        <w:ind w:left="360"/>
        <w:jc w:val="both"/>
        <w:rPr>
          <w:bCs/>
        </w:rPr>
      </w:pPr>
      <w:r w:rsidRPr="00B76A94">
        <w:rPr>
          <w:bCs/>
        </w:rPr>
        <w:t xml:space="preserve">tražbina vjerovnika </w:t>
      </w:r>
      <w:r>
        <w:t xml:space="preserve">MARKEK d.o.o. Zagreb, </w:t>
      </w:r>
      <w:r w:rsidRPr="004234CF">
        <w:t xml:space="preserve">Žitnjačka cesta 13 </w:t>
      </w:r>
      <w:r w:rsidRPr="00B76A94">
        <w:t xml:space="preserve">(OIB </w:t>
      </w:r>
      <w:r>
        <w:t>45257593233</w:t>
      </w:r>
      <w:r w:rsidRPr="00B76A94">
        <w:t xml:space="preserve">) utvrđena je u ukupnom iznosu od </w:t>
      </w:r>
      <w:r>
        <w:t xml:space="preserve">91.411,60 </w:t>
      </w:r>
      <w:r w:rsidRPr="00B76A94">
        <w:t>kn.</w:t>
      </w:r>
      <w:r w:rsidRPr="00B76A94">
        <w:rPr>
          <w:bCs/>
        </w:rPr>
        <w:t xml:space="preserve"> Nakon otpisa dijela tražbine u iznosu od </w:t>
      </w:r>
      <w:r>
        <w:rPr>
          <w:bCs/>
        </w:rPr>
        <w:t>45.705,80</w:t>
      </w:r>
      <w:r w:rsidRPr="00B76A94">
        <w:rPr>
          <w:bCs/>
        </w:rPr>
        <w:t xml:space="preserve"> kn, preostali iznos tražbine u visini od </w:t>
      </w:r>
      <w:r>
        <w:rPr>
          <w:bCs/>
        </w:rPr>
        <w:t xml:space="preserve">45.705,80 </w:t>
      </w:r>
      <w:r w:rsidRPr="00B76A94">
        <w:rPr>
          <w:bCs/>
        </w:rPr>
        <w:t>kn d</w:t>
      </w:r>
      <w:r w:rsidRPr="00B76A94">
        <w:t xml:space="preserve">užnik će namiriti nakon isteka počeka od 12 mjeseci u 48 jednakih mjesečnih anuiteta, bez kamata, računajući od pravomoćnosti Rješenja o odobravanju sklapanja </w:t>
      </w:r>
      <w:proofErr w:type="spellStart"/>
      <w:r w:rsidRPr="00B76A94">
        <w:t>predstečajne</w:t>
      </w:r>
      <w:proofErr w:type="spellEnd"/>
      <w:r w:rsidRPr="00B76A94">
        <w:t xml:space="preserve"> nagodbe pred Trgovačkim sudom. Prvi anuitet dužnik će namiriti 15. u mjesecu, 12 mjeseci nakon pravomoćnosti Rješenja o odobravanju sklapanja </w:t>
      </w:r>
      <w:proofErr w:type="spellStart"/>
      <w:r w:rsidRPr="00B76A94">
        <w:t>predstečajne</w:t>
      </w:r>
      <w:proofErr w:type="spellEnd"/>
      <w:r w:rsidRPr="00B76A94">
        <w:t xml:space="preserve"> nagodbe, dok će svaki naredni anuitet </w:t>
      </w:r>
      <w:r>
        <w:t xml:space="preserve">dužnik </w:t>
      </w:r>
      <w:r w:rsidRPr="00B76A94">
        <w:t>namirivati mjesečno</w:t>
      </w:r>
      <w:r>
        <w:t>,</w:t>
      </w:r>
      <w:r w:rsidRPr="00B76A94">
        <w:t xml:space="preserve"> </w:t>
      </w:r>
      <w:r>
        <w:t>najkasnije</w:t>
      </w:r>
      <w:r w:rsidRPr="00B76A94">
        <w:t xml:space="preserve"> do 15. u mjesecu za prethodni mjesec;</w:t>
      </w:r>
    </w:p>
    <w:p w:rsidRDefault="004E4485" w:rsidP="004E4485" w:rsidR="004E4485" w:rsidRPr="0020383B">
      <w:pPr>
        <w:numPr>
          <w:ilvl w:val="0"/>
          <w:numId w:val="3"/>
        </w:numPr>
        <w:ind w:left="360"/>
        <w:jc w:val="both"/>
        <w:rPr>
          <w:bCs/>
        </w:rPr>
      </w:pPr>
      <w:r w:rsidRPr="00B76A94">
        <w:rPr>
          <w:bCs/>
        </w:rPr>
        <w:t xml:space="preserve">tražbina vjerovnika </w:t>
      </w:r>
      <w:r>
        <w:t xml:space="preserve">MASA NOVA j.d.o.o. Zadar, Put </w:t>
      </w:r>
      <w:proofErr w:type="spellStart"/>
      <w:r>
        <w:t>Bokanjca</w:t>
      </w:r>
      <w:proofErr w:type="spellEnd"/>
      <w:r>
        <w:t xml:space="preserve"> 24</w:t>
      </w:r>
      <w:r w:rsidRPr="004234CF">
        <w:t xml:space="preserve"> </w:t>
      </w:r>
      <w:r w:rsidRPr="00B76A94">
        <w:t xml:space="preserve">(OIB </w:t>
      </w:r>
      <w:r>
        <w:t>59634016363</w:t>
      </w:r>
      <w:r w:rsidRPr="00B76A94">
        <w:t xml:space="preserve">) utvrđena je u ukupnom iznosu od </w:t>
      </w:r>
      <w:r>
        <w:t xml:space="preserve">3.625,00 </w:t>
      </w:r>
      <w:r w:rsidRPr="00B76A94">
        <w:t>kn.</w:t>
      </w:r>
      <w:r w:rsidRPr="00B76A94">
        <w:rPr>
          <w:bCs/>
        </w:rPr>
        <w:t xml:space="preserve"> Nakon otpisa dijela tražbine u iznosu od </w:t>
      </w:r>
      <w:r>
        <w:rPr>
          <w:bCs/>
        </w:rPr>
        <w:t>1.812,50</w:t>
      </w:r>
      <w:r w:rsidRPr="00B76A94">
        <w:rPr>
          <w:bCs/>
        </w:rPr>
        <w:t xml:space="preserve"> kn, preostali iznos tražbine u visini od </w:t>
      </w:r>
      <w:r>
        <w:rPr>
          <w:bCs/>
        </w:rPr>
        <w:t xml:space="preserve">1.812.50 </w:t>
      </w:r>
      <w:r w:rsidRPr="00B76A94">
        <w:rPr>
          <w:bCs/>
        </w:rPr>
        <w:t>kn d</w:t>
      </w:r>
      <w:r w:rsidRPr="00B76A94">
        <w:t xml:space="preserve">užnik će namiriti nakon isteka počeka od 12 mjeseci u 48 jednakih mjesečnih anuiteta, bez kamata, računajući od pravomoćnosti Rješenja o odobravanju sklapanja </w:t>
      </w:r>
      <w:proofErr w:type="spellStart"/>
      <w:r w:rsidRPr="00B76A94">
        <w:t>predstečajne</w:t>
      </w:r>
      <w:proofErr w:type="spellEnd"/>
      <w:r w:rsidRPr="00B76A94">
        <w:t xml:space="preserve"> nagodbe pred Trgovačkim sudom. Prvi anuitet dužnik će namiriti 15. u mjesecu, 12 mjeseci nakon pravomoćnosti Rješenja, dok će svaki naredni anuitet </w:t>
      </w:r>
      <w:r>
        <w:t xml:space="preserve">dužnik </w:t>
      </w:r>
      <w:r w:rsidRPr="00B76A94">
        <w:t>namirivati mjesečno</w:t>
      </w:r>
      <w:r>
        <w:t>,</w:t>
      </w:r>
      <w:r w:rsidRPr="00B76A94">
        <w:t xml:space="preserve"> </w:t>
      </w:r>
      <w:r>
        <w:t>najkasnije</w:t>
      </w:r>
      <w:r w:rsidRPr="00B76A94">
        <w:t xml:space="preserve"> do 15. u mjesecu za prethodni mjesec;</w:t>
      </w:r>
    </w:p>
    <w:p w:rsidRDefault="004E4485" w:rsidP="004E4485" w:rsidR="004E4485" w:rsidRPr="004F1A53">
      <w:pPr>
        <w:numPr>
          <w:ilvl w:val="0"/>
          <w:numId w:val="3"/>
        </w:numPr>
        <w:ind w:left="360"/>
        <w:jc w:val="both"/>
        <w:rPr>
          <w:bCs/>
        </w:rPr>
      </w:pPr>
      <w:r w:rsidRPr="00B76A94">
        <w:rPr>
          <w:bCs/>
        </w:rPr>
        <w:t xml:space="preserve">tražbina vjerovnika </w:t>
      </w:r>
      <w:r>
        <w:t xml:space="preserve">ZDRAVKO CRNČIĆ, međunarodni prijevoz CRNČIĆ Krk, Drage </w:t>
      </w:r>
      <w:proofErr w:type="spellStart"/>
      <w:r>
        <w:t>Gervaisa</w:t>
      </w:r>
      <w:proofErr w:type="spellEnd"/>
      <w:r>
        <w:t xml:space="preserve"> 14, Krk</w:t>
      </w:r>
      <w:r w:rsidRPr="004234CF">
        <w:t xml:space="preserve"> </w:t>
      </w:r>
      <w:r w:rsidRPr="00B76A94">
        <w:t xml:space="preserve">(OIB </w:t>
      </w:r>
      <w:r>
        <w:t>94170998871</w:t>
      </w:r>
      <w:r w:rsidRPr="00B76A94">
        <w:t xml:space="preserve">) utvrđena je u ukupnom iznosu od </w:t>
      </w:r>
      <w:r>
        <w:t xml:space="preserve">241.923,55 </w:t>
      </w:r>
      <w:r w:rsidRPr="00B76A94">
        <w:t>kn.</w:t>
      </w:r>
      <w:r w:rsidRPr="00B76A94">
        <w:rPr>
          <w:bCs/>
        </w:rPr>
        <w:t xml:space="preserve"> Nakon otpisa dijela tražbine u iznosu od </w:t>
      </w:r>
      <w:r>
        <w:rPr>
          <w:bCs/>
        </w:rPr>
        <w:t>120.961,78</w:t>
      </w:r>
      <w:r w:rsidRPr="00B76A94">
        <w:rPr>
          <w:bCs/>
        </w:rPr>
        <w:t xml:space="preserve"> kn, preostali iznos tražbine u visini od </w:t>
      </w:r>
      <w:r>
        <w:rPr>
          <w:bCs/>
        </w:rPr>
        <w:t xml:space="preserve">120.961,78 </w:t>
      </w:r>
      <w:r w:rsidRPr="00B76A94">
        <w:rPr>
          <w:bCs/>
        </w:rPr>
        <w:t>kn d</w:t>
      </w:r>
      <w:r w:rsidRPr="00B76A94">
        <w:t xml:space="preserve">užnik će namiriti nakon isteka počeka od 12 mjeseci u 48 jednakih mjesečnih anuiteta, bez kamata, računajući od pravomoćnosti Rješenja o odobravanju sklapanja </w:t>
      </w:r>
      <w:proofErr w:type="spellStart"/>
      <w:r w:rsidRPr="00B76A94">
        <w:t>predstečajne</w:t>
      </w:r>
      <w:proofErr w:type="spellEnd"/>
      <w:r w:rsidRPr="00B76A94">
        <w:t xml:space="preserve"> nagodbe pred Trgovačkim sudom. Prvi anuitet dužnik će namiriti 15. u mjesecu, 12 mjeseci nakon pravomoćnosti Rješenja o odobravanju sklapanja </w:t>
      </w:r>
      <w:proofErr w:type="spellStart"/>
      <w:r w:rsidRPr="00B76A94">
        <w:t>predstečajne</w:t>
      </w:r>
      <w:proofErr w:type="spellEnd"/>
      <w:r w:rsidRPr="00B76A94">
        <w:t xml:space="preserve"> nagodbe, dok će svaki naredni anuitet </w:t>
      </w:r>
      <w:r>
        <w:t xml:space="preserve">dužnik </w:t>
      </w:r>
      <w:r w:rsidRPr="00B76A94">
        <w:t>namirivati mjesečno</w:t>
      </w:r>
      <w:r>
        <w:t>,</w:t>
      </w:r>
      <w:r w:rsidRPr="00B76A94">
        <w:t xml:space="preserve"> </w:t>
      </w:r>
      <w:r>
        <w:t>najkasnije</w:t>
      </w:r>
      <w:r w:rsidRPr="00B76A94">
        <w:t xml:space="preserve"> do 15. u mjesecu za prethodni mjesec;</w:t>
      </w:r>
    </w:p>
    <w:p w:rsidRDefault="004E4485" w:rsidP="004E4485" w:rsidR="004E4485" w:rsidRPr="006F0D3C">
      <w:pPr>
        <w:numPr>
          <w:ilvl w:val="0"/>
          <w:numId w:val="3"/>
        </w:numPr>
        <w:ind w:left="360"/>
        <w:jc w:val="both"/>
        <w:rPr>
          <w:bCs/>
        </w:rPr>
      </w:pPr>
      <w:r w:rsidRPr="00B76A94">
        <w:rPr>
          <w:bCs/>
        </w:rPr>
        <w:t xml:space="preserve">tražbina vjerovnika </w:t>
      </w:r>
      <w:r>
        <w:t xml:space="preserve">METIS d.d. </w:t>
      </w:r>
      <w:proofErr w:type="spellStart"/>
      <w:r>
        <w:t>Kukuljanovo</w:t>
      </w:r>
      <w:proofErr w:type="spellEnd"/>
      <w:r>
        <w:t xml:space="preserve">, </w:t>
      </w:r>
      <w:proofErr w:type="spellStart"/>
      <w:r>
        <w:t>Kukuljanovo</w:t>
      </w:r>
      <w:proofErr w:type="spellEnd"/>
      <w:r>
        <w:t xml:space="preserve"> 414</w:t>
      </w:r>
      <w:r w:rsidRPr="004234CF">
        <w:t xml:space="preserve"> </w:t>
      </w:r>
      <w:r w:rsidRPr="00B76A94">
        <w:t xml:space="preserve">(OIB </w:t>
      </w:r>
      <w:r>
        <w:t>19158233033</w:t>
      </w:r>
      <w:r w:rsidRPr="00B76A94">
        <w:t xml:space="preserve">) utvrđena je u ukupnom iznosu od </w:t>
      </w:r>
      <w:r>
        <w:t xml:space="preserve">8.559,41 </w:t>
      </w:r>
      <w:r w:rsidRPr="00B76A94">
        <w:t>kn.</w:t>
      </w:r>
      <w:r w:rsidRPr="00B76A94">
        <w:rPr>
          <w:bCs/>
        </w:rPr>
        <w:t xml:space="preserve"> Nakon otpisa dijela tražbine u iznosu od </w:t>
      </w:r>
      <w:r>
        <w:rPr>
          <w:bCs/>
        </w:rPr>
        <w:t>4.279,71</w:t>
      </w:r>
      <w:r w:rsidRPr="00B76A94">
        <w:rPr>
          <w:bCs/>
        </w:rPr>
        <w:t xml:space="preserve"> kn, preostali iznos tražbine u visini od </w:t>
      </w:r>
      <w:r>
        <w:rPr>
          <w:bCs/>
        </w:rPr>
        <w:t xml:space="preserve">4.279,71 </w:t>
      </w:r>
      <w:r w:rsidRPr="00B76A94">
        <w:rPr>
          <w:bCs/>
        </w:rPr>
        <w:t>kn d</w:t>
      </w:r>
      <w:r w:rsidRPr="00B76A94">
        <w:t xml:space="preserve">užnik će namiriti nakon isteka počeka od 12 mjeseci u 48 jednakih mjesečnih anuiteta, bez kamata, računajući od pravomoćnosti Rješenja o odobravanju sklapanja </w:t>
      </w:r>
      <w:proofErr w:type="spellStart"/>
      <w:r w:rsidRPr="00B76A94">
        <w:t>predstečajne</w:t>
      </w:r>
      <w:proofErr w:type="spellEnd"/>
      <w:r w:rsidRPr="00B76A94">
        <w:t xml:space="preserve"> nagodbe pred Trgovačkim sudom. Prvi anuitet dužnik će namiriti 15. u mjesecu, 12 mjeseci nakon pravomoćnosti Rješenja o odobravanju sklapanja </w:t>
      </w:r>
      <w:proofErr w:type="spellStart"/>
      <w:r w:rsidRPr="00B76A94">
        <w:t>predstečajne</w:t>
      </w:r>
      <w:proofErr w:type="spellEnd"/>
      <w:r w:rsidRPr="00B76A94">
        <w:t xml:space="preserve"> nagodbe, dok će svaki naredni anuitet </w:t>
      </w:r>
      <w:r>
        <w:t xml:space="preserve">dužnik </w:t>
      </w:r>
      <w:r w:rsidRPr="00B76A94">
        <w:t>namirivati mjesečno</w:t>
      </w:r>
      <w:r>
        <w:t>,</w:t>
      </w:r>
      <w:r w:rsidRPr="00B76A94">
        <w:t xml:space="preserve"> </w:t>
      </w:r>
      <w:r>
        <w:t>najkasnije</w:t>
      </w:r>
      <w:r w:rsidRPr="00B76A94">
        <w:t xml:space="preserve"> do 15. u mjesecu za prethodni mjesec;</w:t>
      </w:r>
    </w:p>
    <w:p w:rsidRDefault="004E4485" w:rsidP="004E4485" w:rsidR="004E4485" w:rsidRPr="006F0D3C">
      <w:pPr>
        <w:numPr>
          <w:ilvl w:val="0"/>
          <w:numId w:val="3"/>
        </w:numPr>
        <w:ind w:left="360"/>
        <w:jc w:val="both"/>
        <w:rPr>
          <w:bCs/>
        </w:rPr>
      </w:pPr>
      <w:r w:rsidRPr="00B76A94">
        <w:rPr>
          <w:bCs/>
        </w:rPr>
        <w:t xml:space="preserve">tražbina vjerovnika </w:t>
      </w:r>
      <w:r>
        <w:t xml:space="preserve">MI-2 GROUP, UVOZ IZVOZ d.o.o., </w:t>
      </w:r>
      <w:proofErr w:type="spellStart"/>
      <w:r>
        <w:t>Brdnikova</w:t>
      </w:r>
      <w:proofErr w:type="spellEnd"/>
      <w:r>
        <w:t xml:space="preserve"> ulica 34A, Ljubljana,</w:t>
      </w:r>
      <w:r w:rsidRPr="004234CF">
        <w:t xml:space="preserve"> </w:t>
      </w:r>
      <w:r>
        <w:t xml:space="preserve">OIB ino </w:t>
      </w:r>
      <w:r w:rsidRPr="00B76A94">
        <w:t>utvrđena je u ukupnom iznosu od</w:t>
      </w:r>
      <w:r>
        <w:t xml:space="preserve"> 1.236.421,69 </w:t>
      </w:r>
      <w:r w:rsidRPr="00B76A94">
        <w:t>kn.</w:t>
      </w:r>
      <w:r w:rsidRPr="00B76A94">
        <w:rPr>
          <w:bCs/>
        </w:rPr>
        <w:t xml:space="preserve"> Nakon otpisa dijela tražbine u </w:t>
      </w:r>
      <w:r w:rsidRPr="00B76A94">
        <w:rPr>
          <w:bCs/>
        </w:rPr>
        <w:lastRenderedPageBreak/>
        <w:t xml:space="preserve">iznosu od </w:t>
      </w:r>
      <w:r>
        <w:rPr>
          <w:bCs/>
        </w:rPr>
        <w:t>618.210,85</w:t>
      </w:r>
      <w:r w:rsidRPr="00B76A94">
        <w:rPr>
          <w:bCs/>
        </w:rPr>
        <w:t xml:space="preserve"> kn, preostali iznos tražbine u visini od </w:t>
      </w:r>
      <w:r>
        <w:rPr>
          <w:bCs/>
        </w:rPr>
        <w:t>618.210,85</w:t>
      </w:r>
      <w:r w:rsidRPr="00B76A94">
        <w:rPr>
          <w:bCs/>
        </w:rPr>
        <w:t xml:space="preserve"> kn d</w:t>
      </w:r>
      <w:r w:rsidRPr="00B76A94">
        <w:t xml:space="preserve">užnik će namiriti nakon isteka počeka od 12 mjeseci u 48 jednakih mjesečnih anuiteta, bez kamata, računajući od pravomoćnosti Rješenja o odobravanju sklapanja </w:t>
      </w:r>
      <w:proofErr w:type="spellStart"/>
      <w:r w:rsidRPr="00B76A94">
        <w:t>predstečajne</w:t>
      </w:r>
      <w:proofErr w:type="spellEnd"/>
      <w:r w:rsidRPr="00B76A94">
        <w:t xml:space="preserve"> nagodbe pred Trgovačkim sudom. Prvi anuitet dužnik će namiriti 15. u mjesecu, 12 mjeseci nakon pravomoćnosti Rješenja o odobravanju sklapanja </w:t>
      </w:r>
      <w:proofErr w:type="spellStart"/>
      <w:r w:rsidRPr="00B76A94">
        <w:t>predstečajne</w:t>
      </w:r>
      <w:proofErr w:type="spellEnd"/>
      <w:r w:rsidRPr="00B76A94">
        <w:t xml:space="preserve"> nagodbe, dok će svaki naredni anuitet </w:t>
      </w:r>
      <w:r>
        <w:t xml:space="preserve">dužnik </w:t>
      </w:r>
      <w:r w:rsidRPr="00B76A94">
        <w:t>namirivati mjesečno</w:t>
      </w:r>
      <w:r>
        <w:t>,</w:t>
      </w:r>
      <w:r w:rsidRPr="00B76A94">
        <w:t xml:space="preserve"> </w:t>
      </w:r>
      <w:r>
        <w:t>najkasnije</w:t>
      </w:r>
      <w:r w:rsidRPr="00B76A94">
        <w:t xml:space="preserve"> do 15. u mjesecu za prethodni mjesec;</w:t>
      </w:r>
    </w:p>
    <w:p w:rsidRDefault="004E4485" w:rsidP="004E4485" w:rsidR="004E4485" w:rsidRPr="002B7061">
      <w:pPr>
        <w:numPr>
          <w:ilvl w:val="0"/>
          <w:numId w:val="3"/>
        </w:numPr>
        <w:ind w:left="360"/>
        <w:jc w:val="both"/>
        <w:rPr>
          <w:bCs/>
        </w:rPr>
      </w:pPr>
      <w:r w:rsidRPr="002B7061">
        <w:rPr>
          <w:bCs/>
        </w:rPr>
        <w:t xml:space="preserve">tražbina vjerovnika </w:t>
      </w:r>
      <w:r>
        <w:t>VALENCIA d.o.o.</w:t>
      </w:r>
      <w:r w:rsidRPr="002B7061">
        <w:t xml:space="preserve"> </w:t>
      </w:r>
      <w:r>
        <w:t xml:space="preserve">Osijek, </w:t>
      </w:r>
      <w:proofErr w:type="spellStart"/>
      <w:r>
        <w:t>Dobriše</w:t>
      </w:r>
      <w:proofErr w:type="spellEnd"/>
      <w:r>
        <w:t xml:space="preserve"> Cesarića 28 </w:t>
      </w:r>
      <w:r w:rsidRPr="002B7061">
        <w:t>(OIB 19683033655) utvrđena je u ukupnom iznosu od 270,63 kn.</w:t>
      </w:r>
      <w:r w:rsidRPr="002B7061">
        <w:rPr>
          <w:bCs/>
        </w:rPr>
        <w:t xml:space="preserve"> Nakon otpisa dijela tražbine u iznosu od 135,32 kn, preostali iznos tražbine u visini od 135,32 kn d</w:t>
      </w:r>
      <w:r w:rsidRPr="002B7061">
        <w:t xml:space="preserve">užnik će namiriti nakon isteka počeka od 12 mjeseci u 48 jednakih mjesečnih anuiteta, bez kamata, računajući od pravomoćnosti Rješenja o odobravanju sklapanja </w:t>
      </w:r>
      <w:proofErr w:type="spellStart"/>
      <w:r w:rsidRPr="002B7061">
        <w:t>predstečajne</w:t>
      </w:r>
      <w:proofErr w:type="spellEnd"/>
      <w:r w:rsidRPr="002B7061">
        <w:t xml:space="preserve"> nagodbe pred Trgovačkim sudom. Prvi anuitet dužnik će namiriti 15. u mjesecu, 12 mjeseci nakon pravomoćnosti Rješenja o odobravanju sklapanja </w:t>
      </w:r>
      <w:proofErr w:type="spellStart"/>
      <w:r w:rsidRPr="002B7061">
        <w:t>predstečajne</w:t>
      </w:r>
      <w:proofErr w:type="spellEnd"/>
      <w:r w:rsidRPr="002B7061">
        <w:t xml:space="preserve"> nagodbe, dok će svaki naredni anuitet </w:t>
      </w:r>
      <w:r>
        <w:t xml:space="preserve">dužnik </w:t>
      </w:r>
      <w:r w:rsidRPr="002B7061">
        <w:t>namirivati mjesečno, najkasnije do 15. u mjesecu za prethodni mjesec;</w:t>
      </w:r>
    </w:p>
    <w:p w:rsidRDefault="004E4485" w:rsidP="004E4485" w:rsidR="004E4485" w:rsidRPr="006F0D3C">
      <w:pPr>
        <w:numPr>
          <w:ilvl w:val="0"/>
          <w:numId w:val="3"/>
        </w:numPr>
        <w:ind w:left="360"/>
        <w:jc w:val="both"/>
        <w:rPr>
          <w:bCs/>
        </w:rPr>
      </w:pPr>
      <w:r w:rsidRPr="00B76A94">
        <w:rPr>
          <w:bCs/>
        </w:rPr>
        <w:t xml:space="preserve">tražbina vjerovnika </w:t>
      </w:r>
      <w:r>
        <w:t>MILLA d.o.o. Zagreb, Stjepana Draganića 5</w:t>
      </w:r>
      <w:r w:rsidRPr="004234CF">
        <w:t xml:space="preserve"> </w:t>
      </w:r>
      <w:r w:rsidRPr="00B76A94">
        <w:t xml:space="preserve">(OIB </w:t>
      </w:r>
      <w:r>
        <w:t>95802489987</w:t>
      </w:r>
      <w:r w:rsidRPr="00B76A94">
        <w:t xml:space="preserve">) utvrđena je u ukupnom iznosu od </w:t>
      </w:r>
      <w:r>
        <w:t xml:space="preserve">135.150,77 </w:t>
      </w:r>
      <w:r w:rsidRPr="00B76A94">
        <w:t>kn.</w:t>
      </w:r>
      <w:r w:rsidRPr="00B76A94">
        <w:rPr>
          <w:bCs/>
        </w:rPr>
        <w:t xml:space="preserve"> Nakon otpisa dijela tražbine u iznosu od </w:t>
      </w:r>
      <w:r>
        <w:rPr>
          <w:bCs/>
        </w:rPr>
        <w:t>67.575,39</w:t>
      </w:r>
      <w:r w:rsidRPr="00B76A94">
        <w:rPr>
          <w:bCs/>
        </w:rPr>
        <w:t xml:space="preserve"> kn, preostali iznos tražbine u visini od </w:t>
      </w:r>
      <w:r>
        <w:rPr>
          <w:bCs/>
        </w:rPr>
        <w:t xml:space="preserve">67.575,39 </w:t>
      </w:r>
      <w:r w:rsidRPr="00B76A94">
        <w:rPr>
          <w:bCs/>
        </w:rPr>
        <w:t>kn d</w:t>
      </w:r>
      <w:r w:rsidRPr="00B76A94">
        <w:t xml:space="preserve">užnik će namiriti nakon isteka počeka od 12 mjeseci u 48 jednakih mjesečnih anuiteta, bez kamata, računajući od pravomoćnosti Rješenja o odobravanju sklapanja </w:t>
      </w:r>
      <w:proofErr w:type="spellStart"/>
      <w:r w:rsidRPr="00B76A94">
        <w:t>predstečajne</w:t>
      </w:r>
      <w:proofErr w:type="spellEnd"/>
      <w:r w:rsidRPr="00B76A94">
        <w:t xml:space="preserve"> nagodbe pred Trgovačkim sudom. Prvi anuitet dužnik će namiriti 15. u mjesecu, 12 mjeseci nakon pravomoćnosti Rješenja o odobravanju sklapanja </w:t>
      </w:r>
      <w:proofErr w:type="spellStart"/>
      <w:r w:rsidRPr="00B76A94">
        <w:t>predstečajne</w:t>
      </w:r>
      <w:proofErr w:type="spellEnd"/>
      <w:r w:rsidRPr="00B76A94">
        <w:t xml:space="preserve"> nagodbe, dok će svaki naredni anuitet </w:t>
      </w:r>
      <w:r>
        <w:t xml:space="preserve">dužnik </w:t>
      </w:r>
      <w:r w:rsidRPr="00B76A94">
        <w:t>namirivati mjesečno</w:t>
      </w:r>
      <w:r>
        <w:t>,</w:t>
      </w:r>
      <w:r w:rsidRPr="00B76A94">
        <w:t xml:space="preserve"> </w:t>
      </w:r>
      <w:r>
        <w:t>najkasnije</w:t>
      </w:r>
      <w:r w:rsidRPr="00B76A94">
        <w:t xml:space="preserve"> do 15. u mjesecu za prethodni mjesec;</w:t>
      </w:r>
    </w:p>
    <w:p w:rsidRDefault="004E4485" w:rsidP="004E4485" w:rsidR="004E4485" w:rsidRPr="006F0D3C">
      <w:pPr>
        <w:numPr>
          <w:ilvl w:val="0"/>
          <w:numId w:val="3"/>
        </w:numPr>
        <w:ind w:left="360"/>
        <w:jc w:val="both"/>
        <w:rPr>
          <w:bCs/>
        </w:rPr>
      </w:pPr>
      <w:r w:rsidRPr="00B76A94">
        <w:rPr>
          <w:bCs/>
        </w:rPr>
        <w:t xml:space="preserve">tražbina vjerovnika </w:t>
      </w:r>
      <w:r>
        <w:t xml:space="preserve">NOA d.o.o. Opatija, Vinka </w:t>
      </w:r>
      <w:proofErr w:type="spellStart"/>
      <w:r>
        <w:t>Zamlića</w:t>
      </w:r>
      <w:proofErr w:type="spellEnd"/>
      <w:r>
        <w:t xml:space="preserve"> 12</w:t>
      </w:r>
      <w:r w:rsidRPr="004234CF">
        <w:t xml:space="preserve"> </w:t>
      </w:r>
      <w:r w:rsidRPr="00B76A94">
        <w:t xml:space="preserve">(OIB </w:t>
      </w:r>
      <w:r>
        <w:t>30809651013</w:t>
      </w:r>
      <w:r w:rsidRPr="00B76A94">
        <w:t xml:space="preserve">) utvrđena je u ukupnom iznosu od </w:t>
      </w:r>
      <w:r>
        <w:t xml:space="preserve">33.937,50 </w:t>
      </w:r>
      <w:r w:rsidRPr="00B76A94">
        <w:t>kn.</w:t>
      </w:r>
      <w:r w:rsidRPr="00B76A94">
        <w:rPr>
          <w:bCs/>
        </w:rPr>
        <w:t xml:space="preserve"> Nakon otpisa dijela tražbine u iznosu od </w:t>
      </w:r>
      <w:r>
        <w:rPr>
          <w:bCs/>
        </w:rPr>
        <w:t>16.968,75</w:t>
      </w:r>
      <w:r w:rsidRPr="00B76A94">
        <w:rPr>
          <w:bCs/>
        </w:rPr>
        <w:t xml:space="preserve"> kn, preostali iznos tražbine u visini od </w:t>
      </w:r>
      <w:r>
        <w:rPr>
          <w:bCs/>
        </w:rPr>
        <w:t xml:space="preserve">16.968,75 </w:t>
      </w:r>
      <w:r w:rsidRPr="00B76A94">
        <w:rPr>
          <w:bCs/>
        </w:rPr>
        <w:t>kn d</w:t>
      </w:r>
      <w:r w:rsidRPr="00B76A94">
        <w:t xml:space="preserve">užnik će namiriti nakon isteka počeka od 12 mjeseci u 48 jednakih mjesečnih anuiteta, bez kamata, računajući od pravomoćnosti Rješenja o odobravanju sklapanja </w:t>
      </w:r>
      <w:proofErr w:type="spellStart"/>
      <w:r w:rsidRPr="00B76A94">
        <w:t>predstečajne</w:t>
      </w:r>
      <w:proofErr w:type="spellEnd"/>
      <w:r w:rsidRPr="00B76A94">
        <w:t xml:space="preserve"> nagodbe pred Trgovačkim sudom. Prvi anuitet dužnik će namiriti 15. u mjesecu, 12 mjeseci nakon pravomoćnosti Rješenja o odobravanju sklapanja </w:t>
      </w:r>
      <w:proofErr w:type="spellStart"/>
      <w:r w:rsidRPr="00B76A94">
        <w:t>predstečajne</w:t>
      </w:r>
      <w:proofErr w:type="spellEnd"/>
      <w:r w:rsidRPr="00B76A94">
        <w:t xml:space="preserve"> nagodbe, dok će svaki naredni anuitet </w:t>
      </w:r>
      <w:r>
        <w:t xml:space="preserve">dužnik </w:t>
      </w:r>
      <w:r w:rsidRPr="00B76A94">
        <w:t>namirivati mjesečno</w:t>
      </w:r>
      <w:r>
        <w:t>,</w:t>
      </w:r>
      <w:r w:rsidRPr="00B76A94">
        <w:t xml:space="preserve"> </w:t>
      </w:r>
      <w:r>
        <w:t>najkasnije</w:t>
      </w:r>
      <w:r w:rsidRPr="00B76A94">
        <w:t xml:space="preserve"> do 15. u mjesecu za prethodni mjesec;</w:t>
      </w:r>
    </w:p>
    <w:p w:rsidRDefault="004E4485" w:rsidP="004E4485" w:rsidR="004E4485" w:rsidRPr="00EC042D">
      <w:pPr>
        <w:numPr>
          <w:ilvl w:val="0"/>
          <w:numId w:val="3"/>
        </w:numPr>
        <w:ind w:left="360"/>
        <w:jc w:val="both"/>
        <w:rPr>
          <w:bCs/>
        </w:rPr>
      </w:pPr>
      <w:r w:rsidRPr="00B76A94">
        <w:rPr>
          <w:bCs/>
        </w:rPr>
        <w:t xml:space="preserve">tražbina vjerovnika </w:t>
      </w:r>
      <w:r>
        <w:t>NOVODENT d.o.o. Matulji, Cesta dalmatinskih brigada 7</w:t>
      </w:r>
      <w:r w:rsidRPr="004234CF">
        <w:t xml:space="preserve"> </w:t>
      </w:r>
      <w:r w:rsidRPr="00B76A94">
        <w:t xml:space="preserve">(OIB </w:t>
      </w:r>
      <w:r>
        <w:t>05021776835</w:t>
      </w:r>
      <w:r w:rsidRPr="00B76A94">
        <w:t xml:space="preserve">) utvrđena je u ukupnom iznosu od </w:t>
      </w:r>
      <w:r>
        <w:t xml:space="preserve">67,50 </w:t>
      </w:r>
      <w:r w:rsidRPr="00B76A94">
        <w:t>kn.</w:t>
      </w:r>
      <w:r w:rsidRPr="00B76A94">
        <w:rPr>
          <w:bCs/>
        </w:rPr>
        <w:t xml:space="preserve"> Nakon otpisa dijela tražbine u iznosu od </w:t>
      </w:r>
      <w:r>
        <w:rPr>
          <w:bCs/>
        </w:rPr>
        <w:t>33,75</w:t>
      </w:r>
      <w:r w:rsidRPr="00B76A94">
        <w:rPr>
          <w:bCs/>
        </w:rPr>
        <w:t xml:space="preserve"> kn, preostali iznos tražbine u visini od </w:t>
      </w:r>
      <w:r>
        <w:rPr>
          <w:bCs/>
        </w:rPr>
        <w:t xml:space="preserve">33,75 </w:t>
      </w:r>
      <w:r w:rsidRPr="00B76A94">
        <w:rPr>
          <w:bCs/>
        </w:rPr>
        <w:t>kn d</w:t>
      </w:r>
      <w:r w:rsidRPr="00B76A94">
        <w:t xml:space="preserve">užnik će namiriti nakon isteka počeka od 12 mjeseci u 48 jednakih mjesečnih anuiteta, bez kamata, računajući od pravomoćnosti Rješenja o odobravanju sklapanja </w:t>
      </w:r>
      <w:proofErr w:type="spellStart"/>
      <w:r w:rsidRPr="00B76A94">
        <w:t>predstečajne</w:t>
      </w:r>
      <w:proofErr w:type="spellEnd"/>
      <w:r w:rsidRPr="00B76A94">
        <w:t xml:space="preserve"> nagodbe pred Trgovačkim sudom. Prvi anuitet dužnik će namiriti 15. u mjesecu, 12 mjeseci nakon pravomoćnosti Rješenja o odobravanju sklapanja </w:t>
      </w:r>
      <w:proofErr w:type="spellStart"/>
      <w:r w:rsidRPr="00B76A94">
        <w:t>predstečajne</w:t>
      </w:r>
      <w:proofErr w:type="spellEnd"/>
      <w:r w:rsidRPr="00B76A94">
        <w:t xml:space="preserve"> nagodbe, dok će svaki naredni anuitet </w:t>
      </w:r>
      <w:r>
        <w:t xml:space="preserve">dužnik </w:t>
      </w:r>
      <w:r w:rsidRPr="00B76A94">
        <w:t>namirivati mjesečno</w:t>
      </w:r>
      <w:r>
        <w:t>,</w:t>
      </w:r>
      <w:r w:rsidRPr="00B76A94">
        <w:t xml:space="preserve"> </w:t>
      </w:r>
      <w:r>
        <w:t>najkasnije</w:t>
      </w:r>
      <w:r w:rsidRPr="00B76A94">
        <w:t xml:space="preserve"> do 15. u mjesecu za prethodni mjesec;</w:t>
      </w:r>
    </w:p>
    <w:p w:rsidRDefault="004E4485" w:rsidP="004E4485" w:rsidR="004E4485" w:rsidRPr="009B7FBD">
      <w:pPr>
        <w:numPr>
          <w:ilvl w:val="0"/>
          <w:numId w:val="3"/>
        </w:numPr>
        <w:ind w:left="360"/>
        <w:jc w:val="both"/>
        <w:rPr>
          <w:bCs/>
        </w:rPr>
      </w:pPr>
      <w:r w:rsidRPr="00B76A94">
        <w:rPr>
          <w:bCs/>
        </w:rPr>
        <w:t xml:space="preserve">tražbina vjerovnika </w:t>
      </w:r>
      <w:r>
        <w:t xml:space="preserve">ROBERTINO ĐARMATI, </w:t>
      </w:r>
      <w:proofErr w:type="spellStart"/>
      <w:r>
        <w:t>vl</w:t>
      </w:r>
      <w:proofErr w:type="spellEnd"/>
      <w:r>
        <w:t>. obrta</w:t>
      </w:r>
      <w:r w:rsidRPr="00EC042D">
        <w:t xml:space="preserve"> "ON - LINE" </w:t>
      </w:r>
      <w:proofErr w:type="spellStart"/>
      <w:r w:rsidRPr="00EC042D">
        <w:t>internet</w:t>
      </w:r>
      <w:proofErr w:type="spellEnd"/>
      <w:r w:rsidRPr="00EC042D">
        <w:t xml:space="preserve"> tehnologije, multimedija IE </w:t>
      </w:r>
      <w:r>
        <w:t>–</w:t>
      </w:r>
      <w:r w:rsidRPr="00EC042D">
        <w:t xml:space="preserve"> poslovanje</w:t>
      </w:r>
      <w:r>
        <w:t>, Stubište Vrh Ike 1, Ika</w:t>
      </w:r>
      <w:r w:rsidRPr="004234CF">
        <w:t xml:space="preserve"> </w:t>
      </w:r>
      <w:r w:rsidRPr="00B76A94">
        <w:t xml:space="preserve">(OIB </w:t>
      </w:r>
      <w:r>
        <w:t>14562571778</w:t>
      </w:r>
      <w:r w:rsidRPr="00B76A94">
        <w:t xml:space="preserve">) utvrđena je u ukupnom iznosu od </w:t>
      </w:r>
      <w:r>
        <w:t xml:space="preserve">840,00 </w:t>
      </w:r>
      <w:r w:rsidRPr="00B76A94">
        <w:t>kn.</w:t>
      </w:r>
      <w:r w:rsidRPr="00B76A94">
        <w:rPr>
          <w:bCs/>
        </w:rPr>
        <w:t xml:space="preserve"> Nakon otpisa dijela tražbine u iznosu od </w:t>
      </w:r>
      <w:r>
        <w:rPr>
          <w:bCs/>
        </w:rPr>
        <w:t>420,00</w:t>
      </w:r>
      <w:r w:rsidRPr="00B76A94">
        <w:rPr>
          <w:bCs/>
        </w:rPr>
        <w:t xml:space="preserve"> kn, preostali iznos tražbine u visini od </w:t>
      </w:r>
      <w:r>
        <w:rPr>
          <w:bCs/>
        </w:rPr>
        <w:t xml:space="preserve">420,00 </w:t>
      </w:r>
      <w:r w:rsidRPr="00B76A94">
        <w:rPr>
          <w:bCs/>
        </w:rPr>
        <w:t>kn d</w:t>
      </w:r>
      <w:r w:rsidRPr="00B76A94">
        <w:t xml:space="preserve">užnik će namiriti nakon isteka počeka od 12 mjeseci u 48 jednakih mjesečnih anuiteta, bez kamata, računajući od pravomoćnosti Rješenja o odobravanju sklapanja </w:t>
      </w:r>
      <w:proofErr w:type="spellStart"/>
      <w:r w:rsidRPr="00B76A94">
        <w:t>predstečajne</w:t>
      </w:r>
      <w:proofErr w:type="spellEnd"/>
      <w:r w:rsidRPr="00B76A94">
        <w:t xml:space="preserve"> nagodbe pred Trgovačkim sudom. Prvi anuitet dužnik će namiriti 15. u mjesecu, 12 mjeseci nakon pravomoćnosti Rješenja o odobravanju sklapanja </w:t>
      </w:r>
      <w:proofErr w:type="spellStart"/>
      <w:r w:rsidRPr="00B76A94">
        <w:t>predstečajne</w:t>
      </w:r>
      <w:proofErr w:type="spellEnd"/>
      <w:r w:rsidRPr="00B76A94">
        <w:t xml:space="preserve"> nagodbe, dok će svaki naredni anuitet </w:t>
      </w:r>
      <w:r>
        <w:t xml:space="preserve">dužnik </w:t>
      </w:r>
      <w:r w:rsidRPr="00B76A94">
        <w:t>namirivati mjesečno</w:t>
      </w:r>
      <w:r>
        <w:t>,</w:t>
      </w:r>
      <w:r w:rsidRPr="00B76A94">
        <w:t xml:space="preserve"> </w:t>
      </w:r>
      <w:r>
        <w:t>najkasnije</w:t>
      </w:r>
      <w:r w:rsidRPr="00B76A94">
        <w:t xml:space="preserve"> do 15. u mjesecu za prethodni mjesec;</w:t>
      </w:r>
    </w:p>
    <w:p w:rsidRDefault="004E4485" w:rsidP="004E4485" w:rsidR="004E4485" w:rsidRPr="00EF2CBF">
      <w:pPr>
        <w:numPr>
          <w:ilvl w:val="0"/>
          <w:numId w:val="3"/>
        </w:numPr>
        <w:ind w:left="360"/>
        <w:jc w:val="both"/>
        <w:rPr>
          <w:bCs/>
        </w:rPr>
      </w:pPr>
      <w:r w:rsidRPr="00B76A94">
        <w:rPr>
          <w:bCs/>
        </w:rPr>
        <w:t xml:space="preserve">tražbina vjerovnika </w:t>
      </w:r>
      <w:r w:rsidRPr="00EC3A7F">
        <w:t>BERISLAV BERNARDIĆ</w:t>
      </w:r>
      <w:r>
        <w:t xml:space="preserve">, </w:t>
      </w:r>
      <w:proofErr w:type="spellStart"/>
      <w:r>
        <w:t>vl</w:t>
      </w:r>
      <w:proofErr w:type="spellEnd"/>
      <w:r>
        <w:t>. o</w:t>
      </w:r>
      <w:r w:rsidRPr="00EC3A7F">
        <w:t>brt</w:t>
      </w:r>
      <w:r>
        <w:t>a</w:t>
      </w:r>
      <w:r w:rsidRPr="00EC3A7F">
        <w:t xml:space="preserve"> za proizvodnju alata,</w:t>
      </w:r>
      <w:r>
        <w:t xml:space="preserve"> </w:t>
      </w:r>
      <w:r w:rsidRPr="00EC3A7F">
        <w:t>metalnih,</w:t>
      </w:r>
      <w:r>
        <w:t xml:space="preserve"> plastičnih i gumenih proizvoda</w:t>
      </w:r>
      <w:r w:rsidRPr="00EC042D">
        <w:t xml:space="preserve"> </w:t>
      </w:r>
      <w:r w:rsidRPr="00EC3A7F">
        <w:t>ALATI-BREZJE</w:t>
      </w:r>
      <w:r>
        <w:t xml:space="preserve">, </w:t>
      </w:r>
      <w:proofErr w:type="spellStart"/>
      <w:r>
        <w:t>Malogorička</w:t>
      </w:r>
      <w:proofErr w:type="spellEnd"/>
      <w:r>
        <w:t xml:space="preserve"> 46, </w:t>
      </w:r>
      <w:proofErr w:type="spellStart"/>
      <w:r>
        <w:t>Brezje</w:t>
      </w:r>
      <w:proofErr w:type="spellEnd"/>
      <w:r>
        <w:t xml:space="preserve">, Sveta </w:t>
      </w:r>
      <w:proofErr w:type="spellStart"/>
      <w:r>
        <w:t>Nedelja</w:t>
      </w:r>
      <w:proofErr w:type="spellEnd"/>
      <w:r w:rsidRPr="004234CF">
        <w:t xml:space="preserve"> </w:t>
      </w:r>
      <w:r w:rsidRPr="00B76A94">
        <w:lastRenderedPageBreak/>
        <w:t xml:space="preserve">(OIB </w:t>
      </w:r>
      <w:r>
        <w:t>04016601065</w:t>
      </w:r>
      <w:r w:rsidRPr="00B76A94">
        <w:t xml:space="preserve">) utvrđena je u ukupnom iznosu od </w:t>
      </w:r>
      <w:r>
        <w:t xml:space="preserve">750,00 </w:t>
      </w:r>
      <w:r w:rsidRPr="00B76A94">
        <w:t>kn.</w:t>
      </w:r>
      <w:r w:rsidRPr="00B76A94">
        <w:rPr>
          <w:bCs/>
        </w:rPr>
        <w:t xml:space="preserve"> Nakon otpisa dijela tražbine u iznosu od </w:t>
      </w:r>
      <w:r>
        <w:rPr>
          <w:bCs/>
        </w:rPr>
        <w:t>375,00</w:t>
      </w:r>
      <w:r w:rsidRPr="00B76A94">
        <w:rPr>
          <w:bCs/>
        </w:rPr>
        <w:t xml:space="preserve"> kn, preostali iznos tražbine u visini od </w:t>
      </w:r>
      <w:r>
        <w:rPr>
          <w:bCs/>
        </w:rPr>
        <w:t xml:space="preserve">375,00 </w:t>
      </w:r>
      <w:r w:rsidRPr="00B76A94">
        <w:rPr>
          <w:bCs/>
        </w:rPr>
        <w:t>kn d</w:t>
      </w:r>
      <w:r w:rsidRPr="00B76A94">
        <w:t xml:space="preserve">užnik će namiriti nakon isteka počeka od 12 mjeseci u 48 jednakih mjesečnih anuiteta, bez kamata, računajući od pravomoćnosti Rješenja o odobravanju sklapanja </w:t>
      </w:r>
      <w:proofErr w:type="spellStart"/>
      <w:r w:rsidRPr="00B76A94">
        <w:t>predstečajne</w:t>
      </w:r>
      <w:proofErr w:type="spellEnd"/>
      <w:r w:rsidRPr="00B76A94">
        <w:t xml:space="preserve"> nagodbe pred Trgovačkim sudom. Prvi anuitet dužnik će namiriti 15. u mjesecu, 12 mjeseci nakon pravomoćnosti Rješenja o odobravanju sklapanja </w:t>
      </w:r>
      <w:proofErr w:type="spellStart"/>
      <w:r w:rsidRPr="00B76A94">
        <w:t>predstečajne</w:t>
      </w:r>
      <w:proofErr w:type="spellEnd"/>
      <w:r w:rsidRPr="00B76A94">
        <w:t xml:space="preserve"> nagodbe, dok će svaki naredni anuitet </w:t>
      </w:r>
      <w:r>
        <w:t xml:space="preserve">dužnik </w:t>
      </w:r>
      <w:r w:rsidRPr="00B76A94">
        <w:t>namirivati mjesečno</w:t>
      </w:r>
      <w:r>
        <w:t>,</w:t>
      </w:r>
      <w:r w:rsidRPr="00B76A94">
        <w:t xml:space="preserve"> </w:t>
      </w:r>
      <w:r>
        <w:t>najkasnije</w:t>
      </w:r>
      <w:r w:rsidRPr="00B76A94">
        <w:t xml:space="preserve"> do 15. u mjesecu za prethodni mjesec;</w:t>
      </w:r>
    </w:p>
    <w:p w:rsidRDefault="004E4485" w:rsidP="004E4485" w:rsidR="004E4485" w:rsidRPr="00F21B72">
      <w:pPr>
        <w:numPr>
          <w:ilvl w:val="0"/>
          <w:numId w:val="3"/>
        </w:numPr>
        <w:ind w:left="360"/>
        <w:jc w:val="both"/>
        <w:rPr>
          <w:bCs/>
        </w:rPr>
      </w:pPr>
      <w:r w:rsidRPr="00B76A94">
        <w:rPr>
          <w:bCs/>
        </w:rPr>
        <w:t xml:space="preserve">tražbina vjerovnika </w:t>
      </w:r>
      <w:r>
        <w:t xml:space="preserve">OVERSEAS TRADE </w:t>
      </w:r>
      <w:proofErr w:type="spellStart"/>
      <w:r w:rsidRPr="00EF2CBF">
        <w:t>Co</w:t>
      </w:r>
      <w:proofErr w:type="spellEnd"/>
      <w:r w:rsidRPr="00EF2CBF">
        <w:t xml:space="preserve"> LTD d.o.o. </w:t>
      </w:r>
      <w:r>
        <w:t>Hrvatski Leskovac, Zastavnice 38 a</w:t>
      </w:r>
      <w:r w:rsidRPr="004234CF">
        <w:t xml:space="preserve"> </w:t>
      </w:r>
      <w:r w:rsidRPr="00B76A94">
        <w:t xml:space="preserve">(OIB </w:t>
      </w:r>
      <w:r>
        <w:t>19407280555</w:t>
      </w:r>
      <w:r w:rsidRPr="00B76A94">
        <w:t xml:space="preserve">) utvrđena je u ukupnom iznosu od </w:t>
      </w:r>
      <w:r>
        <w:t xml:space="preserve">27.942,42 </w:t>
      </w:r>
      <w:r w:rsidRPr="00B76A94">
        <w:t>kn.</w:t>
      </w:r>
      <w:r w:rsidRPr="00B76A94">
        <w:rPr>
          <w:bCs/>
        </w:rPr>
        <w:t xml:space="preserve"> Nakon otpisa dijela tražbine u iznosu od </w:t>
      </w:r>
      <w:r>
        <w:rPr>
          <w:bCs/>
        </w:rPr>
        <w:t>13.971,21</w:t>
      </w:r>
      <w:r w:rsidRPr="00B76A94">
        <w:rPr>
          <w:bCs/>
        </w:rPr>
        <w:t xml:space="preserve"> kn, preostali iznos tražbine u visini od </w:t>
      </w:r>
      <w:r>
        <w:rPr>
          <w:bCs/>
        </w:rPr>
        <w:t xml:space="preserve">13.971,21 </w:t>
      </w:r>
      <w:r w:rsidRPr="00B76A94">
        <w:rPr>
          <w:bCs/>
        </w:rPr>
        <w:t>kn d</w:t>
      </w:r>
      <w:r w:rsidRPr="00B76A94">
        <w:t xml:space="preserve">užnik će namiriti nakon isteka počeka od 12 mjeseci u 48 jednakih mjesečnih anuiteta, bez kamata, računajući od pravomoćnosti Rješenja o odobravanju sklapanja </w:t>
      </w:r>
      <w:proofErr w:type="spellStart"/>
      <w:r w:rsidRPr="00B76A94">
        <w:t>predstečajne</w:t>
      </w:r>
      <w:proofErr w:type="spellEnd"/>
      <w:r w:rsidRPr="00B76A94">
        <w:t xml:space="preserve"> nagodbe pred Trgovačkim sudom. Prvi anuitet dužnik će namiriti 15. u mjesecu, 12 mjeseci nakon pravomoćnosti Rješenja o odobravanju sklapanja </w:t>
      </w:r>
      <w:proofErr w:type="spellStart"/>
      <w:r w:rsidRPr="00B76A94">
        <w:t>predstečajne</w:t>
      </w:r>
      <w:proofErr w:type="spellEnd"/>
      <w:r w:rsidRPr="00B76A94">
        <w:t xml:space="preserve"> nagodbe, dok će svaki naredni anuitet </w:t>
      </w:r>
      <w:r>
        <w:t xml:space="preserve">dužnik </w:t>
      </w:r>
      <w:r w:rsidRPr="00B76A94">
        <w:t>namirivati mjesečno</w:t>
      </w:r>
      <w:r>
        <w:t>,</w:t>
      </w:r>
      <w:r w:rsidRPr="00B76A94">
        <w:t xml:space="preserve"> </w:t>
      </w:r>
      <w:r>
        <w:t>najkasnije</w:t>
      </w:r>
      <w:r w:rsidRPr="00B76A94">
        <w:t xml:space="preserve"> do 15. u mjesecu za prethodni mjesec;</w:t>
      </w:r>
    </w:p>
    <w:p w:rsidRDefault="004E4485" w:rsidP="004E4485" w:rsidR="004E4485" w:rsidRPr="006F0D3C">
      <w:pPr>
        <w:numPr>
          <w:ilvl w:val="0"/>
          <w:numId w:val="3"/>
        </w:numPr>
        <w:ind w:left="360"/>
        <w:jc w:val="both"/>
        <w:rPr>
          <w:bCs/>
        </w:rPr>
      </w:pPr>
      <w:r w:rsidRPr="00B76A94">
        <w:rPr>
          <w:bCs/>
        </w:rPr>
        <w:t xml:space="preserve">tražbina vjerovnika </w:t>
      </w:r>
      <w:r>
        <w:t>PETREK</w:t>
      </w:r>
      <w:r w:rsidRPr="00EF2CBF">
        <w:t xml:space="preserve"> d.o.o. </w:t>
      </w:r>
      <w:r>
        <w:t xml:space="preserve">Zaprešić, Jure </w:t>
      </w:r>
      <w:proofErr w:type="spellStart"/>
      <w:r>
        <w:t>Petrekovića</w:t>
      </w:r>
      <w:proofErr w:type="spellEnd"/>
      <w:r>
        <w:t xml:space="preserve"> 50</w:t>
      </w:r>
      <w:r w:rsidRPr="004234CF">
        <w:t xml:space="preserve"> </w:t>
      </w:r>
      <w:r w:rsidRPr="00B76A94">
        <w:t xml:space="preserve">(OIB </w:t>
      </w:r>
      <w:r>
        <w:t>29219473466</w:t>
      </w:r>
      <w:r w:rsidRPr="00B76A94">
        <w:t xml:space="preserve">) utvrđena je u ukupnom iznosu od </w:t>
      </w:r>
      <w:r>
        <w:t xml:space="preserve">67.945,38 </w:t>
      </w:r>
      <w:r w:rsidRPr="00B76A94">
        <w:t>kn.</w:t>
      </w:r>
      <w:r w:rsidRPr="00B76A94">
        <w:rPr>
          <w:bCs/>
        </w:rPr>
        <w:t xml:space="preserve"> Nakon otpisa dijela tražbine u iznosu od </w:t>
      </w:r>
      <w:r>
        <w:rPr>
          <w:bCs/>
        </w:rPr>
        <w:t>33.972,69</w:t>
      </w:r>
      <w:r w:rsidRPr="00B76A94">
        <w:rPr>
          <w:bCs/>
        </w:rPr>
        <w:t xml:space="preserve"> kn, preostali iznos tražbine u visini od </w:t>
      </w:r>
      <w:r>
        <w:rPr>
          <w:bCs/>
        </w:rPr>
        <w:t xml:space="preserve">33.972,69 </w:t>
      </w:r>
      <w:r w:rsidRPr="00B76A94">
        <w:rPr>
          <w:bCs/>
        </w:rPr>
        <w:t>kn d</w:t>
      </w:r>
      <w:r w:rsidRPr="00B76A94">
        <w:t xml:space="preserve">užnik će namiriti nakon isteka počeka od 12 mjeseci u 48 jednakih mjesečnih anuiteta, bez kamata, računajući od pravomoćnosti Rješenja o odobravanju sklapanja </w:t>
      </w:r>
      <w:proofErr w:type="spellStart"/>
      <w:r w:rsidRPr="00B76A94">
        <w:t>predstečajne</w:t>
      </w:r>
      <w:proofErr w:type="spellEnd"/>
      <w:r w:rsidRPr="00B76A94">
        <w:t xml:space="preserve"> nagodbe pred Trgovačkim sudom. Prvi anuitet dužnik će namiriti 15. u mjesecu, 12 mjeseci nakon pravomoćnosti Rješenja o odobravanju sklapanja </w:t>
      </w:r>
      <w:proofErr w:type="spellStart"/>
      <w:r w:rsidRPr="00B76A94">
        <w:t>predstečajne</w:t>
      </w:r>
      <w:proofErr w:type="spellEnd"/>
      <w:r w:rsidRPr="00B76A94">
        <w:t xml:space="preserve"> nagodbe, dok će svaki naredni anuitet </w:t>
      </w:r>
      <w:r>
        <w:t xml:space="preserve">dužnik </w:t>
      </w:r>
      <w:r w:rsidRPr="00B76A94">
        <w:t>namirivati mjesečno</w:t>
      </w:r>
      <w:r>
        <w:t>,</w:t>
      </w:r>
      <w:r w:rsidRPr="00B76A94">
        <w:t xml:space="preserve"> </w:t>
      </w:r>
      <w:r>
        <w:t>najkasnije</w:t>
      </w:r>
      <w:r w:rsidRPr="00B76A94">
        <w:t xml:space="preserve"> do 15. u mjesecu za prethodni mjesec;</w:t>
      </w:r>
    </w:p>
    <w:p w:rsidRDefault="004E4485" w:rsidP="004E4485" w:rsidR="004E4485" w:rsidRPr="002E4EB1">
      <w:pPr>
        <w:numPr>
          <w:ilvl w:val="0"/>
          <w:numId w:val="3"/>
        </w:numPr>
        <w:ind w:left="360"/>
        <w:jc w:val="both"/>
        <w:rPr>
          <w:bCs/>
        </w:rPr>
      </w:pPr>
      <w:r w:rsidRPr="00B76A94">
        <w:rPr>
          <w:bCs/>
        </w:rPr>
        <w:t xml:space="preserve">tražbina vjerovnika </w:t>
      </w:r>
      <w:r>
        <w:t>ŽELJKO KRESONJA, radionica za obradu metala i plastičnih masa,</w:t>
      </w:r>
      <w:r w:rsidRPr="00EF2CBF">
        <w:t xml:space="preserve"> </w:t>
      </w:r>
      <w:proofErr w:type="spellStart"/>
      <w:r>
        <w:t>Mesekov</w:t>
      </w:r>
      <w:proofErr w:type="spellEnd"/>
      <w:r>
        <w:t xml:space="preserve"> put 14, Zagreb</w:t>
      </w:r>
      <w:r w:rsidRPr="004234CF">
        <w:t xml:space="preserve"> </w:t>
      </w:r>
      <w:r w:rsidRPr="00B76A94">
        <w:t xml:space="preserve">(OIB </w:t>
      </w:r>
      <w:r w:rsidRPr="002E4EB1">
        <w:t>85428888562</w:t>
      </w:r>
      <w:r w:rsidRPr="00B76A94">
        <w:t xml:space="preserve">) utvrđena je u ukupnom iznosu od </w:t>
      </w:r>
      <w:r>
        <w:t xml:space="preserve">151.343,75 </w:t>
      </w:r>
      <w:r w:rsidRPr="00B76A94">
        <w:t>kn.</w:t>
      </w:r>
      <w:r w:rsidRPr="00B76A94">
        <w:rPr>
          <w:bCs/>
        </w:rPr>
        <w:t xml:space="preserve"> Nakon otpisa dijela tražbine u iznosu od </w:t>
      </w:r>
      <w:r>
        <w:rPr>
          <w:bCs/>
        </w:rPr>
        <w:t>75.671,88</w:t>
      </w:r>
      <w:r w:rsidRPr="00B76A94">
        <w:rPr>
          <w:bCs/>
        </w:rPr>
        <w:t xml:space="preserve"> kn, preostali iznos tražbine u visini od </w:t>
      </w:r>
      <w:r>
        <w:rPr>
          <w:bCs/>
        </w:rPr>
        <w:t xml:space="preserve">75.671,88 </w:t>
      </w:r>
      <w:r w:rsidRPr="00B76A94">
        <w:rPr>
          <w:bCs/>
        </w:rPr>
        <w:t>kn d</w:t>
      </w:r>
      <w:r w:rsidRPr="00B76A94">
        <w:t xml:space="preserve">užnik će namiriti nakon isteka počeka od 12 mjeseci u 48 jednakih mjesečnih anuiteta, bez kamata, računajući od pravomoćnosti Rješenja o odobravanju sklapanja </w:t>
      </w:r>
      <w:proofErr w:type="spellStart"/>
      <w:r w:rsidRPr="00B76A94">
        <w:t>predstečajne</w:t>
      </w:r>
      <w:proofErr w:type="spellEnd"/>
      <w:r w:rsidRPr="00B76A94">
        <w:t xml:space="preserve"> nagodbe pred Trgovačkim sudom. Prvi anuitet dužnik će namiriti 15. u mjesecu, 12 mjeseci nakon pravomoćnosti Rješenja o odobravanju sklapanja </w:t>
      </w:r>
      <w:proofErr w:type="spellStart"/>
      <w:r w:rsidRPr="00B76A94">
        <w:t>predstečajne</w:t>
      </w:r>
      <w:proofErr w:type="spellEnd"/>
      <w:r w:rsidRPr="00B76A94">
        <w:t xml:space="preserve"> nagodbe, dok će svaki naredni anuitet </w:t>
      </w:r>
      <w:r>
        <w:t xml:space="preserve">dužnik </w:t>
      </w:r>
      <w:r w:rsidRPr="00B76A94">
        <w:t>namirivati mjesečno</w:t>
      </w:r>
      <w:r>
        <w:t>,</w:t>
      </w:r>
      <w:r w:rsidRPr="00B76A94">
        <w:t xml:space="preserve"> </w:t>
      </w:r>
      <w:r>
        <w:t>najkasnije</w:t>
      </w:r>
      <w:r w:rsidRPr="00B76A94">
        <w:t xml:space="preserve"> do 15. u mjesecu za prethodni mjesec;</w:t>
      </w:r>
    </w:p>
    <w:p w:rsidRDefault="004E4485" w:rsidP="004E4485" w:rsidR="004E4485" w:rsidRPr="002E4EB1">
      <w:pPr>
        <w:numPr>
          <w:ilvl w:val="0"/>
          <w:numId w:val="3"/>
        </w:numPr>
        <w:ind w:left="360"/>
        <w:jc w:val="both"/>
        <w:rPr>
          <w:bCs/>
        </w:rPr>
      </w:pPr>
      <w:r w:rsidRPr="00B76A94">
        <w:rPr>
          <w:bCs/>
        </w:rPr>
        <w:t xml:space="preserve">tražbina vjerovnika </w:t>
      </w:r>
      <w:r>
        <w:t>RI - ALMAR d.o.o.</w:t>
      </w:r>
      <w:r w:rsidRPr="00EF2CBF">
        <w:t xml:space="preserve"> </w:t>
      </w:r>
      <w:r>
        <w:t xml:space="preserve">Rijeka, </w:t>
      </w:r>
      <w:proofErr w:type="spellStart"/>
      <w:r>
        <w:t>Srdoči</w:t>
      </w:r>
      <w:proofErr w:type="spellEnd"/>
      <w:r>
        <w:t xml:space="preserve"> 15</w:t>
      </w:r>
      <w:r w:rsidRPr="004234CF">
        <w:t xml:space="preserve"> </w:t>
      </w:r>
      <w:r w:rsidRPr="00B76A94">
        <w:t xml:space="preserve">(OIB </w:t>
      </w:r>
      <w:r>
        <w:t>64070307339</w:t>
      </w:r>
      <w:r w:rsidRPr="00B76A94">
        <w:t xml:space="preserve">) utvrđena je u ukupnom iznosu od </w:t>
      </w:r>
      <w:r>
        <w:t xml:space="preserve">6.915,65 </w:t>
      </w:r>
      <w:r w:rsidRPr="00B76A94">
        <w:t>kn.</w:t>
      </w:r>
      <w:r w:rsidRPr="00B76A94">
        <w:rPr>
          <w:bCs/>
        </w:rPr>
        <w:t xml:space="preserve"> Nakon otpisa dijela tražbine u iznosu od </w:t>
      </w:r>
      <w:r>
        <w:rPr>
          <w:bCs/>
        </w:rPr>
        <w:t>3.457,83</w:t>
      </w:r>
      <w:r w:rsidRPr="00B76A94">
        <w:rPr>
          <w:bCs/>
        </w:rPr>
        <w:t xml:space="preserve"> kn, preostali iznos tražbine u visini od </w:t>
      </w:r>
      <w:r>
        <w:rPr>
          <w:bCs/>
        </w:rPr>
        <w:t xml:space="preserve">3.457,83 </w:t>
      </w:r>
      <w:r w:rsidRPr="00B76A94">
        <w:rPr>
          <w:bCs/>
        </w:rPr>
        <w:t>kn d</w:t>
      </w:r>
      <w:r w:rsidRPr="00B76A94">
        <w:t xml:space="preserve">užnik će namiriti nakon isteka počeka od 12 mjeseci u 48 jednakih mjesečnih anuiteta, bez kamata, računajući od pravomoćnosti Rješenja o odobravanju sklapanja </w:t>
      </w:r>
      <w:proofErr w:type="spellStart"/>
      <w:r w:rsidRPr="00B76A94">
        <w:t>predstečajne</w:t>
      </w:r>
      <w:proofErr w:type="spellEnd"/>
      <w:r w:rsidRPr="00B76A94">
        <w:t xml:space="preserve"> nagodbe pred Trgovačkim sudom. Prvi anuitet dužnik će namiriti 15. u mjesecu, 12 mjeseci nakon pravomoćnosti Rješenja o odobravanju sklapanja </w:t>
      </w:r>
      <w:proofErr w:type="spellStart"/>
      <w:r w:rsidRPr="00B76A94">
        <w:t>predstečajne</w:t>
      </w:r>
      <w:proofErr w:type="spellEnd"/>
      <w:r w:rsidRPr="00B76A94">
        <w:t xml:space="preserve"> nagodbe, dok će svaki naredni anuitet </w:t>
      </w:r>
      <w:r>
        <w:t xml:space="preserve">dužnik </w:t>
      </w:r>
      <w:r w:rsidRPr="00B76A94">
        <w:t>namirivati mjesečno</w:t>
      </w:r>
      <w:r>
        <w:t>,</w:t>
      </w:r>
      <w:r w:rsidRPr="00B76A94">
        <w:t xml:space="preserve"> </w:t>
      </w:r>
      <w:r>
        <w:t>najkasnije</w:t>
      </w:r>
      <w:r w:rsidRPr="00B76A94">
        <w:t xml:space="preserve"> do 15</w:t>
      </w:r>
      <w:r>
        <w:t>. u mjesecu za prethodni mjesec;</w:t>
      </w:r>
    </w:p>
    <w:p w:rsidRDefault="004E4485" w:rsidP="004E4485" w:rsidR="004E4485" w:rsidRPr="009C698A">
      <w:pPr>
        <w:numPr>
          <w:ilvl w:val="0"/>
          <w:numId w:val="3"/>
        </w:numPr>
        <w:ind w:left="360"/>
        <w:jc w:val="both"/>
        <w:rPr>
          <w:bCs/>
        </w:rPr>
      </w:pPr>
      <w:r w:rsidRPr="002E4EB1">
        <w:rPr>
          <w:bCs/>
        </w:rPr>
        <w:t xml:space="preserve">tražbina vjerovnika </w:t>
      </w:r>
      <w:r>
        <w:t>SELCO</w:t>
      </w:r>
      <w:r w:rsidRPr="002E4EB1">
        <w:t xml:space="preserve"> d.o.o. </w:t>
      </w:r>
      <w:r>
        <w:t>Opatija</w:t>
      </w:r>
      <w:r w:rsidRPr="002E4EB1">
        <w:t xml:space="preserve">, </w:t>
      </w:r>
      <w:r>
        <w:t xml:space="preserve">Put u </w:t>
      </w:r>
      <w:proofErr w:type="spellStart"/>
      <w:r>
        <w:t>Bregi</w:t>
      </w:r>
      <w:proofErr w:type="spellEnd"/>
      <w:r>
        <w:t xml:space="preserve"> 2</w:t>
      </w:r>
      <w:r w:rsidRPr="002E4EB1">
        <w:t xml:space="preserve"> (OIB 79506059204</w:t>
      </w:r>
      <w:r w:rsidRPr="002E4EB1">
        <w:rPr>
          <w:rFonts w:cs="Arial"/>
          <w:sz w:val="18"/>
          <w:szCs w:val="18"/>
        </w:rPr>
        <w:t xml:space="preserve"> </w:t>
      </w:r>
      <w:r w:rsidRPr="002E4EB1">
        <w:t xml:space="preserve">) utvrđena je u ukupnom iznosu od </w:t>
      </w:r>
      <w:r>
        <w:t>1.400,00</w:t>
      </w:r>
      <w:r w:rsidRPr="002E4EB1">
        <w:t xml:space="preserve"> kn.</w:t>
      </w:r>
      <w:r w:rsidRPr="002E4EB1">
        <w:rPr>
          <w:bCs/>
        </w:rPr>
        <w:t xml:space="preserve"> Nakon otpisa dijela tražbine u iznosu od </w:t>
      </w:r>
      <w:r>
        <w:rPr>
          <w:bCs/>
        </w:rPr>
        <w:t xml:space="preserve">700,00 </w:t>
      </w:r>
      <w:r w:rsidRPr="002E4EB1">
        <w:rPr>
          <w:bCs/>
        </w:rPr>
        <w:t xml:space="preserve">kn, preostali iznos tražbine u visini od </w:t>
      </w:r>
      <w:r>
        <w:rPr>
          <w:bCs/>
        </w:rPr>
        <w:t>700,00</w:t>
      </w:r>
      <w:r w:rsidRPr="002E4EB1">
        <w:rPr>
          <w:bCs/>
        </w:rPr>
        <w:t xml:space="preserve"> kn d</w:t>
      </w:r>
      <w:r w:rsidRPr="002E4EB1">
        <w:t xml:space="preserve">užnik će namiriti nakon isteka počeka od 12 mjeseci u 48 jednakih mjesečnih anuiteta, bez kamata, računajući od pravomoćnosti Rješenja o odobravanju sklapanja </w:t>
      </w:r>
      <w:proofErr w:type="spellStart"/>
      <w:r w:rsidRPr="002E4EB1">
        <w:t>predstečajne</w:t>
      </w:r>
      <w:proofErr w:type="spellEnd"/>
      <w:r w:rsidRPr="002E4EB1">
        <w:t xml:space="preserve"> nagodbe pred Trgovačkim sudom. Prvi anuitet dužnik će namiriti 15. u mjesecu, 12 mjeseci nakon pravomoćnosti Rješenja o odobravanju sklapanja </w:t>
      </w:r>
      <w:proofErr w:type="spellStart"/>
      <w:r w:rsidRPr="002E4EB1">
        <w:t>predstečajne</w:t>
      </w:r>
      <w:proofErr w:type="spellEnd"/>
      <w:r w:rsidRPr="002E4EB1">
        <w:t xml:space="preserve"> nagodbe, dok će svaki naredni anuitet </w:t>
      </w:r>
      <w:r>
        <w:t xml:space="preserve">dužnik </w:t>
      </w:r>
      <w:r w:rsidRPr="002E4EB1">
        <w:t>namirivati mjesečno</w:t>
      </w:r>
      <w:r>
        <w:t>,</w:t>
      </w:r>
      <w:r w:rsidRPr="002E4EB1">
        <w:t xml:space="preserve"> </w:t>
      </w:r>
      <w:r>
        <w:t>najkasnije</w:t>
      </w:r>
      <w:r w:rsidRPr="002E4EB1">
        <w:t xml:space="preserve"> do 15. u mjesecu za prethodni mjesec;</w:t>
      </w:r>
    </w:p>
    <w:p w:rsidRDefault="004E4485" w:rsidP="004E4485" w:rsidR="004E4485" w:rsidRPr="006811F7">
      <w:pPr>
        <w:numPr>
          <w:ilvl w:val="0"/>
          <w:numId w:val="3"/>
        </w:numPr>
        <w:ind w:left="360"/>
        <w:jc w:val="both"/>
        <w:rPr>
          <w:bCs/>
        </w:rPr>
      </w:pPr>
      <w:r w:rsidRPr="002E4EB1">
        <w:rPr>
          <w:bCs/>
        </w:rPr>
        <w:lastRenderedPageBreak/>
        <w:t xml:space="preserve">tražbina vjerovnika </w:t>
      </w:r>
      <w:r>
        <w:t xml:space="preserve">KATARINA BLAŽINA, </w:t>
      </w:r>
      <w:proofErr w:type="spellStart"/>
      <w:r>
        <w:t>vl</w:t>
      </w:r>
      <w:proofErr w:type="spellEnd"/>
      <w:r>
        <w:t>. obrta za prevođenje i tumačenje "SKOPOS",</w:t>
      </w:r>
      <w:r w:rsidRPr="002E4EB1">
        <w:t xml:space="preserve"> </w:t>
      </w:r>
      <w:r>
        <w:t xml:space="preserve">Mirka </w:t>
      </w:r>
      <w:proofErr w:type="spellStart"/>
      <w:r>
        <w:t>Jengića</w:t>
      </w:r>
      <w:proofErr w:type="spellEnd"/>
      <w:r>
        <w:t xml:space="preserve"> 18, Rijeka </w:t>
      </w:r>
      <w:r w:rsidRPr="002E4EB1">
        <w:t xml:space="preserve">(OIB </w:t>
      </w:r>
      <w:r>
        <w:t>15805451323</w:t>
      </w:r>
      <w:r w:rsidRPr="002E4EB1">
        <w:rPr>
          <w:rFonts w:cs="Arial"/>
          <w:sz w:val="18"/>
          <w:szCs w:val="18"/>
        </w:rPr>
        <w:t xml:space="preserve"> </w:t>
      </w:r>
      <w:r w:rsidRPr="002E4EB1">
        <w:t xml:space="preserve">) utvrđena je u ukupnom iznosu od </w:t>
      </w:r>
      <w:r>
        <w:t>50,00</w:t>
      </w:r>
      <w:r w:rsidRPr="002E4EB1">
        <w:t xml:space="preserve"> kn.</w:t>
      </w:r>
      <w:r w:rsidRPr="002E4EB1">
        <w:rPr>
          <w:bCs/>
        </w:rPr>
        <w:t xml:space="preserve"> Nakon otpisa dijela tražbine u iznosu od </w:t>
      </w:r>
      <w:r>
        <w:rPr>
          <w:bCs/>
        </w:rPr>
        <w:t xml:space="preserve">25,00 </w:t>
      </w:r>
      <w:r w:rsidRPr="002E4EB1">
        <w:rPr>
          <w:bCs/>
        </w:rPr>
        <w:t xml:space="preserve">kn, preostali iznos tražbine u visini od </w:t>
      </w:r>
      <w:r>
        <w:rPr>
          <w:bCs/>
        </w:rPr>
        <w:t>25,00</w:t>
      </w:r>
      <w:r w:rsidRPr="002E4EB1">
        <w:rPr>
          <w:bCs/>
        </w:rPr>
        <w:t xml:space="preserve"> kn d</w:t>
      </w:r>
      <w:r w:rsidRPr="002E4EB1">
        <w:t xml:space="preserve">užnik će namiriti nakon isteka počeka od 12 mjeseci u 48 jednakih mjesečnih anuiteta, bez kamata, računajući od pravomoćnosti Rješenja o odobravanju sklapanja </w:t>
      </w:r>
      <w:proofErr w:type="spellStart"/>
      <w:r w:rsidRPr="002E4EB1">
        <w:t>predstečajne</w:t>
      </w:r>
      <w:proofErr w:type="spellEnd"/>
      <w:r w:rsidRPr="002E4EB1">
        <w:t xml:space="preserve"> nagodbe pred Trgovačkim sudom. Prvi anuitet dužnik će namiriti 15. u mjesecu, 12 mjeseci nakon pravomoćnosti Rješenja o odobravanju sklapanja </w:t>
      </w:r>
      <w:proofErr w:type="spellStart"/>
      <w:r w:rsidRPr="002E4EB1">
        <w:t>predstečajne</w:t>
      </w:r>
      <w:proofErr w:type="spellEnd"/>
      <w:r w:rsidRPr="002E4EB1">
        <w:t xml:space="preserve"> nagodbe, dok će svaki naredni anuitet </w:t>
      </w:r>
      <w:r>
        <w:t xml:space="preserve">dužnik </w:t>
      </w:r>
      <w:r w:rsidRPr="002E4EB1">
        <w:t>namirivati mjesečno</w:t>
      </w:r>
      <w:r>
        <w:t>,</w:t>
      </w:r>
      <w:r w:rsidRPr="002E4EB1">
        <w:t xml:space="preserve"> </w:t>
      </w:r>
      <w:r>
        <w:t>najkasnije</w:t>
      </w:r>
      <w:r w:rsidRPr="002E4EB1">
        <w:t xml:space="preserve"> do 15. u mjesecu za prethodni mjesec;</w:t>
      </w:r>
    </w:p>
    <w:p w:rsidRDefault="004E4485" w:rsidP="004E4485" w:rsidR="004E4485" w:rsidRPr="00B02FF2">
      <w:pPr>
        <w:numPr>
          <w:ilvl w:val="0"/>
          <w:numId w:val="3"/>
        </w:numPr>
        <w:ind w:left="360"/>
        <w:jc w:val="both"/>
        <w:rPr>
          <w:bCs/>
        </w:rPr>
      </w:pPr>
      <w:r w:rsidRPr="002E4EB1">
        <w:rPr>
          <w:bCs/>
        </w:rPr>
        <w:t xml:space="preserve">tražbina vjerovnika </w:t>
      </w:r>
      <w:r w:rsidRPr="006811F7">
        <w:t xml:space="preserve">SPAR Hrvatska d.o.o. </w:t>
      </w:r>
      <w:r>
        <w:t>Zagreb, Slavonska avenija 50</w:t>
      </w:r>
      <w:r w:rsidRPr="002E4EB1">
        <w:t xml:space="preserve"> (OIB </w:t>
      </w:r>
      <w:r>
        <w:t>46108893754</w:t>
      </w:r>
      <w:r w:rsidRPr="002E4EB1">
        <w:t xml:space="preserve">) utvrđena je u ukupnom iznosu od </w:t>
      </w:r>
      <w:r>
        <w:t>124.226,56</w:t>
      </w:r>
      <w:r w:rsidRPr="002E4EB1">
        <w:t xml:space="preserve"> kn.</w:t>
      </w:r>
      <w:r w:rsidRPr="002E4EB1">
        <w:rPr>
          <w:bCs/>
        </w:rPr>
        <w:t xml:space="preserve"> Nakon otpisa dijela tražbine u iznosu od </w:t>
      </w:r>
      <w:r>
        <w:rPr>
          <w:bCs/>
        </w:rPr>
        <w:t xml:space="preserve">62.113,28 </w:t>
      </w:r>
      <w:r w:rsidRPr="002E4EB1">
        <w:rPr>
          <w:bCs/>
        </w:rPr>
        <w:t xml:space="preserve">kn, preostali iznos tražbine u visini od </w:t>
      </w:r>
      <w:r>
        <w:rPr>
          <w:bCs/>
        </w:rPr>
        <w:t xml:space="preserve">62.113,28 </w:t>
      </w:r>
      <w:r w:rsidRPr="002E4EB1">
        <w:rPr>
          <w:bCs/>
        </w:rPr>
        <w:t>kn d</w:t>
      </w:r>
      <w:r w:rsidRPr="002E4EB1">
        <w:t xml:space="preserve">užnik će namiriti nakon isteka počeka od 12 mjeseci u 48 jednakih mjesečnih anuiteta, bez kamata, računajući od pravomoćnosti Rješenja o odobravanju sklapanja </w:t>
      </w:r>
      <w:proofErr w:type="spellStart"/>
      <w:r w:rsidRPr="002E4EB1">
        <w:t>predstečajne</w:t>
      </w:r>
      <w:proofErr w:type="spellEnd"/>
      <w:r w:rsidRPr="002E4EB1">
        <w:t xml:space="preserve"> nagodbe pred Trgovačkim sudom. Prvi anuitet dužnik će namiriti 15. u mjesecu, 12 mjeseci nakon pravomoćnosti Rješenja o odobravanju sklapanja </w:t>
      </w:r>
      <w:proofErr w:type="spellStart"/>
      <w:r w:rsidRPr="002E4EB1">
        <w:t>predstečajne</w:t>
      </w:r>
      <w:proofErr w:type="spellEnd"/>
      <w:r w:rsidRPr="002E4EB1">
        <w:t xml:space="preserve"> nagodbe, dok će svaki naredni anuitet </w:t>
      </w:r>
      <w:r>
        <w:t xml:space="preserve">dužnik </w:t>
      </w:r>
      <w:r w:rsidRPr="002E4EB1">
        <w:t>namirivati mjesečno</w:t>
      </w:r>
      <w:r>
        <w:t>,</w:t>
      </w:r>
      <w:r w:rsidRPr="002E4EB1">
        <w:t xml:space="preserve"> </w:t>
      </w:r>
      <w:r>
        <w:t>najkasnije</w:t>
      </w:r>
      <w:r w:rsidRPr="002E4EB1">
        <w:t xml:space="preserve"> do 15. u mjesecu za prethodni mjesec;</w:t>
      </w:r>
    </w:p>
    <w:p w:rsidRDefault="004E4485" w:rsidP="004E4485" w:rsidR="004E4485" w:rsidRPr="00B8386C">
      <w:pPr>
        <w:numPr>
          <w:ilvl w:val="0"/>
          <w:numId w:val="3"/>
        </w:numPr>
        <w:ind w:left="360"/>
        <w:jc w:val="both"/>
        <w:rPr>
          <w:bCs/>
        </w:rPr>
      </w:pPr>
      <w:r w:rsidRPr="002E4EB1">
        <w:rPr>
          <w:bCs/>
        </w:rPr>
        <w:t xml:space="preserve">tražbina vjerovnika </w:t>
      </w:r>
      <w:r>
        <w:t>STEČAJNA MASA JAVOR</w:t>
      </w:r>
      <w:r w:rsidRPr="006811F7">
        <w:t xml:space="preserve"> d.o.o. </w:t>
      </w:r>
      <w:r w:rsidRPr="002E4EB1">
        <w:t xml:space="preserve">(OIB </w:t>
      </w:r>
      <w:r>
        <w:t>58591486513</w:t>
      </w:r>
      <w:r w:rsidRPr="002E4EB1">
        <w:t xml:space="preserve">) utvrđena je u ukupnom iznosu od </w:t>
      </w:r>
      <w:r>
        <w:t>653,83</w:t>
      </w:r>
      <w:r w:rsidRPr="002E4EB1">
        <w:t xml:space="preserve"> kn.</w:t>
      </w:r>
      <w:r w:rsidRPr="002E4EB1">
        <w:rPr>
          <w:bCs/>
        </w:rPr>
        <w:t xml:space="preserve"> Nakon otpisa dijela tražbine u iznosu od </w:t>
      </w:r>
      <w:r>
        <w:rPr>
          <w:bCs/>
        </w:rPr>
        <w:t xml:space="preserve">326,92 </w:t>
      </w:r>
      <w:r w:rsidRPr="002E4EB1">
        <w:rPr>
          <w:bCs/>
        </w:rPr>
        <w:t xml:space="preserve">kn, preostali iznos tražbine u visini od </w:t>
      </w:r>
      <w:r>
        <w:rPr>
          <w:bCs/>
        </w:rPr>
        <w:t xml:space="preserve">326,92 </w:t>
      </w:r>
      <w:r w:rsidRPr="002E4EB1">
        <w:rPr>
          <w:bCs/>
        </w:rPr>
        <w:t>kn d</w:t>
      </w:r>
      <w:r w:rsidRPr="002E4EB1">
        <w:t xml:space="preserve">užnik će namiriti nakon isteka počeka od 12 mjeseci u 48 jednakih mjesečnih anuiteta, bez kamata, računajući od pravomoćnosti Rješenja o odobravanju sklapanja </w:t>
      </w:r>
      <w:proofErr w:type="spellStart"/>
      <w:r w:rsidRPr="002E4EB1">
        <w:t>predstečajne</w:t>
      </w:r>
      <w:proofErr w:type="spellEnd"/>
      <w:r w:rsidRPr="002E4EB1">
        <w:t xml:space="preserve"> nagodbe pred Trgovačkim sudom. Prvi anuitet dužnik će namiriti 15. u mjesecu, 12 mjeseci nakon pravomoćnosti Rješenja o odobravanju sklapanja </w:t>
      </w:r>
      <w:proofErr w:type="spellStart"/>
      <w:r w:rsidRPr="002E4EB1">
        <w:t>predstečajne</w:t>
      </w:r>
      <w:proofErr w:type="spellEnd"/>
      <w:r w:rsidRPr="002E4EB1">
        <w:t xml:space="preserve"> nagodbe, dok će svaki naredni anuitet </w:t>
      </w:r>
      <w:r>
        <w:t xml:space="preserve">dužnik </w:t>
      </w:r>
      <w:r w:rsidRPr="002E4EB1">
        <w:t>namirivati mjesečno</w:t>
      </w:r>
      <w:r>
        <w:t>,</w:t>
      </w:r>
      <w:r w:rsidRPr="002E4EB1">
        <w:t xml:space="preserve"> </w:t>
      </w:r>
      <w:r>
        <w:t>najkasnije</w:t>
      </w:r>
      <w:r w:rsidRPr="002E4EB1">
        <w:t xml:space="preserve"> do 15. u mjesecu za prethodni mjesec;</w:t>
      </w:r>
    </w:p>
    <w:p w:rsidRDefault="004E4485" w:rsidP="004E4485" w:rsidR="004E4485" w:rsidRPr="00B8386C">
      <w:pPr>
        <w:numPr>
          <w:ilvl w:val="0"/>
          <w:numId w:val="3"/>
        </w:numPr>
        <w:ind w:left="360"/>
        <w:jc w:val="both"/>
        <w:rPr>
          <w:bCs/>
        </w:rPr>
      </w:pPr>
      <w:r w:rsidRPr="002E4EB1">
        <w:rPr>
          <w:bCs/>
        </w:rPr>
        <w:t xml:space="preserve">tražbina vjerovnika </w:t>
      </w:r>
      <w:r>
        <w:t xml:space="preserve">DRAGAN SUŠANJ, </w:t>
      </w:r>
      <w:proofErr w:type="spellStart"/>
      <w:r>
        <w:t>Štangerova</w:t>
      </w:r>
      <w:proofErr w:type="spellEnd"/>
      <w:r>
        <w:t xml:space="preserve"> 8, Opatija</w:t>
      </w:r>
      <w:r w:rsidRPr="006811F7">
        <w:t xml:space="preserve"> </w:t>
      </w:r>
      <w:r w:rsidRPr="002E4EB1">
        <w:t xml:space="preserve">(OIB </w:t>
      </w:r>
      <w:r>
        <w:t>14170755738</w:t>
      </w:r>
      <w:r w:rsidRPr="002E4EB1">
        <w:t xml:space="preserve">) utvrđena je u ukupnom iznosu od </w:t>
      </w:r>
      <w:r>
        <w:t>19.800,00</w:t>
      </w:r>
      <w:r w:rsidRPr="002E4EB1">
        <w:t xml:space="preserve"> kn.</w:t>
      </w:r>
      <w:r w:rsidRPr="002E4EB1">
        <w:rPr>
          <w:bCs/>
        </w:rPr>
        <w:t xml:space="preserve"> Nakon otpisa dijela tražbine u iznosu od </w:t>
      </w:r>
      <w:r>
        <w:rPr>
          <w:bCs/>
        </w:rPr>
        <w:t xml:space="preserve">9.900,00 </w:t>
      </w:r>
      <w:r w:rsidRPr="002E4EB1">
        <w:rPr>
          <w:bCs/>
        </w:rPr>
        <w:t xml:space="preserve">kn, preostali iznos tražbine u visini od </w:t>
      </w:r>
      <w:r>
        <w:rPr>
          <w:bCs/>
        </w:rPr>
        <w:t xml:space="preserve">9.900,00 </w:t>
      </w:r>
      <w:r w:rsidRPr="002E4EB1">
        <w:rPr>
          <w:bCs/>
        </w:rPr>
        <w:t>kn d</w:t>
      </w:r>
      <w:r w:rsidRPr="002E4EB1">
        <w:t xml:space="preserve">užnik će namiriti nakon isteka počeka od 12 mjeseci u 48 jednakih mjesečnih anuiteta, bez kamata, računajući od pravomoćnosti Rješenja o odobravanju sklapanja </w:t>
      </w:r>
      <w:proofErr w:type="spellStart"/>
      <w:r w:rsidRPr="002E4EB1">
        <w:t>predstečajne</w:t>
      </w:r>
      <w:proofErr w:type="spellEnd"/>
      <w:r w:rsidRPr="002E4EB1">
        <w:t xml:space="preserve"> nagodbe pred Trgovačkim sudom. Prvi anuitet dužnik će namiriti 15. u mjesecu, 12 mjeseci nakon pravomoćnosti Rješenja o odobravanju sklapanja </w:t>
      </w:r>
      <w:proofErr w:type="spellStart"/>
      <w:r w:rsidRPr="002E4EB1">
        <w:t>predstečajne</w:t>
      </w:r>
      <w:proofErr w:type="spellEnd"/>
      <w:r w:rsidRPr="002E4EB1">
        <w:t xml:space="preserve"> nagodbe, dok će svaki naredni anuitet </w:t>
      </w:r>
      <w:r>
        <w:t xml:space="preserve">dužnik </w:t>
      </w:r>
      <w:r w:rsidRPr="002E4EB1">
        <w:t>namirivati mjesečno</w:t>
      </w:r>
      <w:r>
        <w:t>,</w:t>
      </w:r>
      <w:r w:rsidRPr="002E4EB1">
        <w:t xml:space="preserve"> </w:t>
      </w:r>
      <w:r>
        <w:t>najkasnije</w:t>
      </w:r>
      <w:r w:rsidRPr="002E4EB1">
        <w:t xml:space="preserve"> do 15. u mjesecu za prethodni mjesec;</w:t>
      </w:r>
    </w:p>
    <w:p w:rsidRDefault="004E4485" w:rsidP="004E4485" w:rsidR="004E4485" w:rsidRPr="00B8386C">
      <w:pPr>
        <w:numPr>
          <w:ilvl w:val="0"/>
          <w:numId w:val="3"/>
        </w:numPr>
        <w:ind w:left="360"/>
        <w:jc w:val="both"/>
        <w:rPr>
          <w:bCs/>
        </w:rPr>
      </w:pPr>
      <w:r w:rsidRPr="002E4EB1">
        <w:rPr>
          <w:bCs/>
        </w:rPr>
        <w:t xml:space="preserve">tražbina vjerovnika </w:t>
      </w:r>
      <w:r>
        <w:t xml:space="preserve">TOMISLAV ORMUŽ, </w:t>
      </w:r>
      <w:proofErr w:type="spellStart"/>
      <w:r>
        <w:t>vl</w:t>
      </w:r>
      <w:proofErr w:type="spellEnd"/>
      <w:r>
        <w:t>. proizvodnog, uslužnog i trgovačkog obrta "TEHNO PROCES", Kameniti stol 17, Zagreb</w:t>
      </w:r>
      <w:r w:rsidRPr="006811F7">
        <w:t xml:space="preserve"> </w:t>
      </w:r>
      <w:r w:rsidRPr="002E4EB1">
        <w:t xml:space="preserve">(OIB </w:t>
      </w:r>
      <w:r>
        <w:t>56557951317</w:t>
      </w:r>
      <w:r w:rsidRPr="002E4EB1">
        <w:t xml:space="preserve">) utvrđena je u ukupnom iznosu od </w:t>
      </w:r>
      <w:r>
        <w:t>900,00</w:t>
      </w:r>
      <w:r w:rsidRPr="002E4EB1">
        <w:t xml:space="preserve"> kn.</w:t>
      </w:r>
      <w:r w:rsidRPr="002E4EB1">
        <w:rPr>
          <w:bCs/>
        </w:rPr>
        <w:t xml:space="preserve"> Nakon otpisa dijela tražbine u iznosu od </w:t>
      </w:r>
      <w:r>
        <w:rPr>
          <w:bCs/>
        </w:rPr>
        <w:t xml:space="preserve">450,00 </w:t>
      </w:r>
      <w:r w:rsidRPr="002E4EB1">
        <w:rPr>
          <w:bCs/>
        </w:rPr>
        <w:t xml:space="preserve">kn, preostali iznos tražbine u visini od </w:t>
      </w:r>
      <w:r>
        <w:rPr>
          <w:bCs/>
        </w:rPr>
        <w:t xml:space="preserve">450,00 </w:t>
      </w:r>
      <w:r w:rsidRPr="002E4EB1">
        <w:rPr>
          <w:bCs/>
        </w:rPr>
        <w:t>kn d</w:t>
      </w:r>
      <w:r w:rsidRPr="002E4EB1">
        <w:t xml:space="preserve">užnik će namiriti nakon isteka počeka od 12 mjeseci u 48 jednakih mjesečnih anuiteta, bez kamata, računajući od pravomoćnosti Rješenja o odobravanju sklapanja </w:t>
      </w:r>
      <w:proofErr w:type="spellStart"/>
      <w:r w:rsidRPr="002E4EB1">
        <w:t>predstečajne</w:t>
      </w:r>
      <w:proofErr w:type="spellEnd"/>
      <w:r w:rsidRPr="002E4EB1">
        <w:t xml:space="preserve"> nagodbe pred Trgovačkim sudom. Prvi anuitet dužnik će namiriti 15. u mjesecu, 12 mjeseci nakon pravomoćnosti Rješenja o odobravanju sklapanja </w:t>
      </w:r>
      <w:proofErr w:type="spellStart"/>
      <w:r w:rsidRPr="002E4EB1">
        <w:t>predstečajne</w:t>
      </w:r>
      <w:proofErr w:type="spellEnd"/>
      <w:r w:rsidRPr="002E4EB1">
        <w:t xml:space="preserve"> nagodbe, dok će svaki naredni anuitet </w:t>
      </w:r>
      <w:r>
        <w:t xml:space="preserve">dužnik </w:t>
      </w:r>
      <w:r w:rsidRPr="002E4EB1">
        <w:t>namirivati mjesečno</w:t>
      </w:r>
      <w:r>
        <w:t>,</w:t>
      </w:r>
      <w:r w:rsidRPr="002E4EB1">
        <w:t xml:space="preserve"> </w:t>
      </w:r>
      <w:r>
        <w:t>najkasnije</w:t>
      </w:r>
      <w:r w:rsidRPr="002E4EB1">
        <w:t xml:space="preserve"> do 15. u mjesecu za prethodni mjesec;</w:t>
      </w:r>
    </w:p>
    <w:p w:rsidRDefault="004E4485" w:rsidP="004E4485" w:rsidR="004E4485" w:rsidRPr="00B8386C">
      <w:pPr>
        <w:numPr>
          <w:ilvl w:val="0"/>
          <w:numId w:val="3"/>
        </w:numPr>
        <w:ind w:left="360"/>
        <w:jc w:val="both"/>
        <w:rPr>
          <w:bCs/>
        </w:rPr>
      </w:pPr>
      <w:r w:rsidRPr="002E4EB1">
        <w:rPr>
          <w:bCs/>
        </w:rPr>
        <w:t xml:space="preserve">tražbina vjerovnika </w:t>
      </w:r>
      <w:r>
        <w:t>TELE 2 d.o.o. Zagreb, Ulica grada Vukovara 269d</w:t>
      </w:r>
      <w:r w:rsidRPr="006811F7">
        <w:t xml:space="preserve"> </w:t>
      </w:r>
      <w:r w:rsidRPr="002E4EB1">
        <w:t xml:space="preserve">(OIB </w:t>
      </w:r>
      <w:r>
        <w:t>70133616033</w:t>
      </w:r>
      <w:r w:rsidRPr="002E4EB1">
        <w:t xml:space="preserve">) utvrđena je u ukupnom iznosu od </w:t>
      </w:r>
      <w:r>
        <w:t>2.009,16</w:t>
      </w:r>
      <w:r w:rsidRPr="002E4EB1">
        <w:t xml:space="preserve"> kn.</w:t>
      </w:r>
      <w:r w:rsidRPr="002E4EB1">
        <w:rPr>
          <w:bCs/>
        </w:rPr>
        <w:t xml:space="preserve"> Nakon otpisa dijela tražbine u iznosu od </w:t>
      </w:r>
      <w:r>
        <w:rPr>
          <w:bCs/>
        </w:rPr>
        <w:t xml:space="preserve">1.004,58 </w:t>
      </w:r>
      <w:r w:rsidRPr="002E4EB1">
        <w:rPr>
          <w:bCs/>
        </w:rPr>
        <w:t xml:space="preserve">kn, preostali iznos tražbine u visini od </w:t>
      </w:r>
      <w:r>
        <w:rPr>
          <w:bCs/>
        </w:rPr>
        <w:t xml:space="preserve">1.004,58 </w:t>
      </w:r>
      <w:r w:rsidRPr="002E4EB1">
        <w:rPr>
          <w:bCs/>
        </w:rPr>
        <w:t>kn d</w:t>
      </w:r>
      <w:r w:rsidRPr="002E4EB1">
        <w:t xml:space="preserve">užnik će namiriti nakon isteka počeka od 12 mjeseci u 48 jednakih mjesečnih anuiteta, bez kamata, računajući od pravomoćnosti Rješenja o odobravanju sklapanja </w:t>
      </w:r>
      <w:proofErr w:type="spellStart"/>
      <w:r w:rsidRPr="002E4EB1">
        <w:t>predstečajne</w:t>
      </w:r>
      <w:proofErr w:type="spellEnd"/>
      <w:r w:rsidRPr="002E4EB1">
        <w:t xml:space="preserve"> nagodbe pred Trgovačkim sudom. Prvi anuitet dužnik će namiriti 15. u mjesecu, 12 mjeseci nakon pravomoćnosti Rješenja o odobravanju sklapanja </w:t>
      </w:r>
      <w:proofErr w:type="spellStart"/>
      <w:r w:rsidRPr="002E4EB1">
        <w:t>predstečajne</w:t>
      </w:r>
      <w:proofErr w:type="spellEnd"/>
      <w:r w:rsidRPr="002E4EB1">
        <w:t xml:space="preserve"> nagodbe, dok će svaki </w:t>
      </w:r>
      <w:r w:rsidRPr="002E4EB1">
        <w:lastRenderedPageBreak/>
        <w:t xml:space="preserve">naredni anuitet </w:t>
      </w:r>
      <w:r>
        <w:t xml:space="preserve">dužnik </w:t>
      </w:r>
      <w:r w:rsidRPr="002E4EB1">
        <w:t>namirivati mjesečno</w:t>
      </w:r>
      <w:r>
        <w:t>,</w:t>
      </w:r>
      <w:r w:rsidRPr="002E4EB1">
        <w:t xml:space="preserve"> </w:t>
      </w:r>
      <w:r>
        <w:t>najkasnije</w:t>
      </w:r>
      <w:r w:rsidRPr="002E4EB1">
        <w:t xml:space="preserve"> do 15. u mjesecu za prethodni mjesec;</w:t>
      </w:r>
    </w:p>
    <w:p w:rsidRDefault="004E4485" w:rsidP="004E4485" w:rsidR="004E4485" w:rsidRPr="00D14540">
      <w:pPr>
        <w:numPr>
          <w:ilvl w:val="0"/>
          <w:numId w:val="3"/>
        </w:numPr>
        <w:ind w:left="360"/>
        <w:jc w:val="both"/>
        <w:rPr>
          <w:bCs/>
        </w:rPr>
      </w:pPr>
      <w:r w:rsidRPr="002E4EB1">
        <w:rPr>
          <w:bCs/>
        </w:rPr>
        <w:t xml:space="preserve">tražbina vjerovnika </w:t>
      </w:r>
      <w:r>
        <w:t xml:space="preserve">BORIS ČEHIĆ, </w:t>
      </w:r>
      <w:proofErr w:type="spellStart"/>
      <w:r>
        <w:t>vl</w:t>
      </w:r>
      <w:proofErr w:type="spellEnd"/>
      <w:r>
        <w:t>. trgovine na malo neprehrambenim proizvodima – brtvilima, Cesta 43. istarske divizije 55, Matulji</w:t>
      </w:r>
      <w:r w:rsidRPr="006811F7">
        <w:t xml:space="preserve"> </w:t>
      </w:r>
      <w:r w:rsidRPr="002E4EB1">
        <w:t xml:space="preserve">(OIB </w:t>
      </w:r>
      <w:r>
        <w:t>18348004656</w:t>
      </w:r>
      <w:r w:rsidRPr="002E4EB1">
        <w:t xml:space="preserve">) utvrđena je u ukupnom iznosu od </w:t>
      </w:r>
      <w:r>
        <w:t>87,85</w:t>
      </w:r>
      <w:r w:rsidRPr="002E4EB1">
        <w:t xml:space="preserve"> kn.</w:t>
      </w:r>
      <w:r w:rsidRPr="002E4EB1">
        <w:rPr>
          <w:bCs/>
        </w:rPr>
        <w:t xml:space="preserve"> Nakon otpisa dijela tražbine u iznosu od </w:t>
      </w:r>
      <w:r>
        <w:rPr>
          <w:bCs/>
        </w:rPr>
        <w:t xml:space="preserve">43,93 </w:t>
      </w:r>
      <w:r w:rsidRPr="002E4EB1">
        <w:rPr>
          <w:bCs/>
        </w:rPr>
        <w:t xml:space="preserve">kn, preostali iznos tražbine u visini od </w:t>
      </w:r>
      <w:r>
        <w:rPr>
          <w:bCs/>
        </w:rPr>
        <w:t xml:space="preserve">43,93 </w:t>
      </w:r>
      <w:r w:rsidRPr="002E4EB1">
        <w:rPr>
          <w:bCs/>
        </w:rPr>
        <w:t>kn d</w:t>
      </w:r>
      <w:r w:rsidRPr="002E4EB1">
        <w:t xml:space="preserve">užnik će namiriti nakon isteka počeka od 12 mjeseci u 48 jednakih mjesečnih anuiteta, bez kamata, računajući od pravomoćnosti Rješenja o odobravanju sklapanja </w:t>
      </w:r>
      <w:proofErr w:type="spellStart"/>
      <w:r w:rsidRPr="002E4EB1">
        <w:t>predstečajne</w:t>
      </w:r>
      <w:proofErr w:type="spellEnd"/>
      <w:r w:rsidRPr="002E4EB1">
        <w:t xml:space="preserve"> nagodbe pred Trgovačkim sudom. Prvi anuitet dužnik će namiriti 15. u mjesecu, 12 mjeseci nakon pravomoćnosti Rješenja o odobravanju sklapanja </w:t>
      </w:r>
      <w:proofErr w:type="spellStart"/>
      <w:r w:rsidRPr="002E4EB1">
        <w:t>predstečajne</w:t>
      </w:r>
      <w:proofErr w:type="spellEnd"/>
      <w:r w:rsidRPr="002E4EB1">
        <w:t xml:space="preserve"> nagodbe, dok će svaki naredni anuitet </w:t>
      </w:r>
      <w:r>
        <w:t xml:space="preserve">dužnik </w:t>
      </w:r>
      <w:r w:rsidRPr="002E4EB1">
        <w:t>namirivati mjesečno</w:t>
      </w:r>
      <w:r>
        <w:t>,</w:t>
      </w:r>
      <w:r w:rsidRPr="002E4EB1">
        <w:t xml:space="preserve"> </w:t>
      </w:r>
      <w:r>
        <w:t>najkasnije</w:t>
      </w:r>
      <w:r w:rsidRPr="002E4EB1">
        <w:t xml:space="preserve"> do 15. u mjesecu za prethodni mjesec;</w:t>
      </w:r>
    </w:p>
    <w:p w:rsidRDefault="004E4485" w:rsidP="004E4485" w:rsidR="004E4485" w:rsidRPr="00D14540">
      <w:pPr>
        <w:numPr>
          <w:ilvl w:val="0"/>
          <w:numId w:val="3"/>
        </w:numPr>
        <w:ind w:left="360"/>
        <w:jc w:val="both"/>
        <w:rPr>
          <w:bCs/>
        </w:rPr>
      </w:pPr>
      <w:r w:rsidRPr="002E4EB1">
        <w:rPr>
          <w:bCs/>
        </w:rPr>
        <w:t xml:space="preserve">tražbina vjerovnika </w:t>
      </w:r>
      <w:r>
        <w:t xml:space="preserve">MELITA NIKŠIĆ, </w:t>
      </w:r>
      <w:proofErr w:type="spellStart"/>
      <w:r>
        <w:t>vl</w:t>
      </w:r>
      <w:proofErr w:type="spellEnd"/>
      <w:r>
        <w:t>. trgovine neprehrambenim proizvodima "MELIOR" Opatija, Ul. Bože Milanovića 4, Opatija</w:t>
      </w:r>
      <w:r w:rsidRPr="006811F7">
        <w:t xml:space="preserve"> </w:t>
      </w:r>
      <w:r w:rsidRPr="002E4EB1">
        <w:t xml:space="preserve">(OIB </w:t>
      </w:r>
      <w:r>
        <w:t>40431756987</w:t>
      </w:r>
      <w:r w:rsidRPr="002E4EB1">
        <w:t xml:space="preserve">) utvrđena je u ukupnom iznosu od </w:t>
      </w:r>
      <w:r>
        <w:t>203,12</w:t>
      </w:r>
      <w:r w:rsidRPr="002E4EB1">
        <w:t xml:space="preserve"> kn.</w:t>
      </w:r>
      <w:r w:rsidRPr="002E4EB1">
        <w:rPr>
          <w:bCs/>
        </w:rPr>
        <w:t xml:space="preserve"> Nakon otpisa dijela tražbine u iznosu od </w:t>
      </w:r>
      <w:r>
        <w:rPr>
          <w:bCs/>
        </w:rPr>
        <w:t xml:space="preserve">101,56 </w:t>
      </w:r>
      <w:r w:rsidRPr="002E4EB1">
        <w:rPr>
          <w:bCs/>
        </w:rPr>
        <w:t xml:space="preserve">kn, preostali iznos tražbine u visini od </w:t>
      </w:r>
      <w:r>
        <w:rPr>
          <w:bCs/>
        </w:rPr>
        <w:t xml:space="preserve">101,56 </w:t>
      </w:r>
      <w:r w:rsidRPr="002E4EB1">
        <w:rPr>
          <w:bCs/>
        </w:rPr>
        <w:t>kn d</w:t>
      </w:r>
      <w:r w:rsidRPr="002E4EB1">
        <w:t xml:space="preserve">užnik će namiriti nakon isteka počeka od 12 mjeseci u 48 jednakih mjesečnih anuiteta, bez kamata, računajući od pravomoćnosti Rješenja o odobravanju sklapanja </w:t>
      </w:r>
      <w:proofErr w:type="spellStart"/>
      <w:r w:rsidRPr="002E4EB1">
        <w:t>predstečajne</w:t>
      </w:r>
      <w:proofErr w:type="spellEnd"/>
      <w:r w:rsidRPr="002E4EB1">
        <w:t xml:space="preserve"> nagodbe pred Trgovačkim sudom. Prvi anuitet dužnik će namiriti 15. u mjesecu, 12 mjeseci nakon pravomoćnosti Rješenja o odobravanju sklapanja </w:t>
      </w:r>
      <w:proofErr w:type="spellStart"/>
      <w:r w:rsidRPr="002E4EB1">
        <w:t>predstečajne</w:t>
      </w:r>
      <w:proofErr w:type="spellEnd"/>
      <w:r w:rsidRPr="002E4EB1">
        <w:t xml:space="preserve"> nagodbe, dok će svaki naredni anuitet </w:t>
      </w:r>
      <w:r>
        <w:t xml:space="preserve">dužnik </w:t>
      </w:r>
      <w:r w:rsidRPr="002E4EB1">
        <w:t>namirivati mjesečno</w:t>
      </w:r>
      <w:r>
        <w:t>,</w:t>
      </w:r>
      <w:r w:rsidRPr="002E4EB1">
        <w:t xml:space="preserve"> </w:t>
      </w:r>
      <w:r>
        <w:t>najkasnije</w:t>
      </w:r>
      <w:r w:rsidRPr="002E4EB1">
        <w:t xml:space="preserve"> do 15. u mjesecu za prethodni mjesec;</w:t>
      </w:r>
    </w:p>
    <w:p w:rsidRDefault="004E4485" w:rsidP="004E4485" w:rsidR="004E4485" w:rsidRPr="0065720C">
      <w:pPr>
        <w:numPr>
          <w:ilvl w:val="0"/>
          <w:numId w:val="3"/>
        </w:numPr>
        <w:ind w:left="360"/>
        <w:jc w:val="both"/>
        <w:rPr>
          <w:bCs/>
        </w:rPr>
      </w:pPr>
      <w:r w:rsidRPr="002E4EB1">
        <w:rPr>
          <w:bCs/>
        </w:rPr>
        <w:t xml:space="preserve">tražbina vjerovnika </w:t>
      </w:r>
      <w:proofErr w:type="spellStart"/>
      <w:r>
        <w:t>VIPnet</w:t>
      </w:r>
      <w:proofErr w:type="spellEnd"/>
      <w:r>
        <w:t xml:space="preserve"> d.o.o. Zagreb, Vrtni put 1</w:t>
      </w:r>
      <w:r w:rsidRPr="006811F7">
        <w:t xml:space="preserve"> </w:t>
      </w:r>
      <w:r w:rsidRPr="002E4EB1">
        <w:t xml:space="preserve">(OIB </w:t>
      </w:r>
      <w:r>
        <w:t>29524210204</w:t>
      </w:r>
      <w:r w:rsidRPr="002E4EB1">
        <w:t xml:space="preserve">) utvrđena je u ukupnom iznosu od </w:t>
      </w:r>
      <w:r>
        <w:t xml:space="preserve">193,32 </w:t>
      </w:r>
      <w:r w:rsidRPr="002E4EB1">
        <w:t>kn.</w:t>
      </w:r>
      <w:r w:rsidRPr="002E4EB1">
        <w:rPr>
          <w:bCs/>
        </w:rPr>
        <w:t xml:space="preserve"> Nakon otpisa dijela tražbine u iznosu od </w:t>
      </w:r>
      <w:r>
        <w:rPr>
          <w:bCs/>
        </w:rPr>
        <w:t xml:space="preserve">96,66 </w:t>
      </w:r>
      <w:r w:rsidRPr="002E4EB1">
        <w:rPr>
          <w:bCs/>
        </w:rPr>
        <w:t xml:space="preserve">kn, preostali iznos tražbine u visini od </w:t>
      </w:r>
      <w:r>
        <w:rPr>
          <w:bCs/>
        </w:rPr>
        <w:t xml:space="preserve">96,66 </w:t>
      </w:r>
      <w:r w:rsidRPr="002E4EB1">
        <w:rPr>
          <w:bCs/>
        </w:rPr>
        <w:t>kn d</w:t>
      </w:r>
      <w:r w:rsidRPr="002E4EB1">
        <w:t xml:space="preserve">užnik će namiriti nakon isteka počeka od 12 mjeseci u 48 jednakih mjesečnih anuiteta, bez kamata, računajući od pravomoćnosti Rješenja o odobravanju sklapanja </w:t>
      </w:r>
      <w:proofErr w:type="spellStart"/>
      <w:r w:rsidRPr="002E4EB1">
        <w:t>predstečajne</w:t>
      </w:r>
      <w:proofErr w:type="spellEnd"/>
      <w:r w:rsidRPr="002E4EB1">
        <w:t xml:space="preserve"> nagodbe pred Trgovačkim sudom. Prvi anuitet dužnik će namiriti 15. u mjesecu, 12 mjeseci nakon pravomoćnosti Rješenja o odobravanju sklapanja </w:t>
      </w:r>
      <w:proofErr w:type="spellStart"/>
      <w:r w:rsidRPr="002E4EB1">
        <w:t>predstečajne</w:t>
      </w:r>
      <w:proofErr w:type="spellEnd"/>
      <w:r w:rsidRPr="002E4EB1">
        <w:t xml:space="preserve"> nagodbe, dok će svaki naredni anuitet </w:t>
      </w:r>
      <w:r>
        <w:t xml:space="preserve">dužnik </w:t>
      </w:r>
      <w:r w:rsidRPr="002E4EB1">
        <w:t>namirivati mjesečno</w:t>
      </w:r>
      <w:r>
        <w:t>,</w:t>
      </w:r>
      <w:r w:rsidRPr="002E4EB1">
        <w:t xml:space="preserve"> </w:t>
      </w:r>
      <w:r>
        <w:t>najkasnije</w:t>
      </w:r>
      <w:r w:rsidRPr="002E4EB1">
        <w:t xml:space="preserve"> do 15. u mjesecu za prethodni mjesec;</w:t>
      </w:r>
    </w:p>
    <w:p w:rsidRDefault="004E4485" w:rsidP="004E4485" w:rsidR="004E4485" w:rsidRPr="00A473B7">
      <w:pPr>
        <w:numPr>
          <w:ilvl w:val="0"/>
          <w:numId w:val="3"/>
        </w:numPr>
        <w:ind w:left="360"/>
        <w:jc w:val="both"/>
        <w:rPr>
          <w:bCs/>
        </w:rPr>
      </w:pPr>
      <w:r w:rsidRPr="002E4EB1">
        <w:rPr>
          <w:bCs/>
        </w:rPr>
        <w:t xml:space="preserve">tražbina vjerovnika </w:t>
      </w:r>
      <w:r>
        <w:t>LENA SUŠANJ, Milana Smokvine Tvrdog 7, Rijeka</w:t>
      </w:r>
      <w:r w:rsidRPr="006811F7">
        <w:t xml:space="preserve"> </w:t>
      </w:r>
      <w:r w:rsidRPr="002E4EB1">
        <w:t xml:space="preserve">(OIB </w:t>
      </w:r>
      <w:r>
        <w:t>84808054988</w:t>
      </w:r>
      <w:r w:rsidRPr="002E4EB1">
        <w:t xml:space="preserve">) utvrđena je u ukupnom iznosu od </w:t>
      </w:r>
      <w:r>
        <w:t xml:space="preserve">1.661.962,88 </w:t>
      </w:r>
      <w:r w:rsidRPr="002E4EB1">
        <w:t>kn.</w:t>
      </w:r>
      <w:r w:rsidRPr="002E4EB1">
        <w:rPr>
          <w:bCs/>
        </w:rPr>
        <w:t xml:space="preserve"> </w:t>
      </w:r>
      <w:r>
        <w:rPr>
          <w:bCs/>
        </w:rPr>
        <w:t xml:space="preserve">U slučaju nastupa regresnog prava </w:t>
      </w:r>
      <w:proofErr w:type="spellStart"/>
      <w:r>
        <w:rPr>
          <w:bCs/>
        </w:rPr>
        <w:t>predstečajni</w:t>
      </w:r>
      <w:proofErr w:type="spellEnd"/>
      <w:r>
        <w:rPr>
          <w:bCs/>
        </w:rPr>
        <w:t xml:space="preserve"> vjerovnik otpušta dužniku dio utvrđene tražbine u iznosu od 50% regresne tražbine. Preostalih 50% regresne tražbine otplatit će se nakon isteka počeka od 12 mjeseci </w:t>
      </w:r>
      <w:r w:rsidRPr="00AE25A3">
        <w:t xml:space="preserve">u 48 jednakih mjesečnih anuiteta, bez kamata, računajući </w:t>
      </w:r>
      <w:r>
        <w:t xml:space="preserve">od dana nastupa regresnog prava. </w:t>
      </w:r>
      <w:r w:rsidRPr="00AE25A3">
        <w:t xml:space="preserve">Prvi anuitet dužnik će namiriti 15. u mjesecu, 12 mjeseci nakon </w:t>
      </w:r>
      <w:r>
        <w:t>nastanka regresnog prava,</w:t>
      </w:r>
      <w:r w:rsidRPr="00AE25A3">
        <w:t xml:space="preserve"> dok će svaki naredni anuitet </w:t>
      </w:r>
      <w:r>
        <w:t xml:space="preserve">dužnik </w:t>
      </w:r>
      <w:r w:rsidRPr="00AE25A3">
        <w:t>namirivati mjesečno</w:t>
      </w:r>
      <w:r>
        <w:t>,</w:t>
      </w:r>
      <w:r w:rsidRPr="00AE25A3">
        <w:t xml:space="preserve"> </w:t>
      </w:r>
      <w:r>
        <w:t xml:space="preserve">najkasnije </w:t>
      </w:r>
      <w:r w:rsidRPr="00AE25A3">
        <w:t>do 15. u mjesecu za prethodni mjesec;</w:t>
      </w:r>
    </w:p>
    <w:p w:rsidRDefault="004E4485" w:rsidP="004E4485" w:rsidR="004E4485" w:rsidRPr="00A473B7">
      <w:pPr>
        <w:numPr>
          <w:ilvl w:val="0"/>
          <w:numId w:val="3"/>
        </w:numPr>
        <w:ind w:left="360"/>
        <w:jc w:val="both"/>
        <w:rPr>
          <w:bCs/>
        </w:rPr>
      </w:pPr>
      <w:r w:rsidRPr="002E4EB1">
        <w:rPr>
          <w:bCs/>
        </w:rPr>
        <w:t xml:space="preserve">tražbina vjerovnika </w:t>
      </w:r>
      <w:r>
        <w:t xml:space="preserve">MARIN SUŠANJ, Ulica Ivana </w:t>
      </w:r>
      <w:proofErr w:type="spellStart"/>
      <w:r>
        <w:t>Pošćića</w:t>
      </w:r>
      <w:proofErr w:type="spellEnd"/>
      <w:r>
        <w:t xml:space="preserve"> 6, Opatija</w:t>
      </w:r>
      <w:r w:rsidRPr="006811F7">
        <w:t xml:space="preserve"> </w:t>
      </w:r>
      <w:r w:rsidRPr="002E4EB1">
        <w:t xml:space="preserve">(OIB </w:t>
      </w:r>
      <w:r>
        <w:t>3836530130</w:t>
      </w:r>
      <w:r w:rsidRPr="002E4EB1">
        <w:t xml:space="preserve">) utvrđena je u ukupnom iznosu od </w:t>
      </w:r>
      <w:r>
        <w:t xml:space="preserve">1.661.962,88 </w:t>
      </w:r>
      <w:r w:rsidRPr="002E4EB1">
        <w:t>kn.</w:t>
      </w:r>
      <w:r w:rsidRPr="002E4EB1">
        <w:rPr>
          <w:bCs/>
        </w:rPr>
        <w:t xml:space="preserve"> </w:t>
      </w:r>
      <w:r>
        <w:rPr>
          <w:bCs/>
        </w:rPr>
        <w:t xml:space="preserve">U slučaju nastupa regresnog prava </w:t>
      </w:r>
      <w:proofErr w:type="spellStart"/>
      <w:r>
        <w:rPr>
          <w:bCs/>
        </w:rPr>
        <w:t>predstečajni</w:t>
      </w:r>
      <w:proofErr w:type="spellEnd"/>
      <w:r>
        <w:rPr>
          <w:bCs/>
        </w:rPr>
        <w:t xml:space="preserve"> vjerovnik otpušta dužniku dio utvrđene tražbine u iznosu od 50% regresne tražbine. Preostalih 50% regresne tražbine otplatit će se nakon isteka počeka od 12 mjeseci </w:t>
      </w:r>
      <w:r w:rsidRPr="00AE25A3">
        <w:t xml:space="preserve">u 48 jednakih mjesečnih anuiteta, bez kamata, računajući </w:t>
      </w:r>
      <w:r>
        <w:t xml:space="preserve">od dana nastupa regresnog prava. </w:t>
      </w:r>
      <w:r w:rsidRPr="00AE25A3">
        <w:t xml:space="preserve">Prvi anuitet dužnik će namiriti 15. u mjesecu, 12 mjeseci nakon </w:t>
      </w:r>
      <w:r>
        <w:t>nastanka regresnog prava,</w:t>
      </w:r>
      <w:r w:rsidRPr="00AE25A3">
        <w:t xml:space="preserve"> dok će svaki naredni anuitet </w:t>
      </w:r>
      <w:r>
        <w:t xml:space="preserve">dužnik </w:t>
      </w:r>
      <w:r w:rsidRPr="00AE25A3">
        <w:t>namirivati mjesečno</w:t>
      </w:r>
      <w:r>
        <w:t>,</w:t>
      </w:r>
      <w:r w:rsidRPr="00AE25A3">
        <w:t xml:space="preserve"> </w:t>
      </w:r>
      <w:r>
        <w:t xml:space="preserve">najkasnije </w:t>
      </w:r>
      <w:r w:rsidRPr="00AE25A3">
        <w:t>do 15. u mjesecu za prethodni mjesec;</w:t>
      </w:r>
    </w:p>
    <w:p w:rsidRDefault="004E4485" w:rsidP="004E4485" w:rsidR="004E4485" w:rsidRPr="00AE25A3">
      <w:pPr>
        <w:numPr>
          <w:ilvl w:val="0"/>
          <w:numId w:val="3"/>
        </w:numPr>
        <w:ind w:left="360"/>
        <w:jc w:val="both"/>
        <w:rPr>
          <w:bCs/>
        </w:rPr>
      </w:pPr>
      <w:r w:rsidRPr="002E4EB1">
        <w:rPr>
          <w:bCs/>
        </w:rPr>
        <w:t xml:space="preserve">tražbina vjerovnika </w:t>
      </w:r>
      <w:r>
        <w:t>LEA SUŠANJ-LUJO, Lastovska 40, Zagreb</w:t>
      </w:r>
      <w:r w:rsidRPr="006811F7">
        <w:t xml:space="preserve"> </w:t>
      </w:r>
      <w:r w:rsidRPr="002E4EB1">
        <w:t xml:space="preserve">(OIB </w:t>
      </w:r>
      <w:r>
        <w:t>19767167487</w:t>
      </w:r>
      <w:r w:rsidRPr="002E4EB1">
        <w:t xml:space="preserve">) utvrđena je u ukupnom iznosu od </w:t>
      </w:r>
      <w:r>
        <w:t xml:space="preserve">1.661.962,88 </w:t>
      </w:r>
      <w:r w:rsidRPr="002E4EB1">
        <w:t>kn.</w:t>
      </w:r>
      <w:r w:rsidRPr="002E4EB1">
        <w:rPr>
          <w:bCs/>
        </w:rPr>
        <w:t xml:space="preserve"> </w:t>
      </w:r>
      <w:r>
        <w:rPr>
          <w:bCs/>
        </w:rPr>
        <w:t xml:space="preserve">U slučaju nastupa regresnog prava </w:t>
      </w:r>
      <w:proofErr w:type="spellStart"/>
      <w:r>
        <w:rPr>
          <w:bCs/>
        </w:rPr>
        <w:t>predstečajni</w:t>
      </w:r>
      <w:proofErr w:type="spellEnd"/>
      <w:r>
        <w:rPr>
          <w:bCs/>
        </w:rPr>
        <w:t xml:space="preserve"> vjerovnik otpušta dužniku dio utvrđene tražbine u iznosu od 50% regresne tražbine. Preostalih 50% regresne tražbine otplatit će se nakon isteka počeka od 12 mjeseci </w:t>
      </w:r>
      <w:r w:rsidRPr="00AE25A3">
        <w:t xml:space="preserve">u 48 jednakih mjesečnih anuiteta, bez kamata, računajući </w:t>
      </w:r>
      <w:r>
        <w:t xml:space="preserve">od dana nastupa regresnog prava. </w:t>
      </w:r>
      <w:r w:rsidRPr="00AE25A3">
        <w:t xml:space="preserve">Prvi anuitet dužnik će namiriti 15. u mjesecu, 12 mjeseci nakon </w:t>
      </w:r>
      <w:r>
        <w:t xml:space="preserve">nastanka </w:t>
      </w:r>
      <w:r>
        <w:lastRenderedPageBreak/>
        <w:t>regresnog prava,</w:t>
      </w:r>
      <w:r w:rsidRPr="00AE25A3">
        <w:t xml:space="preserve"> dok će svaki naredni anuitet </w:t>
      </w:r>
      <w:r>
        <w:t xml:space="preserve">dužnik </w:t>
      </w:r>
      <w:r w:rsidRPr="00AE25A3">
        <w:t>namirivati mjesečno</w:t>
      </w:r>
      <w:r>
        <w:t>,</w:t>
      </w:r>
      <w:r w:rsidRPr="00AE25A3">
        <w:t xml:space="preserve"> </w:t>
      </w:r>
      <w:r>
        <w:t xml:space="preserve">najkasnije </w:t>
      </w:r>
      <w:r w:rsidRPr="00AE25A3">
        <w:t>do 15</w:t>
      </w:r>
      <w:r>
        <w:t>. u mjesecu za prethodni mjesec.</w:t>
      </w:r>
    </w:p>
    <w:p w:rsidRDefault="007A093D" w:rsidP="007F78D9" w:rsidR="007A093D" w:rsidRPr="0065620B">
      <w:pPr>
        <w:jc w:val="both"/>
        <w:rPr>
          <w:bCs/>
        </w:rPr>
      </w:pPr>
    </w:p>
    <w:p w:rsidRDefault="0064224F" w:rsidP="00AF02C3" w:rsidR="0064224F" w:rsidRPr="0065620B">
      <w:pPr>
        <w:jc w:val="both"/>
        <w:rPr>
          <w:bCs/>
        </w:rPr>
      </w:pPr>
      <w:r w:rsidRPr="0065620B">
        <w:t xml:space="preserve">II. </w:t>
      </w:r>
      <w:r w:rsidR="00AF02C3" w:rsidRPr="0065620B">
        <w:tab/>
      </w:r>
      <w:proofErr w:type="spellStart"/>
      <w:r w:rsidRPr="0065620B">
        <w:t>Predstečajna</w:t>
      </w:r>
      <w:proofErr w:type="spellEnd"/>
      <w:r w:rsidRPr="0065620B">
        <w:t xml:space="preserve"> nagodba je sklopljena kada </w:t>
      </w:r>
      <w:r w:rsidR="00CE23A2" w:rsidRPr="0065620B">
        <w:t xml:space="preserve">su je </w:t>
      </w:r>
      <w:r w:rsidRPr="0065620B">
        <w:t>potpi</w:t>
      </w:r>
      <w:r w:rsidR="00CE23A2" w:rsidRPr="0065620B">
        <w:t xml:space="preserve">sali </w:t>
      </w:r>
      <w:r w:rsidRPr="0065620B">
        <w:t>dužnik</w:t>
      </w:r>
      <w:r w:rsidR="00100462" w:rsidRPr="0065620B">
        <w:t xml:space="preserve"> </w:t>
      </w:r>
      <w:r w:rsidRPr="0065620B">
        <w:t>i vjerovni</w:t>
      </w:r>
      <w:r w:rsidR="00911EE1" w:rsidRPr="0065620B">
        <w:t>k</w:t>
      </w:r>
      <w:r w:rsidRPr="0065620B">
        <w:t xml:space="preserve"> čij</w:t>
      </w:r>
      <w:r w:rsidR="00911EE1" w:rsidRPr="0065620B">
        <w:t>a</w:t>
      </w:r>
      <w:r w:rsidRPr="0065620B">
        <w:t xml:space="preserve"> tražbin</w:t>
      </w:r>
      <w:r w:rsidR="00911EE1" w:rsidRPr="0065620B">
        <w:t>a</w:t>
      </w:r>
      <w:r w:rsidRPr="0065620B">
        <w:t xml:space="preserve"> čin</w:t>
      </w:r>
      <w:r w:rsidR="00911EE1" w:rsidRPr="0065620B">
        <w:t>i</w:t>
      </w:r>
      <w:r w:rsidRPr="0065620B">
        <w:t xml:space="preserve"> potrebnu većinu iz </w:t>
      </w:r>
      <w:r w:rsidR="00AF02C3" w:rsidRPr="0065620B">
        <w:t xml:space="preserve">članka </w:t>
      </w:r>
      <w:r w:rsidRPr="0065620B">
        <w:t>63. ZFPPN.</w:t>
      </w:r>
    </w:p>
    <w:p w:rsidRDefault="0064224F" w:rsidP="0064224F" w:rsidR="0064224F" w:rsidRPr="0065620B">
      <w:pPr>
        <w:ind w:firstLine="360"/>
        <w:jc w:val="both"/>
        <w:rPr>
          <w:bCs/>
        </w:rPr>
      </w:pPr>
    </w:p>
    <w:p w:rsidRDefault="0064224F" w:rsidP="00AF02C3" w:rsidR="0064224F" w:rsidRPr="0065620B">
      <w:pPr>
        <w:jc w:val="both"/>
      </w:pPr>
      <w:r w:rsidRPr="0065620B">
        <w:t>III.</w:t>
      </w:r>
      <w:r w:rsidR="00AF02C3" w:rsidRPr="0065620B">
        <w:tab/>
      </w:r>
      <w:proofErr w:type="spellStart"/>
      <w:r w:rsidRPr="0065620B">
        <w:t>Predstečajna</w:t>
      </w:r>
      <w:proofErr w:type="spellEnd"/>
      <w:r w:rsidRPr="0065620B">
        <w:t xml:space="preserve"> nagodba ima snagu ovršne isprave za sve vjerovnike čije su tražbine utvrđene.</w:t>
      </w:r>
    </w:p>
    <w:p w:rsidRDefault="0064224F" w:rsidP="0064224F" w:rsidR="0064224F" w:rsidRPr="0065620B">
      <w:pPr>
        <w:ind w:firstLine="360"/>
        <w:jc w:val="both"/>
        <w:rPr>
          <w:bCs/>
        </w:rPr>
      </w:pPr>
    </w:p>
    <w:p w:rsidRDefault="0064224F" w:rsidP="00AF02C3" w:rsidR="0064224F" w:rsidRPr="0065620B">
      <w:pPr>
        <w:jc w:val="both"/>
      </w:pPr>
      <w:r w:rsidRPr="0065620B">
        <w:t>IV.</w:t>
      </w:r>
      <w:r w:rsidR="00AF02C3" w:rsidRPr="0065620B">
        <w:tab/>
      </w:r>
      <w:r w:rsidRPr="0065620B">
        <w:t xml:space="preserve">Neispunjenjem obveza dužnika prema vjerovnicima ove </w:t>
      </w:r>
      <w:r w:rsidR="00AB047F" w:rsidRPr="0065620B">
        <w:t>n</w:t>
      </w:r>
      <w:r w:rsidRPr="0065620B">
        <w:t xml:space="preserve">agodbe, vjerovnik stječe pravo da na temelju ove </w:t>
      </w:r>
      <w:r w:rsidR="005F4446" w:rsidRPr="0065620B">
        <w:t>n</w:t>
      </w:r>
      <w:r w:rsidRPr="0065620B">
        <w:t>agodbe ispunjenje obveze traži izravno putem Financijske agencije.</w:t>
      </w:r>
    </w:p>
    <w:p w:rsidRDefault="0064224F" w:rsidP="0064224F" w:rsidR="0064224F" w:rsidRPr="0065620B">
      <w:pPr>
        <w:ind w:firstLine="360"/>
        <w:jc w:val="both"/>
      </w:pPr>
    </w:p>
    <w:p w:rsidRDefault="0064224F" w:rsidP="00AF02C3" w:rsidR="0064224F" w:rsidRPr="0065620B">
      <w:pPr>
        <w:jc w:val="both"/>
      </w:pPr>
      <w:r w:rsidRPr="0065620B">
        <w:t>V.</w:t>
      </w:r>
      <w:r w:rsidR="00AF02C3" w:rsidRPr="0065620B">
        <w:tab/>
      </w:r>
      <w:r w:rsidRPr="0065620B">
        <w:t>Ovo rješenje dostavlja se Financijskoj agenciji koja će isto po primitku bez odgode objaviti na svojim web-stranicama.</w:t>
      </w:r>
    </w:p>
    <w:p w:rsidRDefault="0064224F" w:rsidP="0064224F" w:rsidR="0064224F" w:rsidRPr="0065620B">
      <w:pPr>
        <w:ind w:firstLine="360"/>
        <w:jc w:val="both"/>
      </w:pPr>
    </w:p>
    <w:p w:rsidRDefault="0064224F" w:rsidP="00AF02C3" w:rsidR="0064224F" w:rsidRPr="0065620B">
      <w:pPr>
        <w:jc w:val="both"/>
      </w:pPr>
      <w:r w:rsidRPr="0065620B">
        <w:t>VI.</w:t>
      </w:r>
      <w:r w:rsidR="00AF02C3" w:rsidRPr="0065620B">
        <w:tab/>
      </w:r>
      <w:r w:rsidR="00166F24" w:rsidRPr="0065620B">
        <w:t>R</w:t>
      </w:r>
      <w:r w:rsidRPr="0065620B">
        <w:t xml:space="preserve">ješenje </w:t>
      </w:r>
      <w:r w:rsidR="00166F24" w:rsidRPr="0065620B">
        <w:t xml:space="preserve">će se po pravomoćnosti </w:t>
      </w:r>
      <w:r w:rsidRPr="0065620B">
        <w:t>dostav</w:t>
      </w:r>
      <w:r w:rsidR="00166F24" w:rsidRPr="0065620B">
        <w:t xml:space="preserve">iti </w:t>
      </w:r>
      <w:r w:rsidR="00CF4A0D">
        <w:t>sudskom</w:t>
      </w:r>
      <w:r w:rsidR="005F4446" w:rsidRPr="0065620B">
        <w:t xml:space="preserve"> </w:t>
      </w:r>
      <w:r w:rsidR="00100462" w:rsidRPr="0065620B">
        <w:t xml:space="preserve">nadležnom </w:t>
      </w:r>
      <w:r w:rsidR="005F4446" w:rsidRPr="0065620B">
        <w:t>registru,</w:t>
      </w:r>
      <w:r w:rsidRPr="0065620B">
        <w:t xml:space="preserve"> radi upisa činjenice sklapanja </w:t>
      </w:r>
      <w:proofErr w:type="spellStart"/>
      <w:r w:rsidRPr="0065620B">
        <w:t>predstečajne</w:t>
      </w:r>
      <w:proofErr w:type="spellEnd"/>
      <w:r w:rsidRPr="0065620B">
        <w:t xml:space="preserve"> nagodbe nad dužnikom</w:t>
      </w:r>
      <w:r w:rsidR="00397A71" w:rsidRPr="0065620B">
        <w:t>.</w:t>
      </w:r>
      <w:r w:rsidR="0094135F" w:rsidRPr="0065620B">
        <w:t xml:space="preserve"> </w:t>
      </w:r>
    </w:p>
    <w:p w:rsidRDefault="00C726AC" w:rsidP="002B35A0" w:rsidR="00C726AC" w:rsidRPr="0065620B">
      <w:pPr>
        <w:jc w:val="center"/>
      </w:pPr>
    </w:p>
    <w:p w:rsidRDefault="00F72526" w:rsidP="00C726AC" w:rsidR="00F72526" w:rsidRPr="0065620B">
      <w:pPr>
        <w:jc w:val="center"/>
      </w:pPr>
      <w:r w:rsidRPr="0065620B">
        <w:t>Obrazloženje</w:t>
      </w:r>
    </w:p>
    <w:p w:rsidRDefault="00AF02C3" w:rsidP="003957BD" w:rsidR="00AF02C3">
      <w:pPr>
        <w:jc w:val="both"/>
      </w:pPr>
    </w:p>
    <w:p w:rsidRDefault="00F72526" w:rsidP="008B4735" w:rsidR="00F72526" w:rsidRPr="003957BD">
      <w:pPr>
        <w:jc w:val="both"/>
      </w:pPr>
      <w:r w:rsidRPr="0065620B">
        <w:tab/>
        <w:t xml:space="preserve">Dužnik </w:t>
      </w:r>
      <w:r w:rsidR="004E4485" w:rsidRPr="004E4485">
        <w:t>EKIP d</w:t>
      </w:r>
      <w:r w:rsidR="00715518">
        <w:t xml:space="preserve">.o.o. </w:t>
      </w:r>
      <w:r w:rsidR="004E4485" w:rsidRPr="004E4485">
        <w:t xml:space="preserve">Opatija, </w:t>
      </w:r>
      <w:proofErr w:type="spellStart"/>
      <w:r w:rsidR="004E4485" w:rsidRPr="004E4485">
        <w:t>Dr</w:t>
      </w:r>
      <w:proofErr w:type="spellEnd"/>
      <w:r w:rsidR="004E4485" w:rsidRPr="004E4485">
        <w:t xml:space="preserve"> Ivana </w:t>
      </w:r>
      <w:proofErr w:type="spellStart"/>
      <w:r w:rsidR="004E4485" w:rsidRPr="004E4485">
        <w:t>Pošćića</w:t>
      </w:r>
      <w:proofErr w:type="spellEnd"/>
      <w:r w:rsidR="004E4485" w:rsidRPr="004E4485">
        <w:t xml:space="preserve"> 6 (</w:t>
      </w:r>
      <w:r w:rsidR="00715518">
        <w:t xml:space="preserve"> </w:t>
      </w:r>
      <w:r w:rsidR="004E4485" w:rsidRPr="004E4485">
        <w:t>OIB 68054422694 )</w:t>
      </w:r>
      <w:r w:rsidR="008B4735">
        <w:t xml:space="preserve"> </w:t>
      </w:r>
      <w:r w:rsidRPr="0065620B">
        <w:t>temeljem</w:t>
      </w:r>
      <w:r w:rsidR="00AF02C3" w:rsidRPr="0065620B">
        <w:t xml:space="preserve"> odre</w:t>
      </w:r>
      <w:r w:rsidR="003F2BAF" w:rsidRPr="0065620B">
        <w:t>d</w:t>
      </w:r>
      <w:r w:rsidR="00AF02C3" w:rsidRPr="0065620B">
        <w:t xml:space="preserve">be </w:t>
      </w:r>
      <w:r w:rsidRPr="0065620B">
        <w:t>članka 66. st</w:t>
      </w:r>
      <w:r w:rsidR="00AF02C3" w:rsidRPr="0065620B">
        <w:t xml:space="preserve">avak </w:t>
      </w:r>
      <w:r w:rsidRPr="0065620B">
        <w:t xml:space="preserve">1. Zakona o financijskom poslovanju i </w:t>
      </w:r>
      <w:proofErr w:type="spellStart"/>
      <w:r w:rsidRPr="0065620B">
        <w:t>predstečajnoj</w:t>
      </w:r>
      <w:proofErr w:type="spellEnd"/>
      <w:r w:rsidRPr="0065620B">
        <w:t xml:space="preserve"> nagodbi (</w:t>
      </w:r>
      <w:r w:rsidR="0094135F" w:rsidRPr="0065620B">
        <w:t>Narodne novine broj</w:t>
      </w:r>
      <w:r w:rsidRPr="0065620B">
        <w:t xml:space="preserve"> 108/12, 144/12, 81/13 i 112/13</w:t>
      </w:r>
      <w:r w:rsidR="006F4914" w:rsidRPr="0065620B">
        <w:t>,</w:t>
      </w:r>
      <w:r w:rsidR="00AF02C3" w:rsidRPr="0065620B">
        <w:t xml:space="preserve"> u daljnjem tekstu</w:t>
      </w:r>
      <w:r w:rsidRPr="0065620B">
        <w:t>: ZFPPN</w:t>
      </w:r>
      <w:r w:rsidR="00AF02C3" w:rsidRPr="0065620B">
        <w:t xml:space="preserve"> </w:t>
      </w:r>
      <w:r w:rsidRPr="0065620B">
        <w:t xml:space="preserve">) podnio </w:t>
      </w:r>
      <w:r w:rsidR="00887023" w:rsidRPr="0065620B">
        <w:t xml:space="preserve">je </w:t>
      </w:r>
      <w:r w:rsidRPr="0065620B">
        <w:t xml:space="preserve">sudu prijedlog za sklapanje </w:t>
      </w:r>
      <w:proofErr w:type="spellStart"/>
      <w:r w:rsidRPr="0065620B">
        <w:t>predstečajne</w:t>
      </w:r>
      <w:proofErr w:type="spellEnd"/>
      <w:r w:rsidRPr="0065620B">
        <w:t xml:space="preserve"> nagodbe. </w:t>
      </w:r>
    </w:p>
    <w:p w:rsidRDefault="003F2BAF" w:rsidP="003957BD" w:rsidR="003F2BAF" w:rsidRPr="0065620B">
      <w:pPr>
        <w:jc w:val="both"/>
      </w:pPr>
    </w:p>
    <w:p w:rsidRDefault="00F72526" w:rsidP="00F72526" w:rsidR="00D01801" w:rsidRPr="0065620B">
      <w:pPr>
        <w:jc w:val="both"/>
      </w:pPr>
      <w:r w:rsidRPr="0065620B">
        <w:tab/>
      </w:r>
      <w:r w:rsidR="00D01801" w:rsidRPr="0065620B">
        <w:t xml:space="preserve">Nakon što je </w:t>
      </w:r>
      <w:r w:rsidR="008D4E8A" w:rsidRPr="0065620B">
        <w:t xml:space="preserve">utvrđeno da su </w:t>
      </w:r>
      <w:r w:rsidR="00D01801" w:rsidRPr="0065620B">
        <w:t xml:space="preserve">ispunjene zakonske pretpostavke za sklapanje </w:t>
      </w:r>
      <w:proofErr w:type="spellStart"/>
      <w:r w:rsidR="00D01801" w:rsidRPr="0065620B">
        <w:t>pr</w:t>
      </w:r>
      <w:r w:rsidR="003F2BAF" w:rsidRPr="0065620B">
        <w:t>edstečajne</w:t>
      </w:r>
      <w:proofErr w:type="spellEnd"/>
      <w:r w:rsidR="003F2BAF" w:rsidRPr="0065620B">
        <w:t xml:space="preserve"> nagodbe propisane odredbom članka </w:t>
      </w:r>
      <w:r w:rsidR="00D01801" w:rsidRPr="0065620B">
        <w:t>66. st</w:t>
      </w:r>
      <w:r w:rsidR="003F2BAF" w:rsidRPr="0065620B">
        <w:t xml:space="preserve">avak </w:t>
      </w:r>
      <w:r w:rsidR="00D01801" w:rsidRPr="0065620B">
        <w:t>1.</w:t>
      </w:r>
      <w:r w:rsidR="00F41A01" w:rsidRPr="0065620B">
        <w:t xml:space="preserve"> do </w:t>
      </w:r>
      <w:r w:rsidR="00D01801" w:rsidRPr="0065620B">
        <w:t>4. ZFPPN</w:t>
      </w:r>
      <w:r w:rsidR="00F41A01" w:rsidRPr="0065620B">
        <w:t xml:space="preserve">, </w:t>
      </w:r>
      <w:r w:rsidR="008D4E8A" w:rsidRPr="0065620B">
        <w:t xml:space="preserve">sud je </w:t>
      </w:r>
      <w:r w:rsidR="00D01801" w:rsidRPr="0065620B">
        <w:t>odredio</w:t>
      </w:r>
      <w:r w:rsidR="00F41A01" w:rsidRPr="0065620B">
        <w:t xml:space="preserve"> </w:t>
      </w:r>
      <w:r w:rsidR="00D01801" w:rsidRPr="0065620B">
        <w:t xml:space="preserve">ročište radi sklapanja </w:t>
      </w:r>
      <w:proofErr w:type="spellStart"/>
      <w:r w:rsidR="00D01801" w:rsidRPr="0065620B">
        <w:t>predstečajne</w:t>
      </w:r>
      <w:proofErr w:type="spellEnd"/>
      <w:r w:rsidR="00D01801" w:rsidRPr="0065620B">
        <w:t xml:space="preserve"> nagodbe </w:t>
      </w:r>
      <w:r w:rsidR="0090503A" w:rsidRPr="0065620B">
        <w:t xml:space="preserve">na osnovu </w:t>
      </w:r>
      <w:r w:rsidR="003F2BAF" w:rsidRPr="0065620B">
        <w:t xml:space="preserve">odredbe </w:t>
      </w:r>
      <w:r w:rsidR="00D01801" w:rsidRPr="0065620B">
        <w:t>čl</w:t>
      </w:r>
      <w:r w:rsidR="003F2BAF" w:rsidRPr="0065620B">
        <w:t xml:space="preserve">anka </w:t>
      </w:r>
      <w:r w:rsidR="00D01801" w:rsidRPr="0065620B">
        <w:t xml:space="preserve"> 66. st</w:t>
      </w:r>
      <w:r w:rsidR="003F2BAF" w:rsidRPr="0065620B">
        <w:t>avak</w:t>
      </w:r>
      <w:r w:rsidR="00D01801" w:rsidRPr="0065620B">
        <w:t xml:space="preserve"> 5. ZFPPN.</w:t>
      </w:r>
    </w:p>
    <w:p w:rsidRDefault="003F2BAF" w:rsidP="00F72526" w:rsidR="003F2BAF" w:rsidRPr="0065620B">
      <w:pPr>
        <w:jc w:val="both"/>
      </w:pPr>
    </w:p>
    <w:p w:rsidRDefault="00D01801" w:rsidP="00F72526" w:rsidR="000E7D7B" w:rsidRPr="0065620B">
      <w:pPr>
        <w:jc w:val="both"/>
      </w:pPr>
      <w:r w:rsidRPr="0065620B">
        <w:tab/>
        <w:t xml:space="preserve">Oglas o ročištu radi sklapanja </w:t>
      </w:r>
      <w:proofErr w:type="spellStart"/>
      <w:r w:rsidRPr="0065620B">
        <w:t>predstečajne</w:t>
      </w:r>
      <w:proofErr w:type="spellEnd"/>
      <w:r w:rsidRPr="0065620B">
        <w:t xml:space="preserve"> nagodbe objavljen je isticanjem na </w:t>
      </w:r>
      <w:r w:rsidR="00887023" w:rsidRPr="0065620B">
        <w:t>mrežnoj stranici e</w:t>
      </w:r>
      <w:r w:rsidR="00834D71">
        <w:t>-</w:t>
      </w:r>
      <w:r w:rsidR="00465FD5">
        <w:t>O</w:t>
      </w:r>
      <w:r w:rsidRPr="0065620B">
        <w:t>glas</w:t>
      </w:r>
      <w:r w:rsidR="00834D71">
        <w:t>n</w:t>
      </w:r>
      <w:r w:rsidR="00465FD5">
        <w:t>a</w:t>
      </w:r>
      <w:r w:rsidR="000E7D7B" w:rsidRPr="0065620B">
        <w:t xml:space="preserve"> ploč</w:t>
      </w:r>
      <w:r w:rsidR="00465FD5">
        <w:t>a</w:t>
      </w:r>
      <w:r w:rsidR="000E7D7B" w:rsidRPr="0065620B">
        <w:t xml:space="preserve"> sud</w:t>
      </w:r>
      <w:r w:rsidR="00465FD5">
        <w:t>ova</w:t>
      </w:r>
      <w:r w:rsidR="000E7D7B" w:rsidRPr="0065620B">
        <w:t xml:space="preserve"> </w:t>
      </w:r>
      <w:r w:rsidR="000B1811" w:rsidRPr="0065620B">
        <w:t xml:space="preserve">dana </w:t>
      </w:r>
      <w:r w:rsidR="00465FD5" w:rsidRPr="00465FD5">
        <w:rPr>
          <w:bCs/>
        </w:rPr>
        <w:t>27. lipnja 2016</w:t>
      </w:r>
      <w:r w:rsidR="00A756B4" w:rsidRPr="00D82491">
        <w:rPr>
          <w:bCs/>
        </w:rPr>
        <w:t xml:space="preserve">. </w:t>
      </w:r>
      <w:r w:rsidR="00155F5B" w:rsidRPr="0065620B">
        <w:rPr>
          <w:bCs/>
        </w:rPr>
        <w:t xml:space="preserve">i na web-stranici Financijske agencije od </w:t>
      </w:r>
      <w:r w:rsidR="00465FD5" w:rsidRPr="00465FD5">
        <w:rPr>
          <w:bCs/>
        </w:rPr>
        <w:t>15. lipnja 2016</w:t>
      </w:r>
      <w:r w:rsidR="00A756B4" w:rsidRPr="00D82491">
        <w:rPr>
          <w:bCs/>
        </w:rPr>
        <w:t>.</w:t>
      </w:r>
      <w:r w:rsidR="00A756B4">
        <w:rPr>
          <w:bCs/>
        </w:rPr>
        <w:t xml:space="preserve">, </w:t>
      </w:r>
      <w:r w:rsidR="000E7D7B" w:rsidRPr="0065620B">
        <w:t xml:space="preserve">sukladno </w:t>
      </w:r>
      <w:r w:rsidR="003F2BAF" w:rsidRPr="0065620B">
        <w:t xml:space="preserve">odredbi članka </w:t>
      </w:r>
      <w:r w:rsidR="000E7D7B" w:rsidRPr="0065620B">
        <w:t>66. st</w:t>
      </w:r>
      <w:r w:rsidR="003F2BAF" w:rsidRPr="0065620B">
        <w:t>avak</w:t>
      </w:r>
      <w:r w:rsidR="000E7D7B" w:rsidRPr="0065620B">
        <w:t xml:space="preserve"> 6. ZFPPN, čime se smatra da su na ročište radi sklapanja </w:t>
      </w:r>
      <w:proofErr w:type="spellStart"/>
      <w:r w:rsidR="000E7D7B" w:rsidRPr="0065620B">
        <w:t>predstečajne</w:t>
      </w:r>
      <w:proofErr w:type="spellEnd"/>
      <w:r w:rsidR="000E7D7B" w:rsidRPr="0065620B">
        <w:t xml:space="preserve"> nagodbe uredno pozvani dužnik i vjerovni</w:t>
      </w:r>
      <w:r w:rsidR="00A756B4">
        <w:t>ci</w:t>
      </w:r>
      <w:r w:rsidR="000E7D7B" w:rsidRPr="0065620B">
        <w:t xml:space="preserve"> </w:t>
      </w:r>
      <w:proofErr w:type="spellStart"/>
      <w:r w:rsidR="000E7D7B" w:rsidRPr="0065620B">
        <w:t>predstečajne</w:t>
      </w:r>
      <w:proofErr w:type="spellEnd"/>
      <w:r w:rsidR="000E7D7B" w:rsidRPr="0065620B">
        <w:t xml:space="preserve"> nagodbe. </w:t>
      </w:r>
    </w:p>
    <w:p w:rsidRDefault="008D4E8A" w:rsidP="00F72526" w:rsidR="008D4E8A" w:rsidRPr="0065620B">
      <w:pPr>
        <w:jc w:val="both"/>
      </w:pPr>
    </w:p>
    <w:p w:rsidRDefault="000E7D7B" w:rsidP="00F72526" w:rsidR="00D01801" w:rsidRPr="0065620B">
      <w:pPr>
        <w:jc w:val="both"/>
      </w:pPr>
      <w:r w:rsidRPr="0065620B">
        <w:tab/>
        <w:t>Na ročištu</w:t>
      </w:r>
      <w:r w:rsidR="003F2BAF" w:rsidRPr="0065620B">
        <w:t xml:space="preserve"> za sklapanje </w:t>
      </w:r>
      <w:proofErr w:type="spellStart"/>
      <w:r w:rsidR="003F2BAF" w:rsidRPr="0065620B">
        <w:t>predstečajne</w:t>
      </w:r>
      <w:proofErr w:type="spellEnd"/>
      <w:r w:rsidR="003F2BAF" w:rsidRPr="0065620B">
        <w:t xml:space="preserve"> nagodb</w:t>
      </w:r>
      <w:r w:rsidR="00887098" w:rsidRPr="0065620B">
        <w:t>e</w:t>
      </w:r>
      <w:r w:rsidR="003F2BAF" w:rsidRPr="0065620B">
        <w:t xml:space="preserve"> održanom dana </w:t>
      </w:r>
      <w:r w:rsidR="00465FD5" w:rsidRPr="004E4485">
        <w:t>19. srpnja 2016</w:t>
      </w:r>
      <w:r w:rsidR="00887023" w:rsidRPr="0065620B">
        <w:t>.</w:t>
      </w:r>
      <w:r w:rsidRPr="0065620B">
        <w:t xml:space="preserve">  </w:t>
      </w:r>
      <w:r w:rsidR="00EF5E42">
        <w:t>čije su utvrđeno je da su tražbine vjerovnika utvrđene</w:t>
      </w:r>
      <w:r w:rsidR="00EF5E42" w:rsidRPr="00EF5E42">
        <w:t xml:space="preserve"> izvan ročišta rješenjem Financijske Agencije </w:t>
      </w:r>
      <w:proofErr w:type="spellStart"/>
      <w:r w:rsidR="00EF5E42" w:rsidRPr="00EF5E42">
        <w:t>posl</w:t>
      </w:r>
      <w:proofErr w:type="spellEnd"/>
      <w:r w:rsidR="00EF5E42" w:rsidRPr="00EF5E42">
        <w:t xml:space="preserve">. br. Klasa: UP-I/110/07/15-01/8473, </w:t>
      </w:r>
      <w:proofErr w:type="spellStart"/>
      <w:r w:rsidR="00EF5E42" w:rsidRPr="00EF5E42">
        <w:t>Ur</w:t>
      </w:r>
      <w:proofErr w:type="spellEnd"/>
      <w:r w:rsidR="00EF5E42" w:rsidRPr="00EF5E42">
        <w:t xml:space="preserve">. </w:t>
      </w:r>
      <w:proofErr w:type="spellStart"/>
      <w:r w:rsidR="00EF5E42" w:rsidRPr="00EF5E42">
        <w:t>br</w:t>
      </w:r>
      <w:proofErr w:type="spellEnd"/>
      <w:r w:rsidR="00EF5E42" w:rsidRPr="00EF5E42">
        <w:t xml:space="preserve">: 04-06-15-8473-37 od 10. prosinca 2015. u ukupnom iznosu u visini od 8.926.134,91 kn, </w:t>
      </w:r>
      <w:r w:rsidR="00EF5E42">
        <w:t xml:space="preserve">dok su </w:t>
      </w:r>
      <w:r w:rsidR="00EF5E42" w:rsidRPr="00EF5E42">
        <w:t>osporen</w:t>
      </w:r>
      <w:r w:rsidR="00EF5E42">
        <w:t xml:space="preserve">e </w:t>
      </w:r>
      <w:r w:rsidR="00EF5E42" w:rsidRPr="00EF5E42">
        <w:t>tražbin</w:t>
      </w:r>
      <w:r w:rsidR="00EF5E42">
        <w:t>e</w:t>
      </w:r>
      <w:r w:rsidR="00EF5E42" w:rsidRPr="00EF5E42">
        <w:t xml:space="preserve"> </w:t>
      </w:r>
      <w:r w:rsidR="00EF5E42">
        <w:t xml:space="preserve">u iznosu od </w:t>
      </w:r>
      <w:r w:rsidR="00EF5E42" w:rsidRPr="00EF5E42">
        <w:t>43.478,84 kn</w:t>
      </w:r>
      <w:r w:rsidR="00EF5E42">
        <w:t xml:space="preserve">, time da su </w:t>
      </w:r>
      <w:r w:rsidRPr="0065620B">
        <w:t xml:space="preserve">pristanak na </w:t>
      </w:r>
      <w:r w:rsidR="003F2BAF" w:rsidRPr="0065620B">
        <w:t xml:space="preserve">sklapanje predložene </w:t>
      </w:r>
      <w:proofErr w:type="spellStart"/>
      <w:r w:rsidR="003F2BAF" w:rsidRPr="0065620B">
        <w:t>predstečajne</w:t>
      </w:r>
      <w:proofErr w:type="spellEnd"/>
      <w:r w:rsidR="003F2BAF" w:rsidRPr="0065620B">
        <w:t xml:space="preserve"> nagodbe na osnovu </w:t>
      </w:r>
      <w:r w:rsidRPr="0065620B">
        <w:t>plan</w:t>
      </w:r>
      <w:r w:rsidR="003F2BAF" w:rsidRPr="0065620B">
        <w:t>a</w:t>
      </w:r>
      <w:r w:rsidRPr="0065620B">
        <w:t xml:space="preserve"> financijskog restrukturiranja </w:t>
      </w:r>
      <w:r w:rsidRPr="00EF5E42">
        <w:t>dali dužnik</w:t>
      </w:r>
      <w:r w:rsidR="001141D0" w:rsidRPr="00EF5E42">
        <w:t xml:space="preserve"> i</w:t>
      </w:r>
      <w:r w:rsidRPr="00EF5E42">
        <w:t xml:space="preserve"> vjerovni</w:t>
      </w:r>
      <w:r w:rsidR="00D6167B" w:rsidRPr="00EF5E42">
        <w:t>ci</w:t>
      </w:r>
      <w:r w:rsidR="001141D0" w:rsidRPr="00EF5E42">
        <w:t xml:space="preserve"> </w:t>
      </w:r>
      <w:r w:rsidRPr="00EF5E42">
        <w:t xml:space="preserve">koji </w:t>
      </w:r>
      <w:r w:rsidR="00D6167B" w:rsidRPr="00EF5E42">
        <w:t>su</w:t>
      </w:r>
      <w:r w:rsidR="00911EE1" w:rsidRPr="00EF5E42">
        <w:t xml:space="preserve"> </w:t>
      </w:r>
      <w:r w:rsidR="00887098" w:rsidRPr="00EF5E42">
        <w:t>sudjelova</w:t>
      </w:r>
      <w:r w:rsidR="00D6167B" w:rsidRPr="00EF5E42">
        <w:t>li</w:t>
      </w:r>
      <w:r w:rsidR="00887098" w:rsidRPr="00EF5E42">
        <w:t xml:space="preserve"> </w:t>
      </w:r>
      <w:r w:rsidRPr="00EF5E42">
        <w:t>u glasovanju s utvrđen</w:t>
      </w:r>
      <w:r w:rsidR="00D6167B" w:rsidRPr="00EF5E42">
        <w:t>im</w:t>
      </w:r>
      <w:r w:rsidRPr="00EF5E42">
        <w:t xml:space="preserve"> tražbin</w:t>
      </w:r>
      <w:r w:rsidR="00D6167B" w:rsidRPr="00EF5E42">
        <w:t>ama</w:t>
      </w:r>
      <w:r w:rsidRPr="00EF5E42">
        <w:t xml:space="preserve"> u </w:t>
      </w:r>
      <w:r w:rsidR="0064224F" w:rsidRPr="00EF5E42">
        <w:t xml:space="preserve">iznosu od </w:t>
      </w:r>
      <w:r w:rsidR="00EF5E42" w:rsidRPr="00EF5E42">
        <w:rPr>
          <w:color w:val="000000"/>
        </w:rPr>
        <w:t xml:space="preserve">6.225.181,92 </w:t>
      </w:r>
      <w:r w:rsidR="0071469E" w:rsidRPr="00EF5E42">
        <w:t>kn</w:t>
      </w:r>
      <w:r w:rsidR="00517483" w:rsidRPr="00EF5E42">
        <w:rPr>
          <w:bCs/>
        </w:rPr>
        <w:t>,</w:t>
      </w:r>
      <w:r w:rsidRPr="00EF5E42">
        <w:t xml:space="preserve"> </w:t>
      </w:r>
      <w:r w:rsidR="00EF5E42">
        <w:t xml:space="preserve">te da te </w:t>
      </w:r>
      <w:r w:rsidRPr="0065620B">
        <w:t>tražbin</w:t>
      </w:r>
      <w:r w:rsidR="00C526B6">
        <w:t>e</w:t>
      </w:r>
      <w:r w:rsidRPr="0065620B">
        <w:t xml:space="preserve"> čin</w:t>
      </w:r>
      <w:r w:rsidR="00C526B6">
        <w:t>e</w:t>
      </w:r>
      <w:r w:rsidRPr="0065620B">
        <w:t xml:space="preserve"> potrebnu većinu iz </w:t>
      </w:r>
      <w:r w:rsidR="00887098" w:rsidRPr="0065620B">
        <w:t xml:space="preserve">odredbe </w:t>
      </w:r>
      <w:r w:rsidRPr="0065620B">
        <w:t>čl</w:t>
      </w:r>
      <w:r w:rsidR="006F4914" w:rsidRPr="0065620B">
        <w:t>anka</w:t>
      </w:r>
      <w:r w:rsidRPr="0065620B">
        <w:t xml:space="preserve"> 63. st</w:t>
      </w:r>
      <w:r w:rsidR="003F2BAF" w:rsidRPr="0065620B">
        <w:t>avak</w:t>
      </w:r>
      <w:r w:rsidRPr="0065620B">
        <w:t xml:space="preserve"> 2. ZFPPN.</w:t>
      </w:r>
    </w:p>
    <w:p w:rsidRDefault="003F2BAF" w:rsidP="00F72526" w:rsidR="003F2BAF" w:rsidRPr="0065620B">
      <w:pPr>
        <w:jc w:val="both"/>
      </w:pPr>
    </w:p>
    <w:p w:rsidRDefault="000E7D7B" w:rsidP="00887098" w:rsidR="00887098" w:rsidRPr="0065620B">
      <w:pPr>
        <w:jc w:val="both"/>
      </w:pPr>
      <w:r w:rsidRPr="0065620B">
        <w:tab/>
      </w:r>
      <w:r w:rsidR="00887098" w:rsidRPr="0065620B">
        <w:t>Odre</w:t>
      </w:r>
      <w:r w:rsidR="003E3E4D" w:rsidRPr="0065620B">
        <w:t>dbom članka 66. stavak 9. ZFPPN</w:t>
      </w:r>
      <w:r w:rsidR="00887098" w:rsidRPr="0065620B">
        <w:t xml:space="preserve"> propisano je da će sud rješenjem odobriti sklapanje </w:t>
      </w:r>
      <w:proofErr w:type="spellStart"/>
      <w:r w:rsidR="00887098" w:rsidRPr="0065620B">
        <w:t>predstečajne</w:t>
      </w:r>
      <w:proofErr w:type="spellEnd"/>
      <w:r w:rsidR="00887098" w:rsidRPr="0065620B">
        <w:t xml:space="preserve"> nagodbe ako su na ročištu za sklapanje </w:t>
      </w:r>
      <w:proofErr w:type="spellStart"/>
      <w:r w:rsidR="00887098" w:rsidRPr="0065620B">
        <w:t>predstečajne</w:t>
      </w:r>
      <w:proofErr w:type="spellEnd"/>
      <w:r w:rsidR="00887098" w:rsidRPr="0065620B">
        <w:t xml:space="preserve"> nagodbe svoj pristanak dali dužnik i vjerovnici čije tražbine čine potrebnu većinu iz članka 63. tog Zakona, te ako utvrdi, da je sadržaj predložene nagodbe u skladu s općim pravilima o sudskoj nagodbi, te da je njezin sadržaj u bitnim sastojcima odgovarajući prihvaćenom planu financijskog i operativnog restrukturiranja dužnika.</w:t>
      </w:r>
    </w:p>
    <w:p w:rsidRDefault="00887098" w:rsidP="00887098" w:rsidR="00887098" w:rsidRPr="0065620B">
      <w:pPr>
        <w:jc w:val="both"/>
      </w:pPr>
    </w:p>
    <w:p w:rsidRDefault="00887098" w:rsidP="00887098" w:rsidR="000E7D7B" w:rsidRPr="0065620B">
      <w:pPr>
        <w:ind w:firstLine="708"/>
        <w:jc w:val="both"/>
      </w:pPr>
      <w:r w:rsidRPr="0065620B">
        <w:t xml:space="preserve">Kako su na ročištu za sklapanje </w:t>
      </w:r>
      <w:proofErr w:type="spellStart"/>
      <w:r w:rsidRPr="0065620B">
        <w:t>predstečajne</w:t>
      </w:r>
      <w:proofErr w:type="spellEnd"/>
      <w:r w:rsidRPr="0065620B">
        <w:t xml:space="preserve"> nagodbe svoj pristanak dali dužnik</w:t>
      </w:r>
      <w:r w:rsidR="00911EE1" w:rsidRPr="0065620B">
        <w:t xml:space="preserve"> i </w:t>
      </w:r>
      <w:r w:rsidR="001141D0" w:rsidRPr="0065620B">
        <w:t>v</w:t>
      </w:r>
      <w:r w:rsidRPr="0065620B">
        <w:t>jerovni</w:t>
      </w:r>
      <w:r w:rsidR="003E3E4D" w:rsidRPr="0065620B">
        <w:t>ci</w:t>
      </w:r>
      <w:r w:rsidR="001141D0" w:rsidRPr="0065620B">
        <w:t xml:space="preserve"> </w:t>
      </w:r>
      <w:r w:rsidRPr="0065620B">
        <w:t>čij</w:t>
      </w:r>
      <w:r w:rsidR="003E3E4D" w:rsidRPr="0065620B">
        <w:t>e</w:t>
      </w:r>
      <w:r w:rsidRPr="0065620B">
        <w:t xml:space="preserve"> tražbin</w:t>
      </w:r>
      <w:r w:rsidR="003E3E4D" w:rsidRPr="0065620B">
        <w:t>e</w:t>
      </w:r>
      <w:r w:rsidRPr="0065620B">
        <w:t xml:space="preserve"> čin</w:t>
      </w:r>
      <w:r w:rsidR="003E3E4D" w:rsidRPr="0065620B">
        <w:t>e</w:t>
      </w:r>
      <w:r w:rsidRPr="0065620B">
        <w:t xml:space="preserve"> potrebnu većinu propisanu odredbom članka 63. ZFPPN, kako je utvrđeno da je sadržaj predložene nagodbe u skladu s općim pravilima o sudskoj nagodbi, te da je njezin sadržaj u bitnim sastojcima odgovarajući prihvaćenom planu financijskog i operativnog restrukturiranja dužnika</w:t>
      </w:r>
      <w:r w:rsidR="000E7D7B" w:rsidRPr="0065620B">
        <w:t>,</w:t>
      </w:r>
      <w:r w:rsidR="00F41A01" w:rsidRPr="0065620B">
        <w:t xml:space="preserve"> temeljem </w:t>
      </w:r>
      <w:r w:rsidR="0094135F" w:rsidRPr="0065620B">
        <w:t xml:space="preserve">navedene odredbe </w:t>
      </w:r>
      <w:r w:rsidR="00F41A01" w:rsidRPr="0065620B">
        <w:t>čl</w:t>
      </w:r>
      <w:r w:rsidR="003F2BAF" w:rsidRPr="0065620B">
        <w:t xml:space="preserve">anka </w:t>
      </w:r>
      <w:r w:rsidR="00F41A01" w:rsidRPr="0065620B">
        <w:t>66. st</w:t>
      </w:r>
      <w:r w:rsidR="003F2BAF" w:rsidRPr="0065620B">
        <w:t>avak</w:t>
      </w:r>
      <w:r w:rsidR="00F41A01" w:rsidRPr="0065620B">
        <w:t xml:space="preserve"> 9. </w:t>
      </w:r>
      <w:r w:rsidR="00CF43AD" w:rsidRPr="0065620B">
        <w:t xml:space="preserve">ZFPPN </w:t>
      </w:r>
      <w:r w:rsidR="0094135F" w:rsidRPr="0065620B">
        <w:t xml:space="preserve">valjalo je </w:t>
      </w:r>
      <w:r w:rsidR="00F41A01" w:rsidRPr="0065620B">
        <w:t>odluč</w:t>
      </w:r>
      <w:r w:rsidR="0094135F" w:rsidRPr="0065620B">
        <w:t xml:space="preserve">iti kao </w:t>
      </w:r>
      <w:r w:rsidR="0090503A" w:rsidRPr="0065620B">
        <w:t>pod točkom I. izreke ovog rješenja</w:t>
      </w:r>
      <w:r w:rsidR="0094135F" w:rsidRPr="0065620B">
        <w:t>.</w:t>
      </w:r>
    </w:p>
    <w:p w:rsidRDefault="0094135F" w:rsidP="00887098" w:rsidR="0094135F" w:rsidRPr="0065620B">
      <w:pPr>
        <w:ind w:firstLine="708"/>
        <w:jc w:val="both"/>
      </w:pPr>
    </w:p>
    <w:p w:rsidRDefault="0090503A" w:rsidP="0090503A" w:rsidR="0090503A" w:rsidRPr="0065620B">
      <w:pPr>
        <w:ind w:firstLine="708"/>
        <w:jc w:val="both"/>
        <w:rPr>
          <w:bCs/>
        </w:rPr>
      </w:pPr>
      <w:r w:rsidRPr="0065620B">
        <w:t xml:space="preserve">Na osnovu odredbe članka 66. stavak 11. ZFPPN utvrđeno je kao pod </w:t>
      </w:r>
      <w:r w:rsidR="00E20C6C" w:rsidRPr="0065620B">
        <w:t xml:space="preserve">točkom </w:t>
      </w:r>
      <w:r w:rsidRPr="0065620B">
        <w:t>II</w:t>
      </w:r>
      <w:r w:rsidR="00E20C6C" w:rsidRPr="0065620B">
        <w:t>.</w:t>
      </w:r>
      <w:r w:rsidRPr="0065620B">
        <w:t xml:space="preserve"> izreke ovog rješenja da je </w:t>
      </w:r>
      <w:proofErr w:type="spellStart"/>
      <w:r w:rsidRPr="0065620B">
        <w:t>predstečajna</w:t>
      </w:r>
      <w:proofErr w:type="spellEnd"/>
      <w:r w:rsidRPr="0065620B">
        <w:t xml:space="preserve"> nagodba sklopljena kada je potpišu dužnik i vjerovnici čije tražbine čine potrebnu većinu iz članka 63. ZFPPN.</w:t>
      </w:r>
    </w:p>
    <w:p w:rsidRDefault="0090503A" w:rsidP="0090503A" w:rsidR="0090503A" w:rsidRPr="0065620B">
      <w:pPr>
        <w:ind w:firstLine="360"/>
        <w:jc w:val="both"/>
        <w:rPr>
          <w:bCs/>
        </w:rPr>
      </w:pPr>
    </w:p>
    <w:p w:rsidRDefault="0090503A" w:rsidP="0090503A" w:rsidR="0090503A" w:rsidRPr="0065620B">
      <w:pPr>
        <w:ind w:firstLine="708"/>
        <w:jc w:val="both"/>
      </w:pPr>
      <w:r w:rsidRPr="0065620B">
        <w:t xml:space="preserve">Budući je odredbom članka 66. stavak 13. ZFPPN propisano da </w:t>
      </w:r>
      <w:proofErr w:type="spellStart"/>
      <w:r w:rsidRPr="0065620B">
        <w:t>predstečajna</w:t>
      </w:r>
      <w:proofErr w:type="spellEnd"/>
      <w:r w:rsidRPr="0065620B">
        <w:t xml:space="preserve"> nagodba ima snagu ovršne isprave za sve vjerovnike čije su tražbine utvrđene, valjalo je utvrditi kao pod točkom III</w:t>
      </w:r>
      <w:r w:rsidR="00E20C6C" w:rsidRPr="0065620B">
        <w:t>.</w:t>
      </w:r>
      <w:r w:rsidRPr="0065620B">
        <w:t xml:space="preserve"> i IV</w:t>
      </w:r>
      <w:r w:rsidR="00E20C6C" w:rsidRPr="0065620B">
        <w:t>.</w:t>
      </w:r>
      <w:r w:rsidRPr="0065620B">
        <w:t xml:space="preserve"> izreke ovog rješenja.</w:t>
      </w:r>
    </w:p>
    <w:p w:rsidRDefault="0090503A" w:rsidP="0090503A" w:rsidR="0090503A" w:rsidRPr="0065620B">
      <w:pPr>
        <w:ind w:firstLine="360"/>
        <w:jc w:val="both"/>
        <w:rPr>
          <w:bCs/>
        </w:rPr>
      </w:pPr>
    </w:p>
    <w:p w:rsidRDefault="0090503A" w:rsidP="00F4773D" w:rsidR="0090503A" w:rsidRPr="0065620B">
      <w:pPr>
        <w:jc w:val="both"/>
      </w:pPr>
      <w:r w:rsidRPr="0065620B">
        <w:tab/>
      </w:r>
      <w:r w:rsidR="00F4773D" w:rsidRPr="0065620B">
        <w:t xml:space="preserve">Temeljem </w:t>
      </w:r>
      <w:r w:rsidRPr="0065620B">
        <w:t>odredbe članka 66. stavak 12. ZFPPN odlučeno je kao pod točkom V. izreke ovog rješenja</w:t>
      </w:r>
      <w:r w:rsidR="00004C91" w:rsidRPr="0065620B">
        <w:t>,</w:t>
      </w:r>
      <w:r w:rsidR="00F4773D" w:rsidRPr="0065620B">
        <w:t xml:space="preserve"> dok je na osnovu odredbe članka 84. stavak 2. ZFPPN odlučeno kao pod točkom VI</w:t>
      </w:r>
      <w:r w:rsidR="00E20C6C" w:rsidRPr="0065620B">
        <w:t>.</w:t>
      </w:r>
      <w:r w:rsidR="00F4773D" w:rsidRPr="0065620B">
        <w:t xml:space="preserve"> izreke ovog rješenja.</w:t>
      </w:r>
    </w:p>
    <w:p w:rsidRDefault="0090503A" w:rsidP="00F72526" w:rsidR="00F4773D" w:rsidRPr="0065620B">
      <w:pPr>
        <w:jc w:val="both"/>
      </w:pPr>
      <w:r w:rsidRPr="0065620B">
        <w:tab/>
      </w:r>
    </w:p>
    <w:p w:rsidRDefault="008D0135" w:rsidP="008D0135" w:rsidR="008D0135" w:rsidRPr="0065620B">
      <w:pPr>
        <w:jc w:val="center"/>
      </w:pPr>
      <w:r w:rsidRPr="0065620B">
        <w:t>U Rijeci,</w:t>
      </w:r>
      <w:r w:rsidR="003254CE" w:rsidRPr="0065620B">
        <w:t xml:space="preserve"> </w:t>
      </w:r>
      <w:r w:rsidR="004E4485" w:rsidRPr="004E4485">
        <w:t>19. srpnja 2016</w:t>
      </w:r>
      <w:r w:rsidRPr="0065620B">
        <w:t xml:space="preserve">. </w:t>
      </w:r>
      <w:r w:rsidR="003F2BAF" w:rsidRPr="0065620B">
        <w:t xml:space="preserve"> </w:t>
      </w:r>
    </w:p>
    <w:p w:rsidRDefault="00BD007D" w:rsidP="00736239" w:rsidR="00BD007D" w:rsidRPr="0065620B"/>
    <w:p w:rsidRDefault="008D0135" w:rsidP="003F2BAF" w:rsidR="008D0135" w:rsidRPr="0065620B">
      <w:pPr>
        <w:ind w:left="7080"/>
      </w:pPr>
      <w:r w:rsidRPr="0065620B">
        <w:t>Sudac</w:t>
      </w:r>
    </w:p>
    <w:p w:rsidRDefault="003F2BAF" w:rsidP="00CC1487" w:rsidR="00E53F3F" w:rsidRPr="0065620B">
      <w:pPr>
        <w:ind w:left="7080"/>
      </w:pPr>
      <w:r w:rsidRPr="0065620B">
        <w:t>Liljana Ugrin</w:t>
      </w:r>
    </w:p>
    <w:p w:rsidRDefault="00CC1487" w:rsidP="00CC1487" w:rsidR="00CC1487" w:rsidRPr="0065620B">
      <w:pPr>
        <w:ind w:left="7080"/>
      </w:pPr>
    </w:p>
    <w:p w:rsidRDefault="00155F5B" w:rsidP="008D0135" w:rsidR="00155F5B" w:rsidRPr="0065620B">
      <w:pPr>
        <w:rPr>
          <w:rFonts w:cs="Arial"/>
        </w:rPr>
      </w:pPr>
    </w:p>
    <w:p w:rsidRDefault="00E82239" w:rsidP="008D0135" w:rsidR="00E82239">
      <w:pPr>
        <w:rPr>
          <w:rFonts w:cs="Arial"/>
        </w:rPr>
      </w:pPr>
    </w:p>
    <w:p w:rsidRDefault="00E82239" w:rsidP="008D0135" w:rsidR="00E82239">
      <w:pPr>
        <w:rPr>
          <w:rFonts w:cs="Arial"/>
        </w:rPr>
      </w:pPr>
    </w:p>
    <w:p w:rsidRDefault="008D0135" w:rsidP="008D0135" w:rsidR="008D0135" w:rsidRPr="0065620B">
      <w:pPr>
        <w:rPr>
          <w:rFonts w:cs="Arial"/>
        </w:rPr>
      </w:pPr>
      <w:r w:rsidRPr="0065620B">
        <w:rPr>
          <w:rFonts w:cs="Arial"/>
        </w:rPr>
        <w:t>UPUTA O PRAVNOM LIJEKU:</w:t>
      </w:r>
    </w:p>
    <w:p w:rsidRDefault="008D0135" w:rsidP="008D0135" w:rsidR="008D0135" w:rsidRPr="0065620B">
      <w:pPr>
        <w:jc w:val="both"/>
        <w:rPr>
          <w:rFonts w:cs="Arial"/>
        </w:rPr>
      </w:pPr>
      <w:r w:rsidRPr="0065620B">
        <w:rPr>
          <w:rFonts w:cs="Arial"/>
        </w:rPr>
        <w:t>Protiv rješenja dopuštena je žalba Visokom trgovačkom sudu Republike Hrvatske.</w:t>
      </w:r>
      <w:r w:rsidR="008D4E8A" w:rsidRPr="0065620B">
        <w:rPr>
          <w:rFonts w:cs="Arial"/>
        </w:rPr>
        <w:t xml:space="preserve"> </w:t>
      </w:r>
      <w:r w:rsidRPr="0065620B">
        <w:rPr>
          <w:rFonts w:cs="Arial"/>
        </w:rPr>
        <w:t xml:space="preserve">Žalba se podnosi putem ovog suda, u tri primjerka, u roku od 8 dana od dana dostave prijepisa ovog rješenja. </w:t>
      </w:r>
    </w:p>
    <w:p w:rsidRDefault="002B35A0" w:rsidP="002B35A0" w:rsidR="002B35A0" w:rsidRPr="0065620B">
      <w:pPr>
        <w:jc w:val="center"/>
      </w:pPr>
    </w:p>
    <w:p w:rsidRDefault="008D0135" w:rsidP="002B35A0" w:rsidR="008D0135" w:rsidRPr="0065620B">
      <w:pPr>
        <w:jc w:val="center"/>
      </w:pPr>
    </w:p>
    <w:p w:rsidRDefault="008D0135" w:rsidP="002B35A0" w:rsidR="008D0135" w:rsidRPr="0065620B">
      <w:pPr>
        <w:jc w:val="center"/>
      </w:pPr>
    </w:p>
    <w:p w:rsidRDefault="008D0135" w:rsidP="008D0135" w:rsidR="008D0135" w:rsidRPr="0065620B">
      <w:pPr>
        <w:jc w:val="both"/>
      </w:pPr>
      <w:r w:rsidRPr="0065620B">
        <w:t>DNA</w:t>
      </w:r>
    </w:p>
    <w:p w:rsidRDefault="007F78D9" w:rsidP="00332EC7" w:rsidR="008D4E8A" w:rsidRPr="0065620B">
      <w:pPr>
        <w:numPr>
          <w:ilvl w:val="0"/>
          <w:numId w:val="2"/>
        </w:numPr>
        <w:jc w:val="both"/>
      </w:pPr>
      <w:bookmarkStart w:name="_GoBack" w:id="0"/>
      <w:bookmarkEnd w:id="0"/>
      <w:r w:rsidRPr="0065620B">
        <w:t>R</w:t>
      </w:r>
      <w:r w:rsidR="008D4E8A" w:rsidRPr="0065620B">
        <w:t xml:space="preserve">ješenje dostaviti </w:t>
      </w:r>
    </w:p>
    <w:p w:rsidRDefault="008D0135" w:rsidP="00332EC7" w:rsidR="0067589A" w:rsidRPr="0065620B">
      <w:pPr>
        <w:numPr>
          <w:ilvl w:val="0"/>
          <w:numId w:val="1"/>
        </w:numPr>
        <w:jc w:val="both"/>
      </w:pPr>
      <w:r w:rsidRPr="0065620B">
        <w:t>dužnik</w:t>
      </w:r>
      <w:r w:rsidR="0064224F" w:rsidRPr="0065620B">
        <w:t>u</w:t>
      </w:r>
    </w:p>
    <w:p w:rsidRDefault="008D0135" w:rsidP="00332EC7" w:rsidR="008D4E8A" w:rsidRPr="0065620B">
      <w:pPr>
        <w:numPr>
          <w:ilvl w:val="0"/>
          <w:numId w:val="1"/>
        </w:numPr>
        <w:jc w:val="both"/>
      </w:pPr>
      <w:r w:rsidRPr="0065620B">
        <w:t>FINA</w:t>
      </w:r>
      <w:r w:rsidR="008D4E8A" w:rsidRPr="0065620B">
        <w:t xml:space="preserve"> </w:t>
      </w:r>
      <w:r w:rsidR="00155F5B" w:rsidRPr="0065620B">
        <w:t xml:space="preserve">Rijeka </w:t>
      </w:r>
      <w:r w:rsidR="008D4E8A" w:rsidRPr="0065620B">
        <w:t xml:space="preserve">radi objave na web stranicama </w:t>
      </w:r>
    </w:p>
    <w:p w:rsidRDefault="00984FC6" w:rsidP="00332EC7" w:rsidR="008D0135" w:rsidRPr="0065620B">
      <w:pPr>
        <w:numPr>
          <w:ilvl w:val="0"/>
          <w:numId w:val="1"/>
        </w:numPr>
        <w:jc w:val="both"/>
      </w:pPr>
      <w:r>
        <w:t>sudskom</w:t>
      </w:r>
      <w:r w:rsidR="008D4E8A" w:rsidRPr="0065620B">
        <w:t xml:space="preserve"> registru po </w:t>
      </w:r>
      <w:r w:rsidR="008D0135" w:rsidRPr="0065620B">
        <w:t xml:space="preserve"> pravomoćnosti</w:t>
      </w:r>
    </w:p>
    <w:p w:rsidRDefault="00812CC8" w:rsidP="00332EC7" w:rsidR="008D0135" w:rsidRPr="0065620B">
      <w:pPr>
        <w:numPr>
          <w:ilvl w:val="0"/>
          <w:numId w:val="2"/>
        </w:numPr>
        <w:jc w:val="both"/>
      </w:pPr>
      <w:r w:rsidRPr="0065620B">
        <w:t>R</w:t>
      </w:r>
      <w:r w:rsidR="007F78D9" w:rsidRPr="0065620B">
        <w:t xml:space="preserve">ješenje objaviti </w:t>
      </w:r>
      <w:r w:rsidR="008D4E8A" w:rsidRPr="0065620B">
        <w:t xml:space="preserve">na </w:t>
      </w:r>
      <w:r w:rsidR="007F78D9" w:rsidRPr="0065620B">
        <w:t xml:space="preserve">mrežnoj stranici e-oglasne ploče suda </w:t>
      </w:r>
      <w:r w:rsidR="008D4E8A" w:rsidRPr="0065620B">
        <w:t xml:space="preserve"> </w:t>
      </w:r>
    </w:p>
    <w:p w:rsidRDefault="008D0135" w:rsidP="008D0135" w:rsidR="008D0135" w:rsidRPr="0065620B">
      <w:pPr>
        <w:jc w:val="both"/>
      </w:pPr>
    </w:p>
    <w:p w:rsidRDefault="008D0135" w:rsidP="002B35A0" w:rsidR="008E419B" w:rsidRPr="0065620B">
      <w:pPr>
        <w:jc w:val="both"/>
      </w:pPr>
      <w:r w:rsidRPr="0065620B">
        <w:t>U Rijeci,</w:t>
      </w:r>
      <w:r w:rsidR="0064224F" w:rsidRPr="0065620B">
        <w:t xml:space="preserve"> </w:t>
      </w:r>
      <w:r w:rsidR="004E4485">
        <w:t>22</w:t>
      </w:r>
      <w:r w:rsidR="004E4485" w:rsidRPr="004E4485">
        <w:t>. srpnja 2016</w:t>
      </w:r>
      <w:r w:rsidRPr="0065620B">
        <w:t>.</w:t>
      </w:r>
      <w:r w:rsidR="008D4E8A" w:rsidRPr="0065620B">
        <w:t xml:space="preserve">                                              </w:t>
      </w:r>
      <w:r w:rsidR="00812CC8" w:rsidRPr="0065620B">
        <w:t>S</w:t>
      </w:r>
      <w:r w:rsidR="008D4E8A" w:rsidRPr="0065620B">
        <w:t xml:space="preserve">udac </w:t>
      </w:r>
    </w:p>
    <w:sectPr w:rsidR="008E419B" w:rsidRPr="0065620B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268E" w:rsidR="0003268E">
      <w:r>
        <w:separator/>
      </w:r>
    </w:p>
  </w:endnote>
  <w:endnote w:id="0" w:type="continuationSeparator">
    <w:p w:rsidRDefault="0003268E" w:rsidR="000326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5E42" w:rsidP="006C3A89" w:rsidR="00EF5E4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F5E42" w:rsidR="00EF5E4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5E42" w:rsidP="006C3A89" w:rsidR="00EF5E4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4CB8">
      <w:rPr>
        <w:rStyle w:val="Brojstranice"/>
        <w:noProof/>
      </w:rPr>
      <w:t>16</w:t>
    </w:r>
    <w:r>
      <w:rPr>
        <w:rStyle w:val="Brojstranice"/>
      </w:rPr>
      <w:fldChar w:fldCharType="end"/>
    </w:r>
  </w:p>
  <w:p w:rsidRDefault="00EF5E42" w:rsidR="00EF5E4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268E" w:rsidR="0003268E">
      <w:r>
        <w:separator/>
      </w:r>
    </w:p>
  </w:footnote>
  <w:footnote w:id="0" w:type="continuationSeparator">
    <w:p w:rsidRDefault="0003268E" w:rsidR="000326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5E42" w:rsidP="00082694" w:rsidR="00EF5E42">
    <w:pPr>
      <w:pStyle w:val="Zaglavlje"/>
      <w:jc w:val="right"/>
    </w:pPr>
    <w:r>
      <w:tab/>
      <w:t xml:space="preserve">                                                                                           Poslovni broj 7 </w:t>
    </w:r>
    <w:proofErr w:type="spellStart"/>
    <w:r>
      <w:t>Stpn</w:t>
    </w:r>
    <w:proofErr w:type="spellEnd"/>
    <w:r>
      <w:t xml:space="preserve">-25/16-9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570DA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0FD2544"/>
    <w:multiLevelType w:val="hybridMultilevel"/>
    <w:tmpl w:val="F9C8F5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27A339B"/>
    <w:multiLevelType w:val="hybridMultilevel"/>
    <w:tmpl w:val="328EEFC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2D5651A"/>
    <w:multiLevelType w:val="hybridMultilevel"/>
    <w:tmpl w:val="11C27F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6DD0B51"/>
    <w:multiLevelType w:val="hybridMultilevel"/>
    <w:tmpl w:val="89CCD60E"/>
    <w:lvl w:tplc="6DD4ED92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8BA66FD"/>
    <w:multiLevelType w:val="multilevel"/>
    <w:tmpl w:val="27D81656"/>
    <w:lvl w:ilvl="0">
      <w:start w:val="1"/>
      <w:numFmt w:val="decimal"/>
      <w:lvlText w:val="%1."/>
      <w:lvlJc w:val="left"/>
      <w:pPr>
        <w:ind w:hanging="360" w:left="1260"/>
      </w:pPr>
      <w:rPr>
        <w:rFonts w:cs="Times New Roman" w:hint="default"/>
        <w:b w:val="false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hanging="1440" w:left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2520"/>
      </w:pPr>
      <w:rPr>
        <w:rFonts w:cs="Times New Roman" w:hint="default"/>
      </w:rPr>
    </w:lvl>
  </w:abstractNum>
  <w:abstractNum w:abstractNumId="6">
    <w:nsid w:val="0BCD66C2"/>
    <w:multiLevelType w:val="hybridMultilevel"/>
    <w:tmpl w:val="62340360"/>
    <w:lvl w:tplc="B94E7AD2" w:ilvl="0">
      <w:start w:val="2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D1637B1"/>
    <w:multiLevelType w:val="hybridMultilevel"/>
    <w:tmpl w:val="7B9E005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0FCB1B42"/>
    <w:multiLevelType w:val="hybridMultilevel"/>
    <w:tmpl w:val="DAA47890"/>
    <w:lvl w:tplc="3F2A8864" w:ilvl="0">
      <w:start w:val="1"/>
      <w:numFmt w:val="decimal"/>
      <w:lvlText w:val="%1."/>
      <w:lvlJc w:val="left"/>
      <w:pPr>
        <w:tabs>
          <w:tab w:pos="1278" w:val="num"/>
        </w:tabs>
        <w:ind w:hanging="570" w:left="12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10BE6C8E"/>
    <w:multiLevelType w:val="hybridMultilevel"/>
    <w:tmpl w:val="BA802F3E"/>
    <w:lvl w:tplc="8AECE402" w:ilvl="0">
      <w:numFmt w:val="bullet"/>
      <w:lvlText w:val=""/>
      <w:lvlJc w:val="left"/>
      <w:pPr>
        <w:ind w:hanging="705" w:left="1065"/>
      </w:pPr>
      <w:rPr>
        <w:rFonts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0FF4774"/>
    <w:multiLevelType w:val="hybridMultilevel"/>
    <w:tmpl w:val="E6EA64C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/>
      </w:rPr>
    </w:lvl>
    <w:lvl w:tplc="D33A1506" w:ilvl="1">
      <w:start w:val="23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11D71CB0"/>
    <w:multiLevelType w:val="hybridMultilevel"/>
    <w:tmpl w:val="585E61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B90151E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1CF06C24"/>
    <w:multiLevelType w:val="multilevel"/>
    <w:tmpl w:val="E98662D8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4">
    <w:nsid w:val="22A54F1E"/>
    <w:multiLevelType w:val="hybridMultilevel"/>
    <w:tmpl w:val="AAE0E78E"/>
    <w:lvl w:tplc="90045D9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6706125"/>
    <w:multiLevelType w:val="hybridMultilevel"/>
    <w:tmpl w:val="571E7C54"/>
    <w:lvl w:tplc="29DEA4F2" w:ilvl="0">
      <w:start w:val="10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29BB17E9"/>
    <w:multiLevelType w:val="hybridMultilevel"/>
    <w:tmpl w:val="E4401ED2"/>
    <w:lvl w:tplc="2D6AA7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2D1542C9"/>
    <w:multiLevelType w:val="hybridMultilevel"/>
    <w:tmpl w:val="F9BC6B34"/>
    <w:lvl w:tplc="2CAE736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2DB77232"/>
    <w:multiLevelType w:val="hybridMultilevel"/>
    <w:tmpl w:val="62086474"/>
    <w:lvl w:tplc="EFDED0DE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2F8B306E"/>
    <w:multiLevelType w:val="hybridMultilevel"/>
    <w:tmpl w:val="24EE3B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0">
    <w:nsid w:val="3098753A"/>
    <w:multiLevelType w:val="hybridMultilevel"/>
    <w:tmpl w:val="E9B2E9EA"/>
    <w:lvl w:tplc="A19438BC" w:ilvl="0">
      <w:start w:val="19"/>
      <w:numFmt w:val="decimal"/>
      <w:lvlText w:val="%1."/>
      <w:lvlJc w:val="left"/>
      <w:pPr>
        <w:tabs>
          <w:tab w:pos="1050" w:val="num"/>
        </w:tabs>
        <w:ind w:hanging="690" w:left="10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2355126"/>
    <w:multiLevelType w:val="hybridMultilevel"/>
    <w:tmpl w:val="4F82C408"/>
    <w:lvl w:tplc="440617B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DEA62190" w:ilvl="1">
      <w:start w:val="1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370E46EF"/>
    <w:multiLevelType w:val="hybridMultilevel"/>
    <w:tmpl w:val="8B4A0D74"/>
    <w:lvl w:tplc="6E2AA08C" w:ilvl="0">
      <w:start w:val="10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3B3055D4"/>
    <w:multiLevelType w:val="hybridMultilevel"/>
    <w:tmpl w:val="2EAA9C46"/>
    <w:lvl w:tplc="2D3CC3C0" w:ilvl="0">
      <w:start w:val="10"/>
      <w:numFmt w:val="decimal"/>
      <w:lvlText w:val="%1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3BC77C4B"/>
    <w:multiLevelType w:val="multilevel"/>
    <w:tmpl w:val="463858E4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5">
    <w:nsid w:val="3DE53D9A"/>
    <w:multiLevelType w:val="hybridMultilevel"/>
    <w:tmpl w:val="9E3E598C"/>
    <w:lvl w:tplc="041A000F" w:ilvl="0">
      <w:start w:val="19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F986A9F"/>
    <w:multiLevelType w:val="hybridMultilevel"/>
    <w:tmpl w:val="3136492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40E561E2"/>
    <w:multiLevelType w:val="hybridMultilevel"/>
    <w:tmpl w:val="8A7EAD18"/>
    <w:lvl w:tplc="9482A8A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421317A6"/>
    <w:multiLevelType w:val="hybridMultilevel"/>
    <w:tmpl w:val="268A0714"/>
    <w:lvl w:tplc="857A0CE6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3043000"/>
    <w:multiLevelType w:val="hybridMultilevel"/>
    <w:tmpl w:val="44E2F732"/>
    <w:lvl w:tplc="041A0001" w:ilvl="0">
      <w:start w:val="1"/>
      <w:numFmt w:val="bullet"/>
      <w:lvlText w:val=""/>
      <w:lvlJc w:val="left"/>
      <w:pPr>
        <w:ind w:hanging="360" w:left="1776"/>
      </w:pPr>
      <w:rPr>
        <w:rFonts w:hAnsi="Symbol" w:ascii="Symbol" w:hint="default"/>
      </w:rPr>
    </w:lvl>
    <w:lvl w:tplc="C56A24CC" w:ilvl="1">
      <w:numFmt w:val="bullet"/>
      <w:lvlText w:val="-"/>
      <w:lvlJc w:val="left"/>
      <w:pPr>
        <w:ind w:hanging="360" w:left="2496"/>
      </w:pPr>
      <w:rPr>
        <w:rFonts w:eastAsia="Times New Roman" w:hAnsi="Calibri" w:ascii="Calibri" w:hint="default"/>
      </w:rPr>
    </w:lvl>
    <w:lvl w:tplc="0436001B" w:ilvl="2">
      <w:start w:val="1"/>
      <w:numFmt w:val="decimal"/>
      <w:lvlText w:val="%3."/>
      <w:lvlJc w:val="left"/>
      <w:pPr>
        <w:tabs>
          <w:tab w:pos="3576" w:val="num"/>
        </w:tabs>
        <w:ind w:hanging="360" w:left="3576"/>
      </w:pPr>
      <w:rPr>
        <w:rFonts w:cs="Times New Roman"/>
      </w:rPr>
    </w:lvl>
    <w:lvl w:tplc="0436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  <w:rPr>
        <w:rFonts w:cs="Times New Roman"/>
      </w:rPr>
    </w:lvl>
    <w:lvl w:tplc="04360019" w:ilvl="4">
      <w:start w:val="1"/>
      <w:numFmt w:val="decimal"/>
      <w:lvlText w:val="%5."/>
      <w:lvlJc w:val="left"/>
      <w:pPr>
        <w:tabs>
          <w:tab w:pos="5016" w:val="num"/>
        </w:tabs>
        <w:ind w:hanging="360" w:left="5016"/>
      </w:pPr>
      <w:rPr>
        <w:rFonts w:cs="Times New Roman"/>
      </w:rPr>
    </w:lvl>
    <w:lvl w:tplc="0436001B" w:ilvl="5">
      <w:start w:val="1"/>
      <w:numFmt w:val="decimal"/>
      <w:lvlText w:val="%6."/>
      <w:lvlJc w:val="left"/>
      <w:pPr>
        <w:tabs>
          <w:tab w:pos="5736" w:val="num"/>
        </w:tabs>
        <w:ind w:hanging="360" w:left="5736"/>
      </w:pPr>
      <w:rPr>
        <w:rFonts w:cs="Times New Roman"/>
      </w:rPr>
    </w:lvl>
    <w:lvl w:tplc="0436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  <w:rPr>
        <w:rFonts w:cs="Times New Roman"/>
      </w:rPr>
    </w:lvl>
    <w:lvl w:tplc="04360019" w:ilvl="7">
      <w:start w:val="1"/>
      <w:numFmt w:val="decimal"/>
      <w:lvlText w:val="%8."/>
      <w:lvlJc w:val="left"/>
      <w:pPr>
        <w:tabs>
          <w:tab w:pos="7176" w:val="num"/>
        </w:tabs>
        <w:ind w:hanging="360" w:left="7176"/>
      </w:pPr>
      <w:rPr>
        <w:rFonts w:cs="Times New Roman"/>
      </w:rPr>
    </w:lvl>
    <w:lvl w:tplc="0436001B" w:ilvl="8">
      <w:start w:val="1"/>
      <w:numFmt w:val="decimal"/>
      <w:lvlText w:val="%9."/>
      <w:lvlJc w:val="left"/>
      <w:pPr>
        <w:tabs>
          <w:tab w:pos="7896" w:val="num"/>
        </w:tabs>
        <w:ind w:hanging="360" w:left="7896"/>
      </w:pPr>
      <w:rPr>
        <w:rFonts w:cs="Times New Roman"/>
      </w:rPr>
    </w:lvl>
  </w:abstractNum>
  <w:abstractNum w:abstractNumId="30">
    <w:nsid w:val="50004A75"/>
    <w:multiLevelType w:val="hybridMultilevel"/>
    <w:tmpl w:val="441EB21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1">
    <w:nsid w:val="5057578A"/>
    <w:multiLevelType w:val="hybridMultilevel"/>
    <w:tmpl w:val="A5542A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2">
    <w:nsid w:val="514746D4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2F70F4E"/>
    <w:multiLevelType w:val="hybridMultilevel"/>
    <w:tmpl w:val="44527CFE"/>
    <w:lvl w:tplc="587035F4" w:ilvl="0">
      <w:start w:val="1"/>
      <w:numFmt w:val="lowerLetter"/>
      <w:lvlText w:val="%1)"/>
      <w:lvlJc w:val="left"/>
      <w:pPr>
        <w:ind w:hanging="710" w:left="107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4">
    <w:nsid w:val="543A0C8C"/>
    <w:multiLevelType w:val="hybridMultilevel"/>
    <w:tmpl w:val="EAB4B85E"/>
    <w:lvl w:tplc="8DE62BE0" w:ilvl="0">
      <w:start w:val="1"/>
      <w:numFmt w:val="lowerLetter"/>
      <w:lvlText w:val="%1)"/>
      <w:lvlJc w:val="left"/>
      <w:pPr>
        <w:ind w:hanging="710" w:left="1070"/>
      </w:pPr>
      <w:rPr>
        <w:rFonts w:cs="Times New Roman" w:hint="default"/>
      </w:rPr>
    </w:lvl>
    <w:lvl w:tplc="9EE8C1DE" w:ilvl="1">
      <w:start w:val="18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5">
    <w:nsid w:val="57981855"/>
    <w:multiLevelType w:val="hybridMultilevel"/>
    <w:tmpl w:val="6DFA9D70"/>
    <w:lvl w:tplc="9FFAB8D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9096540"/>
    <w:multiLevelType w:val="hybridMultilevel"/>
    <w:tmpl w:val="4014CB06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AB6471A"/>
    <w:multiLevelType w:val="hybridMultilevel"/>
    <w:tmpl w:val="A50AEA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5C6263BD"/>
    <w:multiLevelType w:val="hybridMultilevel"/>
    <w:tmpl w:val="B8AE7568"/>
    <w:lvl w:tplc="27100FD4" w:ilvl="0">
      <w:numFmt w:val="bullet"/>
      <w:lvlText w:val="-"/>
      <w:lvlJc w:val="left"/>
      <w:pPr>
        <w:ind w:hanging="360" w:left="142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9">
    <w:nsid w:val="5D666A44"/>
    <w:multiLevelType w:val="multilevel"/>
    <w:tmpl w:val="D42E649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0">
    <w:nsid w:val="61EC5D41"/>
    <w:multiLevelType w:val="hybridMultilevel"/>
    <w:tmpl w:val="060E9856"/>
    <w:lvl w:tplc="4F46C4F2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1">
    <w:nsid w:val="679517CF"/>
    <w:multiLevelType w:val="hybridMultilevel"/>
    <w:tmpl w:val="70CCA760"/>
    <w:lvl w:tplc="1B644586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2">
    <w:nsid w:val="68135ED7"/>
    <w:multiLevelType w:val="hybridMultilevel"/>
    <w:tmpl w:val="1F267162"/>
    <w:lvl w:tplc="89286BE2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43">
    <w:nsid w:val="69BE6BC6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6F7774DE"/>
    <w:multiLevelType w:val="hybridMultilevel"/>
    <w:tmpl w:val="ACB4F64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plc="9176FC0C" w:ilvl="1">
      <w:start w:val="20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5">
    <w:nsid w:val="77C16C2B"/>
    <w:multiLevelType w:val="hybridMultilevel"/>
    <w:tmpl w:val="BC9A158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6">
    <w:nsid w:val="79760843"/>
    <w:multiLevelType w:val="hybridMultilevel"/>
    <w:tmpl w:val="06180670"/>
    <w:lvl w:tplc="251878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7">
    <w:nsid w:val="7A1E1E99"/>
    <w:multiLevelType w:val="hybridMultilevel"/>
    <w:tmpl w:val="5ECAF816"/>
    <w:lvl w:tplc="3014D8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698791A" w:ilvl="1">
      <w:start w:val="1"/>
      <w:numFmt w:val="decimal"/>
      <w:lvlText w:val="%2."/>
      <w:lvlJc w:val="left"/>
      <w:pPr>
        <w:tabs>
          <w:tab w:pos="1500" w:val="num"/>
        </w:tabs>
        <w:ind w:hanging="420" w:left="1500"/>
      </w:pPr>
      <w:rPr>
        <w:rFonts w:hint="default"/>
        <w:b w:val="false"/>
      </w:rPr>
    </w:lvl>
    <w:lvl w:tplc="3FECCEA2" w:ilvl="2">
      <w:start w:val="2"/>
      <w:numFmt w:val="decimal"/>
      <w:lvlText w:val="%3-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7"/>
  </w:num>
  <w:num w:numId="2">
    <w:abstractNumId w:val="46"/>
  </w:num>
  <w:num w:numId="3">
    <w:abstractNumId w:val="1"/>
  </w:num>
  <w:num w:numId="4">
    <w:abstractNumId w:val="37"/>
  </w:num>
  <w:num w:numId="5">
    <w:abstractNumId w:val="13"/>
  </w:num>
  <w:num w:numId="6">
    <w:abstractNumId w:val="24"/>
  </w:num>
  <w:num w:numId="7">
    <w:abstractNumId w:val="39"/>
  </w:num>
  <w:num w:numId="8">
    <w:abstractNumId w:val="12"/>
  </w:num>
  <w:num w:numId="9">
    <w:abstractNumId w:val="32"/>
  </w:num>
  <w:num w:numId="10">
    <w:abstractNumId w:val="43"/>
  </w:num>
  <w:num w:numId="11">
    <w:abstractNumId w:val="0"/>
  </w:num>
  <w:num w:numId="12">
    <w:abstractNumId w:val="6"/>
  </w:num>
  <w:num w:numId="13">
    <w:abstractNumId w:val="47"/>
  </w:num>
  <w:num w:numId="14">
    <w:abstractNumId w:val="18"/>
  </w:num>
  <w:num w:numId="15">
    <w:abstractNumId w:val="17"/>
  </w:num>
  <w:num w:numId="16">
    <w:abstractNumId w:val="21"/>
  </w:num>
  <w:num w:numId="17">
    <w:abstractNumId w:val="20"/>
  </w:num>
  <w:num w:numId="18">
    <w:abstractNumId w:val="25"/>
  </w:num>
  <w:num w:numId="19">
    <w:abstractNumId w:val="8"/>
  </w:num>
  <w:num w:numId="20">
    <w:abstractNumId w:val="22"/>
  </w:num>
  <w:num w:numId="21">
    <w:abstractNumId w:val="23"/>
  </w:num>
  <w:num w:numId="22">
    <w:abstractNumId w:val="28"/>
  </w:num>
  <w:num w:numId="23">
    <w:abstractNumId w:val="15"/>
  </w:num>
  <w:num w:numId="24">
    <w:abstractNumId w:val="41"/>
  </w:num>
  <w:num w:numId="25">
    <w:abstractNumId w:val="38"/>
  </w:num>
  <w:num w:numId="26">
    <w:abstractNumId w:val="16"/>
  </w:num>
  <w:num w:numId="27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0"/>
  </w:num>
  <w:num w:numId="29">
    <w:abstractNumId w:val="36"/>
  </w:num>
  <w:num w:numId="30">
    <w:abstractNumId w:val="3"/>
  </w:num>
  <w:num w:numId="31">
    <w:abstractNumId w:val="5"/>
  </w:num>
  <w:num w:numId="32">
    <w:abstractNumId w:val="26"/>
  </w:num>
  <w:num w:numId="33">
    <w:abstractNumId w:val="44"/>
  </w:num>
  <w:num w:numId="34">
    <w:abstractNumId w:val="34"/>
  </w:num>
  <w:num w:numId="35">
    <w:abstractNumId w:val="7"/>
  </w:num>
  <w:num w:numId="36">
    <w:abstractNumId w:val="30"/>
  </w:num>
  <w:num w:numId="37">
    <w:abstractNumId w:val="2"/>
  </w:num>
  <w:num w:numId="38">
    <w:abstractNumId w:val="31"/>
  </w:num>
  <w:num w:numId="39">
    <w:abstractNumId w:val="45"/>
  </w:num>
  <w:num w:numId="40">
    <w:abstractNumId w:val="10"/>
  </w:num>
  <w:num w:numId="41">
    <w:abstractNumId w:val="19"/>
  </w:num>
  <w:num w:numId="42">
    <w:abstractNumId w:val="33"/>
  </w:num>
  <w:num w:numId="43">
    <w:abstractNumId w:val="9"/>
  </w:num>
  <w:num w:numId="44">
    <w:abstractNumId w:val="42"/>
  </w:num>
  <w:num w:numId="45">
    <w:abstractNumId w:val="11"/>
  </w:num>
  <w:num w:numId="46">
    <w:abstractNumId w:val="14"/>
  </w:num>
  <w:num w:numId="47">
    <w:abstractNumId w:val="4"/>
  </w:num>
  <w:num w:numId="48">
    <w:abstractNumId w:val="35"/>
  </w:num>
  <w:numIdMacAtCleanup w:val="1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B57"/>
    <w:rsid w:val="00004C91"/>
    <w:rsid w:val="000179CA"/>
    <w:rsid w:val="0003268E"/>
    <w:rsid w:val="00040B4F"/>
    <w:rsid w:val="00065B6B"/>
    <w:rsid w:val="0007079A"/>
    <w:rsid w:val="00070F6B"/>
    <w:rsid w:val="00071636"/>
    <w:rsid w:val="000717E4"/>
    <w:rsid w:val="00082694"/>
    <w:rsid w:val="00087F31"/>
    <w:rsid w:val="0009033A"/>
    <w:rsid w:val="000A1C7A"/>
    <w:rsid w:val="000B1811"/>
    <w:rsid w:val="000B1ECE"/>
    <w:rsid w:val="000C3301"/>
    <w:rsid w:val="000C528D"/>
    <w:rsid w:val="000C702D"/>
    <w:rsid w:val="000D73AF"/>
    <w:rsid w:val="000E5F5E"/>
    <w:rsid w:val="000E7D7B"/>
    <w:rsid w:val="00100462"/>
    <w:rsid w:val="0010747B"/>
    <w:rsid w:val="001141D0"/>
    <w:rsid w:val="00123388"/>
    <w:rsid w:val="00133292"/>
    <w:rsid w:val="001473A0"/>
    <w:rsid w:val="00155F5B"/>
    <w:rsid w:val="00162210"/>
    <w:rsid w:val="001641EA"/>
    <w:rsid w:val="00166F24"/>
    <w:rsid w:val="00180605"/>
    <w:rsid w:val="00187463"/>
    <w:rsid w:val="001A174B"/>
    <w:rsid w:val="001D6EF2"/>
    <w:rsid w:val="001E11DD"/>
    <w:rsid w:val="001E1D58"/>
    <w:rsid w:val="001F789B"/>
    <w:rsid w:val="0021372B"/>
    <w:rsid w:val="00224FCD"/>
    <w:rsid w:val="0023128F"/>
    <w:rsid w:val="00266702"/>
    <w:rsid w:val="0027015E"/>
    <w:rsid w:val="002A608B"/>
    <w:rsid w:val="002B35A0"/>
    <w:rsid w:val="002D2C34"/>
    <w:rsid w:val="002D7C4F"/>
    <w:rsid w:val="002E3B7A"/>
    <w:rsid w:val="003025A3"/>
    <w:rsid w:val="00304CB8"/>
    <w:rsid w:val="00310CA9"/>
    <w:rsid w:val="003133B7"/>
    <w:rsid w:val="003254CE"/>
    <w:rsid w:val="00332EC7"/>
    <w:rsid w:val="00383A87"/>
    <w:rsid w:val="00392D76"/>
    <w:rsid w:val="003957BD"/>
    <w:rsid w:val="00397A71"/>
    <w:rsid w:val="003A1CD0"/>
    <w:rsid w:val="003C0B1C"/>
    <w:rsid w:val="003C156A"/>
    <w:rsid w:val="003C3320"/>
    <w:rsid w:val="003C7696"/>
    <w:rsid w:val="003D3163"/>
    <w:rsid w:val="003E3E4D"/>
    <w:rsid w:val="003F2AAB"/>
    <w:rsid w:val="003F2BAF"/>
    <w:rsid w:val="003F3056"/>
    <w:rsid w:val="00432966"/>
    <w:rsid w:val="00465FD5"/>
    <w:rsid w:val="00485403"/>
    <w:rsid w:val="00487D4C"/>
    <w:rsid w:val="004B2C7F"/>
    <w:rsid w:val="004C2C48"/>
    <w:rsid w:val="004E2088"/>
    <w:rsid w:val="004E4485"/>
    <w:rsid w:val="004F094F"/>
    <w:rsid w:val="004F5C06"/>
    <w:rsid w:val="00507333"/>
    <w:rsid w:val="00517483"/>
    <w:rsid w:val="00531FFE"/>
    <w:rsid w:val="00537E4B"/>
    <w:rsid w:val="005402F4"/>
    <w:rsid w:val="00544407"/>
    <w:rsid w:val="0055304C"/>
    <w:rsid w:val="005600B6"/>
    <w:rsid w:val="00561F50"/>
    <w:rsid w:val="00570263"/>
    <w:rsid w:val="0057311F"/>
    <w:rsid w:val="00575CB4"/>
    <w:rsid w:val="00584926"/>
    <w:rsid w:val="00595FC5"/>
    <w:rsid w:val="005A2D21"/>
    <w:rsid w:val="005B72D2"/>
    <w:rsid w:val="005F4446"/>
    <w:rsid w:val="006309CC"/>
    <w:rsid w:val="0064224F"/>
    <w:rsid w:val="0065620B"/>
    <w:rsid w:val="00662210"/>
    <w:rsid w:val="00666E8E"/>
    <w:rsid w:val="0067049F"/>
    <w:rsid w:val="00672155"/>
    <w:rsid w:val="0067324F"/>
    <w:rsid w:val="0067589A"/>
    <w:rsid w:val="006833FA"/>
    <w:rsid w:val="006C3A89"/>
    <w:rsid w:val="006C5FC3"/>
    <w:rsid w:val="006F4914"/>
    <w:rsid w:val="00703201"/>
    <w:rsid w:val="00704E89"/>
    <w:rsid w:val="00710896"/>
    <w:rsid w:val="0071469E"/>
    <w:rsid w:val="00715518"/>
    <w:rsid w:val="00722C1C"/>
    <w:rsid w:val="00725F5F"/>
    <w:rsid w:val="00732856"/>
    <w:rsid w:val="00736239"/>
    <w:rsid w:val="00751A52"/>
    <w:rsid w:val="00753578"/>
    <w:rsid w:val="007551CF"/>
    <w:rsid w:val="00762787"/>
    <w:rsid w:val="00763ABE"/>
    <w:rsid w:val="007761ED"/>
    <w:rsid w:val="007920BC"/>
    <w:rsid w:val="0079444E"/>
    <w:rsid w:val="007966DB"/>
    <w:rsid w:val="007A093D"/>
    <w:rsid w:val="007C59C6"/>
    <w:rsid w:val="007E42D9"/>
    <w:rsid w:val="007F2DE6"/>
    <w:rsid w:val="007F78D9"/>
    <w:rsid w:val="0081054E"/>
    <w:rsid w:val="00812CC8"/>
    <w:rsid w:val="00812DCC"/>
    <w:rsid w:val="008138C3"/>
    <w:rsid w:val="00834D71"/>
    <w:rsid w:val="008472CA"/>
    <w:rsid w:val="00857FAA"/>
    <w:rsid w:val="00866467"/>
    <w:rsid w:val="00871D89"/>
    <w:rsid w:val="00885503"/>
    <w:rsid w:val="00886C86"/>
    <w:rsid w:val="00887023"/>
    <w:rsid w:val="00887098"/>
    <w:rsid w:val="008945EB"/>
    <w:rsid w:val="008B4735"/>
    <w:rsid w:val="008B6B9F"/>
    <w:rsid w:val="008C5CE7"/>
    <w:rsid w:val="008C7675"/>
    <w:rsid w:val="008D0135"/>
    <w:rsid w:val="008D4E8A"/>
    <w:rsid w:val="008E0F8F"/>
    <w:rsid w:val="008E16D7"/>
    <w:rsid w:val="008E3EF7"/>
    <w:rsid w:val="008E419B"/>
    <w:rsid w:val="008F48EF"/>
    <w:rsid w:val="00900655"/>
    <w:rsid w:val="00903B57"/>
    <w:rsid w:val="0090503A"/>
    <w:rsid w:val="00911996"/>
    <w:rsid w:val="00911EE1"/>
    <w:rsid w:val="00917035"/>
    <w:rsid w:val="00930CF0"/>
    <w:rsid w:val="00931987"/>
    <w:rsid w:val="00933883"/>
    <w:rsid w:val="00935F9B"/>
    <w:rsid w:val="0094135F"/>
    <w:rsid w:val="00941A26"/>
    <w:rsid w:val="00953642"/>
    <w:rsid w:val="00960EF9"/>
    <w:rsid w:val="00984FC6"/>
    <w:rsid w:val="00993357"/>
    <w:rsid w:val="009C0B34"/>
    <w:rsid w:val="009C180D"/>
    <w:rsid w:val="009D5ADB"/>
    <w:rsid w:val="009F023E"/>
    <w:rsid w:val="009F256A"/>
    <w:rsid w:val="009F3484"/>
    <w:rsid w:val="00A31319"/>
    <w:rsid w:val="00A3535E"/>
    <w:rsid w:val="00A42ED0"/>
    <w:rsid w:val="00A5585A"/>
    <w:rsid w:val="00A7567D"/>
    <w:rsid w:val="00A756B4"/>
    <w:rsid w:val="00A776A8"/>
    <w:rsid w:val="00A876C9"/>
    <w:rsid w:val="00A934A3"/>
    <w:rsid w:val="00A955DF"/>
    <w:rsid w:val="00AB047F"/>
    <w:rsid w:val="00AF02C3"/>
    <w:rsid w:val="00AF0498"/>
    <w:rsid w:val="00AF0EA6"/>
    <w:rsid w:val="00B0672A"/>
    <w:rsid w:val="00B238B0"/>
    <w:rsid w:val="00B2760F"/>
    <w:rsid w:val="00B32ADD"/>
    <w:rsid w:val="00B32D26"/>
    <w:rsid w:val="00B40DB6"/>
    <w:rsid w:val="00B41623"/>
    <w:rsid w:val="00B43F04"/>
    <w:rsid w:val="00B74045"/>
    <w:rsid w:val="00B96B24"/>
    <w:rsid w:val="00BB1A56"/>
    <w:rsid w:val="00BC23A8"/>
    <w:rsid w:val="00BC2635"/>
    <w:rsid w:val="00BC4294"/>
    <w:rsid w:val="00BD007D"/>
    <w:rsid w:val="00BD33B7"/>
    <w:rsid w:val="00BE7B04"/>
    <w:rsid w:val="00C07B14"/>
    <w:rsid w:val="00C07D23"/>
    <w:rsid w:val="00C14B86"/>
    <w:rsid w:val="00C15442"/>
    <w:rsid w:val="00C179A2"/>
    <w:rsid w:val="00C3622B"/>
    <w:rsid w:val="00C445DA"/>
    <w:rsid w:val="00C526B6"/>
    <w:rsid w:val="00C5437E"/>
    <w:rsid w:val="00C726AC"/>
    <w:rsid w:val="00C74329"/>
    <w:rsid w:val="00C812EA"/>
    <w:rsid w:val="00C819F6"/>
    <w:rsid w:val="00C822C6"/>
    <w:rsid w:val="00C9133F"/>
    <w:rsid w:val="00CB50BA"/>
    <w:rsid w:val="00CC0A02"/>
    <w:rsid w:val="00CC1487"/>
    <w:rsid w:val="00CC22EB"/>
    <w:rsid w:val="00CE23A2"/>
    <w:rsid w:val="00CE6064"/>
    <w:rsid w:val="00CE709D"/>
    <w:rsid w:val="00CF43AD"/>
    <w:rsid w:val="00CF4A0D"/>
    <w:rsid w:val="00D01801"/>
    <w:rsid w:val="00D22FA8"/>
    <w:rsid w:val="00D2655A"/>
    <w:rsid w:val="00D37E18"/>
    <w:rsid w:val="00D50A9C"/>
    <w:rsid w:val="00D5279D"/>
    <w:rsid w:val="00D5432B"/>
    <w:rsid w:val="00D553AE"/>
    <w:rsid w:val="00D6167B"/>
    <w:rsid w:val="00D73D5D"/>
    <w:rsid w:val="00D833AD"/>
    <w:rsid w:val="00D94698"/>
    <w:rsid w:val="00DA6FFB"/>
    <w:rsid w:val="00DB2CB8"/>
    <w:rsid w:val="00DB3DB3"/>
    <w:rsid w:val="00DC1677"/>
    <w:rsid w:val="00DD3265"/>
    <w:rsid w:val="00DF08A3"/>
    <w:rsid w:val="00E00FFF"/>
    <w:rsid w:val="00E04F50"/>
    <w:rsid w:val="00E15C9F"/>
    <w:rsid w:val="00E20C6C"/>
    <w:rsid w:val="00E53F3F"/>
    <w:rsid w:val="00E72B6F"/>
    <w:rsid w:val="00E82239"/>
    <w:rsid w:val="00E913A7"/>
    <w:rsid w:val="00E922A7"/>
    <w:rsid w:val="00EB1521"/>
    <w:rsid w:val="00EB26C1"/>
    <w:rsid w:val="00EC44F1"/>
    <w:rsid w:val="00ED15C4"/>
    <w:rsid w:val="00EF1396"/>
    <w:rsid w:val="00EF5E42"/>
    <w:rsid w:val="00F015A9"/>
    <w:rsid w:val="00F02146"/>
    <w:rsid w:val="00F41A01"/>
    <w:rsid w:val="00F462A8"/>
    <w:rsid w:val="00F4773D"/>
    <w:rsid w:val="00F5676C"/>
    <w:rsid w:val="00F72526"/>
    <w:rsid w:val="00F72F5D"/>
    <w:rsid w:val="00F76567"/>
    <w:rsid w:val="00F77203"/>
    <w:rsid w:val="00F83123"/>
    <w:rsid w:val="00F97E09"/>
    <w:rsid w:val="00FA5509"/>
    <w:rsid w:val="00FA7078"/>
    <w:rsid w:val="00FC19B7"/>
    <w:rsid w:val="00FE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B35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C528D"/>
    <w:rPr>
      <w:sz w:val="24"/>
      <w:szCs w:val="24"/>
    </w:rPr>
  </w:style>
  <w:style w:styleId="Podnoje" w:type="paragraph">
    <w:name w:val="footer"/>
    <w:basedOn w:val="Normal"/>
    <w:link w:val="PodnojeChar"/>
    <w:rsid w:val="002B35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78D9"/>
    <w:rPr>
      <w:sz w:val="24"/>
      <w:szCs w:val="24"/>
    </w:rPr>
  </w:style>
  <w:style w:customStyle="true" w:styleId="western" w:type="paragraph">
    <w:name w:val="western"/>
    <w:basedOn w:val="Normal"/>
    <w:rsid w:val="002B35A0"/>
    <w:pPr>
      <w:spacing w:beforeAutospacing="true" w:before="100"/>
      <w:jc w:val="both"/>
    </w:pPr>
    <w:rPr>
      <w:rFonts w:cs="Arial" w:hAnsi="Arial" w:asci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179A2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link w:val="ListParagraphChar"/>
    <w:rsid w:val="000C528D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ListParagraphChar" w:type="character">
    <w:name w:val="List Paragraph Char"/>
    <w:link w:val="Odlomakpopisa1"/>
    <w:locked/>
    <w:rsid w:val="000C528D"/>
    <w:rPr>
      <w:rFonts w:hAnsi="Calibri" w:asci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cs="Courier New" w:hAnsi="Courier New" w:ascii="Courier New"/>
      <w:color w:val="000000"/>
      <w:sz w:val="20"/>
      <w:szCs w:val="20"/>
    </w:rPr>
  </w:style>
  <w:style w:customStyle="true" w:styleId="HTMLunaprijedoblikovanoChar" w:type="character">
    <w:name w:val="HTML unaprijed oblikovano Char"/>
    <w:link w:val="HTMLunaprijedoblikovano"/>
    <w:rsid w:val="000C528D"/>
    <w:rPr>
      <w:rFonts w:cs="Courier New" w:hAnsi="Courier New" w:ascii="Courier New"/>
      <w:color w:val="000000"/>
    </w:rPr>
  </w:style>
  <w:style w:customStyle="true" w:styleId="Bezproreda1" w:type="paragraph">
    <w:name w:val="Bez proreda1"/>
    <w:rsid w:val="000C528D"/>
    <w:rPr>
      <w:rFonts w:eastAsia="Calibri" w:hAnsi="Calibri" w:asci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0C528D"/>
    <w:rPr>
      <w:rFonts w:cs="Courier New" w:hAnsi="Courier New" w:ascii="Courier New"/>
    </w:rPr>
  </w:style>
  <w:style w:customStyle="true" w:styleId="Standard" w:type="paragraph">
    <w:name w:val="Standard"/>
    <w:rsid w:val="006C5FC3"/>
    <w:pPr>
      <w:widowControl w:val="false"/>
      <w:suppressAutoHyphens/>
      <w:autoSpaceDN w:val="false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Odlomakpopisa" w:type="paragraph">
    <w:name w:val="List Paragraph"/>
    <w:basedOn w:val="Normal"/>
    <w:uiPriority w:val="34"/>
    <w:qFormat/>
    <w:rsid w:val="007F78D9"/>
    <w:pPr>
      <w:tabs>
        <w:tab w:pos="720" w:val="left"/>
      </w:tabs>
      <w:suppressAutoHyphens/>
      <w:spacing w:lineRule="auto" w:line="276" w:after="200"/>
      <w:ind w:left="720"/>
    </w:pPr>
    <w:rPr>
      <w:rFonts w:cs="Arial" w:eastAsia="MS ??" w:hAnsi="Arial" w:ascii="Arial"/>
      <w:color w:val="00000A"/>
      <w:lang w:eastAsia="en-US" w:val="en-US"/>
    </w:rPr>
  </w:style>
  <w:style w:styleId="Bezproreda" w:type="paragraph">
    <w:name w:val="No Spacing"/>
    <w:uiPriority w:val="1"/>
    <w:qFormat/>
    <w:rsid w:val="004E448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278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6278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278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278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278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B35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C528D"/>
    <w:rPr>
      <w:sz w:val="24"/>
      <w:szCs w:val="24"/>
    </w:rPr>
  </w:style>
  <w:style w:styleId="Podnoje" w:type="paragraph">
    <w:name w:val="footer"/>
    <w:basedOn w:val="Normal"/>
    <w:link w:val="PodnojeChar"/>
    <w:rsid w:val="002B35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78D9"/>
    <w:rPr>
      <w:sz w:val="24"/>
      <w:szCs w:val="24"/>
    </w:rPr>
  </w:style>
  <w:style w:customStyle="1" w:styleId="western" w:type="paragraph">
    <w:name w:val="western"/>
    <w:basedOn w:val="Normal"/>
    <w:rsid w:val="002B35A0"/>
    <w:pPr>
      <w:spacing w:before="100" w:beforeAutospacing="1"/>
      <w:jc w:val="both"/>
    </w:pPr>
    <w:rPr>
      <w:rFonts w:ascii="Arial" w:cs="Arial" w:hAns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179A2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link w:val="ListParagraphChar"/>
    <w:rsid w:val="000C528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ListParagraphChar" w:type="character">
    <w:name w:val="List Paragraph Char"/>
    <w:link w:val="Odlomakpopisa1"/>
    <w:locked/>
    <w:rsid w:val="000C528D"/>
    <w:rPr>
      <w:rFonts w:ascii="Calibri" w:hAns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ascii="Courier New" w:cs="Courier New" w:hAnsi="Courier New"/>
      <w:color w:val="000000"/>
      <w:sz w:val="20"/>
      <w:szCs w:val="20"/>
    </w:rPr>
  </w:style>
  <w:style w:customStyle="1" w:styleId="HTMLunaprijedoblikovanoChar" w:type="character">
    <w:name w:val="HTML unaprijed oblikovano Char"/>
    <w:link w:val="HTMLunaprijedoblikovano"/>
    <w:rsid w:val="000C528D"/>
    <w:rPr>
      <w:rFonts w:ascii="Courier New" w:cs="Courier New" w:hAnsi="Courier New"/>
      <w:color w:val="000000"/>
    </w:rPr>
  </w:style>
  <w:style w:customStyle="1" w:styleId="Bezproreda1" w:type="paragraph">
    <w:name w:val="Bez proreda1"/>
    <w:rsid w:val="000C528D"/>
    <w:rPr>
      <w:rFonts w:ascii="Calibri" w:eastAsia="Calibri" w:hAns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0C528D"/>
    <w:rPr>
      <w:rFonts w:ascii="Courier New" w:cs="Courier New" w:hAnsi="Courier New"/>
    </w:rPr>
  </w:style>
  <w:style w:customStyle="1" w:styleId="Standard" w:type="paragraph">
    <w:name w:val="Standard"/>
    <w:rsid w:val="006C5FC3"/>
    <w:pPr>
      <w:widowControl w:val="0"/>
      <w:suppressAutoHyphens/>
      <w:autoSpaceDN w:val="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Odlomakpopisa" w:type="paragraph">
    <w:name w:val="List Paragraph"/>
    <w:basedOn w:val="Normal"/>
    <w:uiPriority w:val="34"/>
    <w:qFormat/>
    <w:rsid w:val="007F78D9"/>
    <w:pPr>
      <w:tabs>
        <w:tab w:pos="720" w:val="left"/>
      </w:tabs>
      <w:suppressAutoHyphens/>
      <w:spacing w:after="200" w:line="276" w:lineRule="auto"/>
      <w:ind w:left="720"/>
    </w:pPr>
    <w:rPr>
      <w:rFonts w:ascii="Arial" w:cs="Arial" w:eastAsia="MS ??" w:hAnsi="Arial"/>
      <w:color w:val="00000A"/>
      <w:lang w:eastAsia="en-US" w:val="en-US"/>
    </w:rPr>
  </w:style>
  <w:style w:styleId="Bezproreda" w:type="paragraph">
    <w:name w:val="No Spacing"/>
    <w:uiPriority w:val="1"/>
    <w:qFormat/>
    <w:rsid w:val="004E448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278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6278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278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278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278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125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869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003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54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Stpn-25/2016</izvorni_sadrzaj>
    <derivirana_varijabla naziv="DomainObject.Predmet.OznakaBroj_1">Stpn-25/2016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EKIP d.o.o.  Opatija</izvorni_sadrzaj>
    <derivirana_varijabla naziv="DomainObject.Predmet.StrankaFormated_1">  EKIP d.o.o.  Opatija</derivirana_varijabla>
  </DomainObject.Predmet.StrankaFormated>
  <DomainObject.Predmet.StrankaFormatedOIB>
    <izvorni_sadrzaj>  EKIP d.o.o.  Opatija, OIB 68054422694</izvorni_sadrzaj>
    <derivirana_varijabla naziv="DomainObject.Predmet.StrankaFormatedOIB_1">  EKIP d.o.o.  Opatija, OIB 68054422694</derivirana_varijabla>
  </DomainObject.Predmet.StrankaFormatedOIB>
  <DomainObject.Predmet.StrankaFormatedWithAdress>
    <izvorni_sadrzaj> EKIP d.o.o.  Opatija, Dr. Ivana Poščića 6, 51410 Opatija</izvorni_sadrzaj>
    <derivirana_varijabla naziv="DomainObject.Predmet.StrankaFormatedWithAdress_1"> EKIP d.o.o.  Opatija, Dr. Ivana Poščića 6, 51410 Opatija</derivirana_varijabla>
  </DomainObject.Predmet.StrankaFormatedWithAdress>
  <DomainObject.Predmet.StrankaFormatedWithAdressOIB>
    <izvorni_sadrzaj> EKIP d.o.o.  Opatija, OIB 68054422694, Dr. Ivana Poščića 6, 51410 Opatija</izvorni_sadrzaj>
    <derivirana_varijabla naziv="DomainObject.Predmet.StrankaFormatedWithAdressOIB_1"> EKIP d.o.o.  Opatija, OIB 68054422694, Dr. Ivana Poščića 6, 51410 Opatija</derivirana_varijabla>
  </DomainObject.Predmet.StrankaFormatedWithAdressOIB>
  <DomainObject.Predmet.StrankaWithAdress>
    <izvorni_sadrzaj>EKIP d.o.o.  Opatija Dr. Ivana Poščića 6,51410 Opatija</izvorni_sadrzaj>
    <derivirana_varijabla naziv="DomainObject.Predmet.StrankaWithAdress_1">EKIP d.o.o.  Opatija Dr. Ivana Poščića 6,51410 Opatija</derivirana_varijabla>
  </DomainObject.Predmet.StrankaWithAdress>
  <DomainObject.Predmet.StrankaWithAdressOIB>
    <izvorni_sadrzaj>EKIP d.o.o.  Opatija, OIB 68054422694, Dr. Ivana Poščića 6,51410 Opatija</izvorni_sadrzaj>
    <derivirana_varijabla naziv="DomainObject.Predmet.StrankaWithAdressOIB_1">EKIP d.o.o.  Opatija, OIB 68054422694, Dr. Ivana Poščića 6,51410 Opatija</derivirana_varijabla>
  </DomainObject.Predmet.StrankaWithAdressOIB>
  <DomainObject.Predmet.StrankaNazivFormated>
    <izvorni_sadrzaj>EKIP d.o.o.  Opatija</izvorni_sadrzaj>
    <derivirana_varijabla naziv="DomainObject.Predmet.StrankaNazivFormated_1">EKIP d.o.o.  Opatija</derivirana_varijabla>
  </DomainObject.Predmet.StrankaNazivFormated>
  <DomainObject.Predmet.StrankaNazivFormatedOIB>
    <izvorni_sadrzaj>EKIP d.o.o.  Opatija, OIB 68054422694</izvorni_sadrzaj>
    <derivirana_varijabla naziv="DomainObject.Predmet.StrankaNazivFormatedOIB_1">EKIP d.o.o.  Opatija, OIB 68054422694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EKIP d.o.o.  Opatija</item>
    </izvorni_sadrzaj>
    <derivirana_varijabla naziv="DomainObject.Predmet.StrankaListFormated_1">
      <item>EKIP d.o.o.  Opatija</item>
    </derivirana_varijabla>
  </DomainObject.Predmet.StrankaListFormated>
  <DomainObject.Predmet.StrankaListFormatedOIB>
    <izvorni_sadrzaj>
      <item>EKIP d.o.o.  Opatija, OIB 68054422694</item>
    </izvorni_sadrzaj>
    <derivirana_varijabla naziv="DomainObject.Predmet.StrankaListFormatedOIB_1">
      <item>EKIP d.o.o.  Opatija, OIB 68054422694</item>
    </derivirana_varijabla>
  </DomainObject.Predmet.StrankaListFormatedOIB>
  <DomainObject.Predmet.StrankaListFormatedWithAdress>
    <izvorni_sadrzaj>
      <item>EKIP d.o.o.  Opatija, Dr. Ivana Poščića 6, 51410 Opatija</item>
    </izvorni_sadrzaj>
    <derivirana_varijabla naziv="DomainObject.Predmet.StrankaListFormatedWithAdress_1">
      <item>EKIP d.o.o.  Opatija, Dr. Ivana Poščića 6, 51410 Opatija</item>
    </derivirana_varijabla>
  </DomainObject.Predmet.StrankaListFormatedWithAdress>
  <DomainObject.Predmet.StrankaListFormatedWithAdressOIB>
    <izvorni_sadrzaj>
      <item>EKIP d.o.o.  Opatija, OIB 68054422694, Dr. Ivana Poščića 6, 51410 Opatija</item>
    </izvorni_sadrzaj>
    <derivirana_varijabla naziv="DomainObject.Predmet.StrankaListFormatedWithAdressOIB_1">
      <item>EKIP d.o.o.  Opatija, OIB 68054422694, Dr. Ivana Poščića 6, 51410 Opatija</item>
    </derivirana_varijabla>
  </DomainObject.Predmet.StrankaListFormatedWithAdressOIB>
  <DomainObject.Predmet.StrankaListNazivFormated>
    <izvorni_sadrzaj>
      <item>EKIP d.o.o.  Opatija</item>
    </izvorni_sadrzaj>
    <derivirana_varijabla naziv="DomainObject.Predmet.StrankaListNazivFormated_1">
      <item>EKIP d.o.o.  Opatija</item>
    </derivirana_varijabla>
  </DomainObject.Predmet.StrankaListNazivFormated>
  <DomainObject.Predmet.StrankaListNazivFormatedOIB>
    <izvorni_sadrzaj>
      <item>EKIP d.o.o.  Opatija, OIB 68054422694</item>
    </izvorni_sadrzaj>
    <derivirana_varijabla naziv="DomainObject.Predmet.StrankaListNazivFormatedOIB_1">
      <item>EKIP d.o.o.  Opatija, OIB 68054422694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EKIP d.o.o.  Opatija</izvorni_sadrzaj>
    <derivirana_varijabla naziv="DomainObject.Predmet.StrankaIDrugi_1">EKIP d.o.o.  Opatija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EKIP d.o.o.  Opatija, OIB 68054422694, Dr. Ivana Poščića 6, 51410 Opatija</izvorni_sadrzaj>
    <derivirana_varijabla naziv="DomainObject.Predmet.StrankaIDrugiAdressOIB_1">EKIP d.o.o.  Opatija, OIB 68054422694, Dr. Ivana Poščića 6, 51410 Opatija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EKIP d.o.o.  Opatija</item>
    </izvorni_sadrzaj>
    <derivirana_varijabla naziv="DomainObject.Predmet.SudioniciListNaziv_1">
      <item>EKIP d.o.o.  Opatija</item>
    </derivirana_varijabla>
  </DomainObject.Predmet.SudioniciListNaziv>
  <DomainObject.Predmet.SudioniciListAdressOIB>
    <izvorni_sadrzaj>
      <item>EKIP d.o.o.  Opatija, OIB 68054422694, Dr. Ivana Poščića 6,51410 Opatija</item>
    </izvorni_sadrzaj>
    <derivirana_varijabla naziv="DomainObject.Predmet.SudioniciListAdressOIB_1">
      <item>EKIP d.o.o.  Opatija, OIB 68054422694, Dr. Ivana Poščića 6,51410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68054422694</item>
    </izvorni_sadrzaj>
    <derivirana_varijabla naziv="DomainObject.Predmet.SudioniciListNazivOIB_1">
      <item>, OIB 68054422694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2B4E05-A0B0-4CBC-986D-A2CDCE11FF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16</properties:Pages>
  <properties:Words>8036</properties:Words>
  <properties:Characters>46851</properties:Characters>
  <properties:Lines>989</properties:Lines>
  <properties:Paragraphs>376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   I M E    R E P U B L I K E    H R V A T S K E</vt:lpstr>
    </vt:vector>
  </properties:TitlesOfParts>
  <properties:LinksUpToDate>false</properties:LinksUpToDate>
  <properties:CharactersWithSpaces>54657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2016-07-22T08:02:00Z</dcterms:created>
  <dc:creator>ksarlija</dc:creator>
  <cp:lastModifiedBy>Tanja Fidel</cp:lastModifiedBy>
  <cp:lastPrinted>2016-07-22T08:38:00Z</cp:lastPrinted>
  <dcterms:modified xmlns:xsi="http://www.w3.org/2001/XMLSchema-instance" xsi:type="dcterms:W3CDTF">2016-07-22T08:53:00Z</dcterms:modified>
  <cp:revision>4</cp:revision>
  <dc:title>U    I M E    R E P U B L I K E    H R V A T S K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16</vt:i4>
  </prop:property>
</prop:Properties>
</file>