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0488" w14:paraId="0050488" w:rsidRDefault="007D310B" w:rsidP="00D766A9" w:rsidR="007D310B">
      <w:pPr>
        <w:jc w:val="both"/>
        <w15:collapsed w:val="false"/>
      </w:pPr>
      <w:bookmarkStart w:name="_GoBack" w:id="0"/>
      <w:bookmarkEnd w:id="0"/>
      <w:r>
        <w:t xml:space="preserve">      </w:t>
      </w:r>
    </w:p>
    <w:p w:rsidRDefault="007D310B" w:rsidP="00D766A9" w:rsidR="007D310B">
      <w:pPr>
        <w:jc w:val="both"/>
      </w:pPr>
      <w:r>
        <w:t xml:space="preserve">      </w:t>
      </w:r>
      <w:r w:rsidR="00C84C75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0B" w:rsidP="00D766A9" w:rsidR="007D310B">
      <w:pPr>
        <w:jc w:val="both"/>
      </w:pPr>
      <w:r>
        <w:t>REPUBLIKA HRVATSKA</w:t>
      </w:r>
    </w:p>
    <w:p w:rsidRDefault="007D310B" w:rsidP="00D766A9" w:rsidR="007D310B">
      <w:pPr>
        <w:jc w:val="both"/>
      </w:pPr>
      <w:r>
        <w:t xml:space="preserve"> Trgovački sud u Zagrebu</w:t>
      </w:r>
    </w:p>
    <w:p w:rsidRDefault="007D310B" w:rsidP="00D766A9" w:rsidR="007D310B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7D310B" w:rsidP="00D766A9" w:rsidR="007D31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</w:t>
      </w:r>
      <w:r w:rsidR="00D766A9">
        <w:t>833/2019</w:t>
      </w:r>
    </w:p>
    <w:p w:rsidRDefault="007D310B" w:rsidP="00D766A9" w:rsidR="007D310B">
      <w:pPr>
        <w:jc w:val="both"/>
      </w:pPr>
    </w:p>
    <w:p w:rsidRDefault="00D766A9" w:rsidP="00D766A9" w:rsidR="00D766A9">
      <w:pPr>
        <w:ind w:firstLine="708" w:left="2124"/>
        <w:jc w:val="both"/>
      </w:pPr>
    </w:p>
    <w:p w:rsidRDefault="007D310B" w:rsidP="007854F4" w:rsidR="007D310B">
      <w:pPr>
        <w:ind w:firstLine="708" w:left="1416"/>
        <w:jc w:val="both"/>
      </w:pPr>
      <w:r>
        <w:t xml:space="preserve"> U   I M E   R E P U B L I K E   H R V A T S K E</w:t>
      </w:r>
    </w:p>
    <w:p w:rsidRDefault="007D310B" w:rsidP="00D766A9" w:rsidR="007D310B">
      <w:pPr>
        <w:jc w:val="both"/>
      </w:pPr>
    </w:p>
    <w:p w:rsidRDefault="007854F4" w:rsidP="00D766A9" w:rsidR="007D310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84C75">
        <w:t xml:space="preserve">   </w:t>
      </w:r>
      <w:r w:rsidR="007D310B">
        <w:t xml:space="preserve"> R J E Š E NJ E</w:t>
      </w:r>
    </w:p>
    <w:p w:rsidRDefault="007D310B" w:rsidP="00D766A9" w:rsidR="007D310B">
      <w:pPr>
        <w:jc w:val="both"/>
      </w:pPr>
    </w:p>
    <w:p w:rsidRDefault="00D766A9" w:rsidP="00D766A9" w:rsidR="00D766A9">
      <w:pPr>
        <w:jc w:val="both"/>
      </w:pPr>
    </w:p>
    <w:p w:rsidRDefault="007D310B" w:rsidP="00D766A9" w:rsidR="007D310B">
      <w:pPr>
        <w:ind w:firstLine="708"/>
        <w:jc w:val="both"/>
      </w:pPr>
      <w:r>
        <w:t xml:space="preserve">Trgovački sud u Zagrebu, sudac Danijela Uzelac, u stečajnom postupku nad dužnikom </w:t>
      </w:r>
    </w:p>
    <w:p w:rsidRDefault="007D310B" w:rsidP="00D766A9" w:rsidR="007D310B">
      <w:pPr>
        <w:jc w:val="both"/>
      </w:pPr>
      <w:r>
        <w:t xml:space="preserve">ULMO d.o.o., OIB 14839969067, Jastrebarsko, </w:t>
      </w:r>
      <w:proofErr w:type="spellStart"/>
      <w:r>
        <w:t>Odv.bana</w:t>
      </w:r>
      <w:proofErr w:type="spellEnd"/>
      <w:r>
        <w:t xml:space="preserve"> J. Jelačića 2, </w:t>
      </w:r>
      <w:r w:rsidR="000A3FA8">
        <w:t>7</w:t>
      </w:r>
      <w:r>
        <w:t>. svibnja 2019.</w:t>
      </w:r>
    </w:p>
    <w:p w:rsidRDefault="00D766A9" w:rsidP="00D766A9" w:rsidR="00D766A9">
      <w:pPr>
        <w:jc w:val="both"/>
      </w:pPr>
    </w:p>
    <w:p w:rsidRDefault="007D310B" w:rsidP="00D766A9" w:rsidR="007D310B">
      <w:pPr>
        <w:jc w:val="both"/>
      </w:pPr>
      <w:r>
        <w:tab/>
      </w:r>
    </w:p>
    <w:p w:rsidRDefault="007D310B" w:rsidP="00D766A9" w:rsidR="007D310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766A9">
        <w:t xml:space="preserve">    </w:t>
      </w:r>
      <w:r>
        <w:t xml:space="preserve"> r i j e š i o   j e</w:t>
      </w:r>
    </w:p>
    <w:p w:rsidRDefault="007D310B" w:rsidP="00D766A9" w:rsidR="007D310B">
      <w:pPr>
        <w:jc w:val="both"/>
      </w:pPr>
    </w:p>
    <w:p w:rsidRDefault="00D766A9" w:rsidP="00D766A9" w:rsidR="00D766A9">
      <w:pPr>
        <w:jc w:val="both"/>
      </w:pPr>
    </w:p>
    <w:p w:rsidRDefault="007D310B" w:rsidP="00D766A9" w:rsidR="007D310B">
      <w:pPr>
        <w:ind w:firstLine="708"/>
        <w:jc w:val="both"/>
      </w:pPr>
      <w:r>
        <w:t xml:space="preserve">Odbacuje se dužnikov prijedlog za otvaranje stečajnog postupka </w:t>
      </w:r>
      <w:r w:rsidR="00D766A9">
        <w:t>od 1. travnja 2019</w:t>
      </w:r>
      <w:r>
        <w:t>. kao nedopušten.</w:t>
      </w:r>
    </w:p>
    <w:p w:rsidRDefault="007D310B" w:rsidP="00D766A9" w:rsidR="007D310B">
      <w:pPr>
        <w:jc w:val="both"/>
      </w:pPr>
    </w:p>
    <w:p w:rsidRDefault="007D310B" w:rsidP="00D766A9" w:rsidR="007D310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D766A9">
        <w:t xml:space="preserve">        </w:t>
      </w:r>
      <w:r>
        <w:t>Obrazloženje</w:t>
      </w:r>
    </w:p>
    <w:p w:rsidRDefault="00D766A9" w:rsidP="00D766A9" w:rsidR="00D766A9">
      <w:pPr>
        <w:jc w:val="both"/>
      </w:pPr>
    </w:p>
    <w:p w:rsidRDefault="007D310B" w:rsidP="00D766A9" w:rsidR="007D310B">
      <w:pPr>
        <w:jc w:val="both"/>
      </w:pPr>
    </w:p>
    <w:p w:rsidRDefault="007D310B" w:rsidP="00D766A9" w:rsidR="00D27EA5">
      <w:pPr>
        <w:ind w:firstLine="708"/>
        <w:jc w:val="both"/>
      </w:pPr>
      <w:r>
        <w:t xml:space="preserve">Dužnik </w:t>
      </w:r>
      <w:r w:rsidRPr="007D310B">
        <w:t xml:space="preserve">ULMO d.o.o., Jastrebarsko, </w:t>
      </w:r>
      <w:r>
        <w:t xml:space="preserve">podnio je sudu po osobi ovlaštenoj za zastupanje dužnika po zakonu, </w:t>
      </w:r>
      <w:r w:rsidR="00D27EA5">
        <w:t xml:space="preserve">1. travnja 2019. </w:t>
      </w:r>
      <w:r>
        <w:t xml:space="preserve">prijedlog za otvaranje stečajnog postupka na temelju odredaba čl. 16. i čl. 109. Stečajnog zakona (“Narodne </w:t>
      </w:r>
      <w:r w:rsidR="00C84C75">
        <w:t>novine” broj 71/15 i 104/17,</w:t>
      </w:r>
      <w:r w:rsidR="00D27EA5">
        <w:t xml:space="preserve"> dalje: SZ). U prijedlogu se u bitnome navodi kako kod dužnika postoji stečajni razlog nesposobnosti za plaćanje u prilog koje tvrdnje je dostavljena Potvrda Financijske agencije o blokadi računa i novčanih sredstava (list 4. spisa).</w:t>
      </w:r>
    </w:p>
    <w:p w:rsidRDefault="00D27EA5" w:rsidP="00D766A9" w:rsidR="00D27EA5">
      <w:pPr>
        <w:ind w:firstLine="708"/>
        <w:jc w:val="both"/>
      </w:pPr>
    </w:p>
    <w:p w:rsidRDefault="00D27EA5" w:rsidP="00C84C75" w:rsidR="00D27EA5">
      <w:pPr>
        <w:ind w:firstLine="708"/>
        <w:jc w:val="both"/>
      </w:pPr>
      <w:r>
        <w:t>Uvidom u sudski registar ovoga suda utvrđeno j</w:t>
      </w:r>
      <w:r w:rsidR="00C84C75">
        <w:t xml:space="preserve">e kako Ivan </w:t>
      </w:r>
      <w:proofErr w:type="spellStart"/>
      <w:r w:rsidR="00C84C75">
        <w:t>Milašinčić</w:t>
      </w:r>
      <w:proofErr w:type="spellEnd"/>
      <w:r w:rsidR="00C84C75">
        <w:t xml:space="preserve"> koji je</w:t>
      </w:r>
      <w:r>
        <w:t xml:space="preserve"> podnio prijedlog za otvaranje ste</w:t>
      </w:r>
      <w:r w:rsidR="00C84C75">
        <w:t xml:space="preserve">čajnog postupka u ime dužnika, </w:t>
      </w:r>
      <w:r>
        <w:t>upisan kao osoba ovlaštena za zastupanje dužnika po zakonu, koja zastupa društvo pojedinačno i samostalno. Iz navedenog proizlazi kako je prijedlog za otvaranje stečajnog postupka podnesen od strane ovlaštene osobe.</w:t>
      </w:r>
    </w:p>
    <w:p w:rsidRDefault="00D27EA5" w:rsidP="00D766A9" w:rsidR="00D27EA5">
      <w:pPr>
        <w:ind w:firstLine="708"/>
        <w:jc w:val="both"/>
      </w:pPr>
    </w:p>
    <w:p w:rsidRDefault="00D27EA5" w:rsidP="00D766A9" w:rsidR="00D27EA5">
      <w:pPr>
        <w:ind w:firstLine="708"/>
        <w:jc w:val="both"/>
      </w:pPr>
      <w:r>
        <w:t xml:space="preserve">Uvidom u Potvrdu Financijske agencije od 29. ožujka 2019. (list 4. spisa), utvrđeno je kako je na dan izdavanja potvrde na računima i novčanim sredstvima dužnika evidentirano 368 dana neprekidne blokade, odnosno 180 dana blokade u prethodnih 6 mjeseci zbog nepodmirenih osnova za plaćanje evidentiranih u Očevidniku redoslijeda za plaćanje, s time da nepodmirene obveze na dan izdavanja potvrde iznose 143.581,41 kuna. </w:t>
      </w:r>
    </w:p>
    <w:p w:rsidRDefault="00D27EA5" w:rsidP="00D766A9" w:rsidR="00D27EA5">
      <w:pPr>
        <w:ind w:firstLine="708"/>
        <w:jc w:val="both"/>
      </w:pPr>
    </w:p>
    <w:p w:rsidRDefault="00D27EA5" w:rsidP="00D766A9" w:rsidR="00D27EA5">
      <w:pPr>
        <w:ind w:firstLine="708"/>
        <w:jc w:val="both"/>
      </w:pPr>
      <w:r>
        <w:lastRenderedPageBreak/>
        <w:t xml:space="preserve">Budući da dužnik u očevidniku o redoslijedu plaćanja ima evidentirane neizvršene osnove za plaćanje u razdoblju dužem od 60 dana, zbog čega se, u skladu s odredbom čl. 6. st. 2. </w:t>
      </w:r>
      <w:proofErr w:type="spellStart"/>
      <w:r>
        <w:t>podst</w:t>
      </w:r>
      <w:proofErr w:type="spellEnd"/>
      <w:r>
        <w:t>. 1. SZ-a, smatra da je nesposoban za plaćanje, to u konkretnom slučaju postoji stečajni razlog nesposobnosti za plaćanje u smislu odredaba čl. 6. SZ-a.</w:t>
      </w:r>
    </w:p>
    <w:p w:rsidRDefault="00D27EA5" w:rsidP="00D766A9" w:rsidR="00D27EA5">
      <w:pPr>
        <w:ind w:firstLine="708"/>
        <w:jc w:val="both"/>
      </w:pPr>
    </w:p>
    <w:p w:rsidRDefault="00D27EA5" w:rsidP="00D766A9" w:rsidR="00D27EA5">
      <w:pPr>
        <w:ind w:firstLine="708"/>
        <w:jc w:val="both"/>
      </w:pPr>
      <w:r>
        <w:t>Odredbom čl. 114. st. 1. SZ-a propisano je kako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D27EA5" w:rsidP="00D766A9" w:rsidR="00D27EA5">
      <w:pPr>
        <w:ind w:firstLine="708"/>
        <w:jc w:val="both"/>
      </w:pPr>
    </w:p>
    <w:p w:rsidRDefault="00D27EA5" w:rsidP="00D766A9" w:rsidR="00D27EA5">
      <w:pPr>
        <w:ind w:firstLine="708"/>
        <w:jc w:val="both"/>
      </w:pPr>
      <w:r>
        <w:t>Iz Obavijesti Financijske agencije o osiguranju sredstava za namirenje troškova stečajnog postupka od 12. travnja 2019. (list 7. spisa) proizlazi kako u konkretnom slučaju nema zaplijenjenih novčanih sredstava na ime predujma za namiren</w:t>
      </w:r>
      <w:r w:rsidR="00E519C6">
        <w:t>je troškova stečajnog postupka.</w:t>
      </w:r>
    </w:p>
    <w:p w:rsidRDefault="007D310B" w:rsidP="00D766A9" w:rsidR="007D310B">
      <w:pPr>
        <w:jc w:val="both"/>
      </w:pPr>
    </w:p>
    <w:p w:rsidRDefault="007D310B" w:rsidP="00A15586" w:rsidR="007D310B">
      <w:pPr>
        <w:ind w:firstLine="708"/>
        <w:jc w:val="both"/>
      </w:pPr>
      <w:r>
        <w:t xml:space="preserve">Imajući u vidu navedeno, sud je rješenjem od </w:t>
      </w:r>
      <w:r w:rsidR="00CF75A5">
        <w:t>17. travnja</w:t>
      </w:r>
      <w:r>
        <w:t xml:space="preserve"> 2019. na temelju odredbe čl. 114. st. 1. SZ-a, pozvao dužnika kao podnositelja prijedloga da u roku od 8 dana plati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Default="00A15586" w:rsidP="00D766A9" w:rsidR="00A15586">
      <w:pPr>
        <w:jc w:val="both"/>
      </w:pPr>
    </w:p>
    <w:p w:rsidRDefault="00051C42" w:rsidP="009A7186" w:rsidR="00051C42">
      <w:pPr>
        <w:ind w:firstLine="708"/>
        <w:jc w:val="both"/>
      </w:pPr>
      <w:r>
        <w:t>R</w:t>
      </w:r>
      <w:r w:rsidR="00A15586">
        <w:t>ješenje od 17. travnja 2019. objavljeno</w:t>
      </w:r>
      <w:r>
        <w:t xml:space="preserve"> je</w:t>
      </w:r>
      <w:r w:rsidR="00A15586">
        <w:t xml:space="preserve"> na mrežnoj stranici e-Oglasna ploča sudova istoga dana</w:t>
      </w:r>
      <w:r w:rsidR="00526381">
        <w:t xml:space="preserve"> kada je i doneseno</w:t>
      </w:r>
      <w:r w:rsidR="00A15586">
        <w:t xml:space="preserve">, </w:t>
      </w:r>
      <w:r w:rsidR="00526381">
        <w:t>dakle</w:t>
      </w:r>
      <w:r w:rsidR="00A15586">
        <w:t xml:space="preserve"> 17. travnja 2019.  </w:t>
      </w:r>
      <w:r>
        <w:t>te se prema</w:t>
      </w:r>
      <w:r w:rsidR="00A15586">
        <w:t xml:space="preserve"> zakonskoj presumpciji iz čl. 12. st. 1. SZ-a, smatra se da je rješenje dostavljeno dužniku, istekom osmog dana računajući od dana objave tog rješenja na mrežnoj stranici e-Oglasna ploča sudova, što u konkretnom slučaju znači da je pobijano rješenje dužniku dostavljeno istekom </w:t>
      </w:r>
      <w:r w:rsidR="008E7E6A">
        <w:t>25. travnja 2019</w:t>
      </w:r>
      <w:r w:rsidR="00A15586">
        <w:t>.</w:t>
      </w:r>
      <w:r w:rsidR="000A3FA8">
        <w:t xml:space="preserve">, a dužnik nije u daljnjem roku od osam dana </w:t>
      </w:r>
      <w:r w:rsidR="00271992">
        <w:t xml:space="preserve">od dana dostave </w:t>
      </w:r>
      <w:r w:rsidR="000A3FA8">
        <w:t>uplati</w:t>
      </w:r>
      <w:r>
        <w:t>o</w:t>
      </w:r>
      <w:r w:rsidR="000A3FA8">
        <w:t xml:space="preserve"> predujam</w:t>
      </w:r>
      <w:r w:rsidR="0095144D">
        <w:t>,</w:t>
      </w:r>
      <w:r w:rsidRPr="00051C42">
        <w:t xml:space="preserve"> što je utvrđeno provjerom u računovodstvu suda izvršenom na dan donošenja ovog rješenja</w:t>
      </w:r>
      <w:r w:rsidR="000A3FA8">
        <w:t>.</w:t>
      </w:r>
    </w:p>
    <w:p w:rsidRDefault="00051C42" w:rsidP="009A7186" w:rsidR="00051C42">
      <w:pPr>
        <w:ind w:firstLine="708"/>
        <w:jc w:val="both"/>
      </w:pPr>
    </w:p>
    <w:p w:rsidRDefault="008E7E6A" w:rsidP="009A7186" w:rsidR="007D310B">
      <w:pPr>
        <w:ind w:firstLine="708"/>
        <w:jc w:val="both"/>
      </w:pPr>
      <w:r>
        <w:t xml:space="preserve"> </w:t>
      </w:r>
      <w:r w:rsidR="009A7186">
        <w:t xml:space="preserve">Budući da dužnik </w:t>
      </w:r>
      <w:r w:rsidR="007D310B">
        <w:t xml:space="preserve">nije </w:t>
      </w:r>
      <w:r w:rsidR="009A7186">
        <w:t>u određenom roku</w:t>
      </w:r>
      <w:r w:rsidR="007D310B">
        <w:t xml:space="preserve"> </w:t>
      </w:r>
      <w:r w:rsidR="00526381">
        <w:t xml:space="preserve">pa niti do dana donošenja ovog rješenja </w:t>
      </w:r>
      <w:r w:rsidR="009A7186">
        <w:t xml:space="preserve">uplatio </w:t>
      </w:r>
      <w:r w:rsidR="007D310B">
        <w:t>pr</w:t>
      </w:r>
      <w:r w:rsidR="003D1737">
        <w:t>edujam u iznosu od 1.000,00 kn</w:t>
      </w:r>
      <w:r w:rsidR="00271992" w:rsidRPr="00271992">
        <w:t xml:space="preserve"> u Fond za namire</w:t>
      </w:r>
      <w:r w:rsidR="00271992">
        <w:t>nje troškova stečajnog postupka</w:t>
      </w:r>
      <w:r w:rsidR="00526381">
        <w:t xml:space="preserve">, </w:t>
      </w:r>
      <w:r w:rsidR="007D310B">
        <w:t>na temelju odredbe čl. 114. st. 5. SZ-a, sud je odbacio prijedlog za otvaranje stečajnog postupka.</w:t>
      </w:r>
    </w:p>
    <w:p w:rsidRDefault="007D310B" w:rsidP="00D766A9" w:rsidR="007D310B">
      <w:pPr>
        <w:jc w:val="both"/>
      </w:pPr>
    </w:p>
    <w:p w:rsidRDefault="007D310B" w:rsidP="00D766A9" w:rsidR="007D310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    </w:t>
      </w:r>
      <w:r w:rsidR="00D766A9">
        <w:t xml:space="preserve">     </w:t>
      </w:r>
      <w:r>
        <w:t xml:space="preserve">  U Zagrebu </w:t>
      </w:r>
      <w:r w:rsidR="000A3FA8">
        <w:t>7.</w:t>
      </w:r>
      <w:r w:rsidR="00D766A9">
        <w:t xml:space="preserve"> svibnja </w:t>
      </w:r>
      <w:r>
        <w:t>2019.</w:t>
      </w:r>
    </w:p>
    <w:p w:rsidRDefault="007D310B" w:rsidP="00D766A9" w:rsidR="007D31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7D310B" w:rsidP="00D766A9" w:rsidR="007D310B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6619F1">
        <w:t>, v.r.</w:t>
      </w:r>
    </w:p>
    <w:p w:rsidRDefault="007D310B" w:rsidP="00D766A9" w:rsidR="007D310B">
      <w:pPr>
        <w:jc w:val="both"/>
      </w:pPr>
    </w:p>
    <w:p w:rsidRDefault="007D310B" w:rsidP="00D766A9" w:rsidR="007D310B">
      <w:pPr>
        <w:jc w:val="both"/>
      </w:pPr>
      <w:r>
        <w:t>Uputa o pravnom lijeku: 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(čl.12. st.1. SZ-a).</w:t>
      </w:r>
    </w:p>
    <w:p w:rsidRDefault="006619F1" w:rsidP="006619F1" w:rsidR="006619F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6619F1" w:rsidP="006619F1" w:rsidR="006619F1">
      <w:pPr>
        <w:jc w:val="right"/>
      </w:pPr>
      <w:r>
        <w:t>Katarina Franjić</w:t>
      </w:r>
    </w:p>
    <w:p w:rsidRDefault="008C6CF5" w:rsidP="00D766A9" w:rsidR="008C6CF5">
      <w:pPr>
        <w:jc w:val="both"/>
      </w:pPr>
    </w:p>
    <w:sectPr w:rsidR="008C6C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461"/>
    <w:rsid w:val="00051C42"/>
    <w:rsid w:val="000A3FA8"/>
    <w:rsid w:val="001D4E89"/>
    <w:rsid w:val="00271992"/>
    <w:rsid w:val="003D1737"/>
    <w:rsid w:val="00526381"/>
    <w:rsid w:val="0053083E"/>
    <w:rsid w:val="006619F1"/>
    <w:rsid w:val="007854F4"/>
    <w:rsid w:val="007D310B"/>
    <w:rsid w:val="008C6CF5"/>
    <w:rsid w:val="008E7E6A"/>
    <w:rsid w:val="00920461"/>
    <w:rsid w:val="0095144D"/>
    <w:rsid w:val="009A7186"/>
    <w:rsid w:val="00A15586"/>
    <w:rsid w:val="00C84C75"/>
    <w:rsid w:val="00CF75A5"/>
    <w:rsid w:val="00D27EA5"/>
    <w:rsid w:val="00D766A9"/>
    <w:rsid w:val="00E5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19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9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19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9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St-833/2019</izvorni_sadrzaj>
    <derivirana_varijabla naziv="DomainObject.Predmet.OznakaBroj_1">St-833/2019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ULMO d.o.o.</izvorni_sadrzaj>
    <derivirana_varijabla naziv="DomainObject.Predmet.ProtustrankaFormated_1">  ULMO d.o.o.</derivirana_varijabla>
  </DomainObject.Predmet.ProtustrankaFormated>
  <DomainObject.Predmet.ProtustrankaFormatedOIB>
    <izvorni_sadrzaj>  ULMO d.o.o., OIB 14839969067</izvorni_sadrzaj>
    <derivirana_varijabla naziv="DomainObject.Predmet.ProtustrankaFormatedOIB_1">  ULMO d.o.o., OIB 14839969067</derivirana_varijabla>
  </DomainObject.Predmet.ProtustrankaFormatedOIB>
  <DomainObject.Predmet.ProtustrankaFormatedWithAdress>
    <izvorni_sadrzaj> ULMO d.o.o., Odvojak bana J.Jelačića 2, 10450 Jastrebarsko</izvorni_sadrzaj>
    <derivirana_varijabla naziv="DomainObject.Predmet.ProtustrankaFormatedWithAdress_1"> ULMO d.o.o., Odvojak bana J.Jelačića 2, 10450 Jastrebarsko</derivirana_varijabla>
  </DomainObject.Predmet.ProtustrankaFormatedWithAdress>
  <DomainObject.Predmet.ProtustrankaFormatedWithAdressOIB>
    <izvorni_sadrzaj> ULMO d.o.o., OIB 14839969067, Odvojak bana J.Jelačića 2, 10450 Jastrebarsko</izvorni_sadrzaj>
    <derivirana_varijabla naziv="DomainObject.Predmet.ProtustrankaFormatedWithAdressOIB_1"> ULMO d.o.o., OIB 14839969067, Odvojak bana J.Jelačića 2, 10450 Jastrebarsko</derivirana_varijabla>
  </DomainObject.Predmet.ProtustrankaFormatedWithAdressOIB>
  <DomainObject.Predmet.ProtustrankaWithAdress>
    <izvorni_sadrzaj>ULMO d.o.o. Odvojak bana J.Jelačića 2, 10450 Jastrebarsko</izvorni_sadrzaj>
    <derivirana_varijabla naziv="DomainObject.Predmet.ProtustrankaWithAdress_1">ULMO d.o.o. Odvojak bana J.Jelačića 2, 10450 Jastrebarsko</derivirana_varijabla>
  </DomainObject.Predmet.ProtustrankaWithAdress>
  <DomainObject.Predmet.ProtustrankaWithAdressOIB>
    <izvorni_sadrzaj>ULMO d.o.o., OIB 14839969067, Odvojak bana J.Jelačića 2, 10450 Jastrebarsko</izvorni_sadrzaj>
    <derivirana_varijabla naziv="DomainObject.Predmet.ProtustrankaWithAdressOIB_1">ULMO d.o.o., OIB 14839969067, Odvojak bana J.Jelačića 2, 10450 Jastrebarsko</derivirana_varijabla>
  </DomainObject.Predmet.ProtustrankaWithAdressOIB>
  <DomainObject.Predmet.ProtustrankaNazivFormated>
    <izvorni_sadrzaj>ULMO d.o.o.</izvorni_sadrzaj>
    <derivirana_varijabla naziv="DomainObject.Predmet.ProtustrankaNazivFormated_1">ULMO d.o.o.</derivirana_varijabla>
  </DomainObject.Predmet.ProtustrankaNazivFormated>
  <DomainObject.Predmet.ProtustrankaNazivFormatedOIB>
    <izvorni_sadrzaj>ULMO d.o.o., OIB 14839969067</izvorni_sadrzaj>
    <derivirana_varijabla naziv="DomainObject.Predmet.ProtustrankaNazivFormatedOIB_1">ULMO d.o.o., OIB 14839969067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ULMO d.o.o.</izvorni_sadrzaj>
    <derivirana_varijabla naziv="DomainObject.Predmet.StrankaFormated_1">  ULMO d.o.o.</derivirana_varijabla>
  </DomainObject.Predmet.StrankaFormated>
  <DomainObject.Predmet.StrankaFormatedOIB>
    <izvorni_sadrzaj>  ULMO d.o.o., OIB 14839969067</izvorni_sadrzaj>
    <derivirana_varijabla naziv="DomainObject.Predmet.StrankaFormatedOIB_1">  ULMO d.o.o., OIB 14839969067</derivirana_varijabla>
  </DomainObject.Predmet.StrankaFormatedOIB>
  <DomainObject.Predmet.StrankaFormatedWithAdress>
    <izvorni_sadrzaj> ULMO d.o.o., Odvojak bana J.Jelačića 2, 10450 Jastrebarsko</izvorni_sadrzaj>
    <derivirana_varijabla naziv="DomainObject.Predmet.StrankaFormatedWithAdress_1"> ULMO d.o.o., Odvojak bana J.Jelačića 2, 10450 Jastrebarsko</derivirana_varijabla>
  </DomainObject.Predmet.StrankaFormatedWithAdress>
  <DomainObject.Predmet.StrankaFormatedWithAdressOIB>
    <izvorni_sadrzaj> ULMO d.o.o., OIB 14839969067, Odvojak bana J.Jelačića 2, 10450 Jastrebarsko</izvorni_sadrzaj>
    <derivirana_varijabla naziv="DomainObject.Predmet.StrankaFormatedWithAdressOIB_1"> ULMO d.o.o., OIB 14839969067, Odvojak bana J.Jelačića 2, 10450 Jastrebarsko</derivirana_varijabla>
  </DomainObject.Predmet.StrankaFormatedWithAdressOIB>
  <DomainObject.Predmet.StrankaWithAdress>
    <izvorni_sadrzaj>ULMO d.o.o. Odvojak bana J.Jelačića 2,10450 Jastrebarsko</izvorni_sadrzaj>
    <derivirana_varijabla naziv="DomainObject.Predmet.StrankaWithAdress_1">ULMO d.o.o. Odvojak bana J.Jelačića 2,10450 Jastrebarsko</derivirana_varijabla>
  </DomainObject.Predmet.StrankaWithAdress>
  <DomainObject.Predmet.StrankaWithAdressOIB>
    <izvorni_sadrzaj>ULMO d.o.o., OIB 14839969067, Odvojak bana J.Jelačića 2,10450 Jastrebarsko</izvorni_sadrzaj>
    <derivirana_varijabla naziv="DomainObject.Predmet.StrankaWithAdressOIB_1">ULMO d.o.o., OIB 14839969067, Odvojak bana J.Jelačića 2,10450 Jastrebarsko</derivirana_varijabla>
  </DomainObject.Predmet.StrankaWithAdressOIB>
  <DomainObject.Predmet.StrankaNazivFormated>
    <izvorni_sadrzaj>ULMO d.o.o.</izvorni_sadrzaj>
    <derivirana_varijabla naziv="DomainObject.Predmet.StrankaNazivFormated_1">ULMO d.o.o.</derivirana_varijabla>
  </DomainObject.Predmet.StrankaNazivFormated>
  <DomainObject.Predmet.StrankaNazivFormatedOIB>
    <izvorni_sadrzaj>ULMO d.o.o., OIB 14839969067</izvorni_sadrzaj>
    <derivirana_varijabla naziv="DomainObject.Predmet.StrankaNazivFormatedOIB_1">ULMO d.o.o., OIB 14839969067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ULMO d.o.o.</item>
    </izvorni_sadrzaj>
    <derivirana_varijabla naziv="DomainObject.Predmet.StrankaListFormated_1">
      <item>ULMO d.o.o.</item>
    </derivirana_varijabla>
  </DomainObject.Predmet.StrankaListFormated>
  <DomainObject.Predmet.StrankaListFormatedOIB>
    <izvorni_sadrzaj>
      <item>ULMO d.o.o., OIB 14839969067</item>
    </izvorni_sadrzaj>
    <derivirana_varijabla naziv="DomainObject.Predmet.StrankaListFormatedOIB_1">
      <item>ULMO d.o.o., OIB 14839969067</item>
    </derivirana_varijabla>
  </DomainObject.Predmet.StrankaListFormatedOIB>
  <DomainObject.Predmet.StrankaListFormatedWithAdress>
    <izvorni_sadrzaj>
      <item>ULMO d.o.o., Odvojak bana J.Jelačića 2, 10450 Jastrebarsko</item>
    </izvorni_sadrzaj>
    <derivirana_varijabla naziv="DomainObject.Predmet.StrankaListFormatedWithAdress_1">
      <item>ULMO d.o.o., Odvojak bana J.Jelačića 2, 10450 Jastrebarsko</item>
    </derivirana_varijabla>
  </DomainObject.Predmet.StrankaListFormatedWithAdress>
  <DomainObject.Predmet.StrankaListFormatedWithAdressOIB>
    <izvorni_sadrzaj>
      <item>ULMO d.o.o., OIB 14839969067, Odvojak bana J.Jelačića 2, 10450 Jastrebarsko</item>
    </izvorni_sadrzaj>
    <derivirana_varijabla naziv="DomainObject.Predmet.StrankaListFormatedWithAdressOIB_1">
      <item>ULMO d.o.o., OIB 14839969067, Odvojak bana J.Jelačića 2, 10450 Jastrebarsko</item>
    </derivirana_varijabla>
  </DomainObject.Predmet.StrankaListFormatedWithAdressOIB>
  <DomainObject.Predmet.StrankaListNazivFormated>
    <izvorni_sadrzaj>
      <item>ULMO d.o.o.</item>
    </izvorni_sadrzaj>
    <derivirana_varijabla naziv="DomainObject.Predmet.StrankaListNazivFormated_1">
      <item>ULMO d.o.o.</item>
    </derivirana_varijabla>
  </DomainObject.Predmet.StrankaListNazivFormated>
  <DomainObject.Predmet.StrankaListNazivFormatedOIB>
    <izvorni_sadrzaj>
      <item>ULMO d.o.o., OIB 14839969067</item>
    </izvorni_sadrzaj>
    <derivirana_varijabla naziv="DomainObject.Predmet.StrankaListNazivFormatedOIB_1">
      <item>ULMO d.o.o., OIB 14839969067</item>
    </derivirana_varijabla>
  </DomainObject.Predmet.StrankaListNazivFormatedOIB>
  <DomainObject.Predmet.ProtuStrankaListFormated>
    <izvorni_sadrzaj>
      <item>ULMO d.o.o.</item>
    </izvorni_sadrzaj>
    <derivirana_varijabla naziv="DomainObject.Predmet.ProtuStrankaListFormated_1">
      <item>ULMO d.o.o.</item>
    </derivirana_varijabla>
  </DomainObject.Predmet.ProtuStrankaListFormated>
  <DomainObject.Predmet.ProtuStrankaListFormatedOIB>
    <izvorni_sadrzaj>
      <item>ULMO d.o.o., OIB 14839969067</item>
    </izvorni_sadrzaj>
    <derivirana_varijabla naziv="DomainObject.Predmet.ProtuStrankaListFormatedOIB_1">
      <item>ULMO d.o.o., OIB 14839969067</item>
    </derivirana_varijabla>
  </DomainObject.Predmet.ProtuStrankaListFormatedOIB>
  <DomainObject.Predmet.ProtuStrankaListFormatedWithAdress>
    <izvorni_sadrzaj>
      <item>ULMO d.o.o., Odvojak bana J.Jelačića 2, 10450 Jastrebarsko</item>
    </izvorni_sadrzaj>
    <derivirana_varijabla naziv="DomainObject.Predmet.ProtuStrankaListFormatedWithAdress_1">
      <item>ULMO d.o.o., Odvojak bana J.Jelačića 2, 10450 Jastrebarsko</item>
    </derivirana_varijabla>
  </DomainObject.Predmet.ProtuStrankaListFormatedWithAdress>
  <DomainObject.Predmet.ProtuStrankaListFormatedWithAdressOIB>
    <izvorni_sadrzaj>
      <item>ULMO d.o.o., OIB 14839969067, Odvojak bana J.Jelačića 2, 10450 Jastrebarsko</item>
    </izvorni_sadrzaj>
    <derivirana_varijabla naziv="DomainObject.Predmet.ProtuStrankaListFormatedWithAdressOIB_1">
      <item>ULMO d.o.o., OIB 14839969067, Odvojak bana J.Jelačića 2, 10450 Jastrebarsko</item>
    </derivirana_varijabla>
  </DomainObject.Predmet.ProtuStrankaListFormatedWithAdressOIB>
  <DomainObject.Predmet.ProtuStrankaListNazivFormated>
    <izvorni_sadrzaj>
      <item>ULMO d.o.o.</item>
    </izvorni_sadrzaj>
    <derivirana_varijabla naziv="DomainObject.Predmet.ProtuStrankaListNazivFormated_1">
      <item>ULMO d.o.o.</item>
    </derivirana_varijabla>
  </DomainObject.Predmet.ProtuStrankaListNazivFormated>
  <DomainObject.Predmet.ProtuStrankaListNazivFormatedOIB>
    <izvorni_sadrzaj>
      <item>ULMO d.o.o., OIB 14839969067</item>
    </izvorni_sadrzaj>
    <derivirana_varijabla naziv="DomainObject.Predmet.ProtuStrankaListNazivFormatedOIB_1">
      <item>ULMO d.o.o., OIB 14839969067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ULMO d.o.o.</izvorni_sadrzaj>
    <derivirana_varijabla naziv="DomainObject.Predmet.StrankaIDrugi_1">ULMO d.o.o.</derivirana_varijabla>
  </DomainObject.Predmet.StrankaIDrugi>
  <DomainObject.Predmet.ProtustrankaIDrugi>
    <izvorni_sadrzaj>ULMO d.o.o.</izvorni_sadrzaj>
    <derivirana_varijabla naziv="DomainObject.Predmet.ProtustrankaIDrugi_1">ULMO d.o.o.</derivirana_varijabla>
  </DomainObject.Predmet.ProtustrankaIDrugi>
  <DomainObject.Predmet.StrankaIDrugiAdressOIB>
    <izvorni_sadrzaj>ULMO d.o.o., OIB 14839969067, Odvojak bana J.Jelačića 2, 10450 Jastrebarsko</izvorni_sadrzaj>
    <derivirana_varijabla naziv="DomainObject.Predmet.StrankaIDrugiAdressOIB_1">ULMO d.o.o., OIB 14839969067, Odvojak bana J.Jelačića 2, 10450 Jastrebarsko</derivirana_varijabla>
  </DomainObject.Predmet.StrankaIDrugiAdressOIB>
  <DomainObject.Predmet.ProtustrankaIDrugiAdressOIB>
    <izvorni_sadrzaj>ULMO d.o.o., OIB 14839969067, Odvojak bana J.Jelačića 2, 10450 Jastrebarsko</izvorni_sadrzaj>
    <derivirana_varijabla naziv="DomainObject.Predmet.ProtustrankaIDrugiAdressOIB_1">ULMO d.o.o., OIB 14839969067, Odvojak bana J.Jelačića 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ULMO d.o.o.</item>
      <item>ULMO d.o.o.</item>
    </izvorni_sadrzaj>
    <derivirana_varijabla naziv="DomainObject.Predmet.SudioniciListNaziv_1">
      <item>ULMO d.o.o.</item>
      <item>ULMO d.o.o.</item>
    </derivirana_varijabla>
  </DomainObject.Predmet.SudioniciListNaziv>
  <DomainObject.Predmet.SudioniciListAdressOIB>
    <izvorni_sadrzaj>
      <item>ULMO d.o.o., OIB 14839969067, Odvojak bana J.Jelačića 2,10450 Jastrebarsko</item>
      <item>ULMO d.o.o., OIB 14839969067, Odvojak bana J.Jelačića 2,10450 Jastrebarsko</item>
    </izvorni_sadrzaj>
    <derivirana_varijabla naziv="DomainObject.Predmet.SudioniciListAdressOIB_1">
      <item>ULMO d.o.o., OIB 14839969067, Odvojak bana J.Jelačića 2,10450 Jastrebarsko</item>
      <item>ULMO d.o.o., OIB 14839969067, Odvojak bana J.Jelačića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14839969067</item>
      <item>, OIB 14839969067</item>
    </izvorni_sadrzaj>
    <derivirana_varijabla naziv="DomainObject.Predmet.SudioniciListNazivOIB_1">
      <item>, OIB 14839969067</item>
      <item>, OIB 14839969067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St-833/2019-5</izvorni_sadrzaj>
    <derivirana_varijabla naziv="DomainObject.PredzadnjaOdlukaIzPredmeta.Oznaka_1">St-833/2019-5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724</properties:Words>
  <properties:Characters>3837</properties:Characters>
  <properties:Lines>93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2019-05-07T08:28:00Z</dcterms:created>
  <dc:creator>Danijela Uzelac</dc:creator>
  <dc:description/>
  <cp:keywords/>
  <cp:lastModifiedBy>Katarina Franjić</cp:lastModifiedBy>
  <cp:lastPrinted>2019-05-07T11:34:00Z</cp:lastPrinted>
  <dcterms:modified xmlns:xsi="http://www.w3.org/2001/XMLSchema-instance" xsi:type="dcterms:W3CDTF">2019-05-07T11:42:00Z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(st-833-19 4. rješenje 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