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b87e" w14:paraId="132b87e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</w:t>
      </w:r>
      <w:r w:rsidR="00E3504C">
        <w:t xml:space="preserve">Porezna uprava, Područni ured Vukovar, </w:t>
      </w:r>
      <w:r w:rsidR="0087289D">
        <w:t xml:space="preserve">OIB: </w:t>
      </w:r>
      <w:r w:rsidR="00E3504C" w:rsidRPr="00E3504C">
        <w:t>18683136487</w:t>
      </w:r>
      <w:r w:rsidR="00967C62">
        <w:t xml:space="preserve">, </w:t>
      </w:r>
      <w:r w:rsidR="0087289D">
        <w:t xml:space="preserve">zastupana po Županijskom državnom odvjetništvu u </w:t>
      </w:r>
      <w:r w:rsidR="00E3504C">
        <w:t>Vukovaru</w:t>
      </w:r>
      <w:r w:rsidR="0023004B">
        <w:t xml:space="preserve"> </w:t>
      </w:r>
      <w:r w:rsidR="009745DD">
        <w:t xml:space="preserve">za otvaranje stečajnog postupka nad dužnikom </w:t>
      </w:r>
      <w:r w:rsidR="002A2ED5" w:rsidRPr="002A2ED5">
        <w:t>AGRO LOZANČIĆ d.o.o.</w:t>
      </w:r>
      <w:r w:rsidR="009745DD">
        <w:t xml:space="preserve">, </w:t>
      </w:r>
      <w:r w:rsidR="002A2ED5" w:rsidRPr="002A2ED5">
        <w:t>Vukovar</w:t>
      </w:r>
      <w:r w:rsidR="009745DD">
        <w:t xml:space="preserve">, </w:t>
      </w:r>
      <w:proofErr w:type="spellStart"/>
      <w:r w:rsidR="002A2ED5" w:rsidRPr="002A2ED5">
        <w:t>Lipovački</w:t>
      </w:r>
      <w:proofErr w:type="spellEnd"/>
      <w:r w:rsidR="002A2ED5" w:rsidRPr="002A2ED5">
        <w:t xml:space="preserve"> put 34</w:t>
      </w:r>
      <w:r w:rsidR="009745DD">
        <w:t xml:space="preserve">, MBS: </w:t>
      </w:r>
      <w:r w:rsidR="002A2ED5" w:rsidRPr="002A2ED5">
        <w:t>030153616</w:t>
      </w:r>
      <w:r w:rsidR="009745DD">
        <w:t xml:space="preserve">, OIB: </w:t>
      </w:r>
      <w:r w:rsidR="002A2ED5" w:rsidRPr="002A2ED5">
        <w:t>34566496071</w:t>
      </w:r>
      <w:r w:rsidRPr="00B37760">
        <w:rPr>
          <w:color w:val="000000"/>
        </w:rPr>
        <w:t xml:space="preserve">, dana </w:t>
      </w:r>
      <w:r w:rsidR="002A2ED5">
        <w:rPr>
          <w:color w:val="000000"/>
        </w:rPr>
        <w:t>7</w:t>
      </w:r>
      <w:r w:rsidR="00951341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A2ED5">
        <w:t xml:space="preserve">AGRO LOZANČIĆ d.o.o., Vukovar, </w:t>
      </w:r>
      <w:proofErr w:type="spellStart"/>
      <w:r w:rsidR="002A2ED5">
        <w:t>Lipovački</w:t>
      </w:r>
      <w:proofErr w:type="spellEnd"/>
      <w:r w:rsidR="002A2ED5">
        <w:t xml:space="preserve"> put 34, MBS: 030153616, OIB: 34566496071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A75C3" w:rsidP="002A75C3" w:rsidR="002A75C3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Kata Rašić </w:t>
      </w:r>
      <w:r>
        <w:rPr>
          <w:bCs/>
        </w:rPr>
        <w:t>OIB 84450283675</w:t>
      </w:r>
      <w:r>
        <w:t>, Vinkovci, S. S. Kranjčevića 3</w:t>
      </w:r>
      <w:r>
        <w:rPr>
          <w:bCs/>
        </w:rPr>
        <w:t xml:space="preserve">1, </w:t>
      </w:r>
      <w:r>
        <w:t>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 w:rsidRPr="002A2ED5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2A2ED5">
        <w:t xml:space="preserve">AGRO LOZANČIĆ d.o.o., Vukovar, </w:t>
      </w:r>
      <w:proofErr w:type="spellStart"/>
      <w:r w:rsidR="002A2ED5">
        <w:t>Lipovački</w:t>
      </w:r>
      <w:proofErr w:type="spellEnd"/>
      <w:r w:rsidR="002A2ED5">
        <w:t xml:space="preserve"> put 34, MBS: 030153616, OIB: 34566496071</w:t>
      </w:r>
      <w:r w:rsidR="005D0309">
        <w:t>,</w:t>
      </w:r>
      <w:r w:rsidR="005A3D9C">
        <w:t xml:space="preserve"> za dan</w:t>
      </w:r>
    </w:p>
    <w:p w:rsidRDefault="00E6663F" w:rsidP="00E6663F" w:rsidR="0085221D" w:rsidRPr="00E6663F">
      <w:pPr>
        <w:pStyle w:val="Odlomakpopisa"/>
        <w:numPr>
          <w:ilvl w:val="0"/>
          <w:numId w:val="14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E6663F">
        <w:rPr>
          <w:b/>
          <w:color w:val="000000"/>
        </w:rPr>
        <w:t xml:space="preserve"> 201</w:t>
      </w:r>
      <w:r w:rsidR="00DB48D4" w:rsidRPr="00E6663F">
        <w:rPr>
          <w:b/>
          <w:color w:val="000000"/>
        </w:rPr>
        <w:t>8</w:t>
      </w:r>
      <w:r w:rsidR="00ED6F97" w:rsidRPr="00E6663F">
        <w:rPr>
          <w:b/>
          <w:color w:val="000000"/>
        </w:rPr>
        <w:t xml:space="preserve">. u </w:t>
      </w:r>
      <w:r w:rsidR="002A2ED5">
        <w:rPr>
          <w:b/>
          <w:color w:val="000000"/>
        </w:rPr>
        <w:t>10</w:t>
      </w:r>
      <w:r w:rsidR="00842F1E">
        <w:rPr>
          <w:b/>
          <w:color w:val="000000"/>
        </w:rPr>
        <w:t>,</w:t>
      </w:r>
      <w:r w:rsidR="002A2ED5">
        <w:rPr>
          <w:b/>
          <w:color w:val="000000"/>
        </w:rPr>
        <w:t>2</w:t>
      </w:r>
      <w:r w:rsidR="00842F1E">
        <w:rPr>
          <w:b/>
          <w:color w:val="000000"/>
        </w:rPr>
        <w:t>0</w:t>
      </w:r>
      <w:r w:rsidR="0085221D" w:rsidRPr="00E6663F">
        <w:rPr>
          <w:b/>
          <w:color w:val="000000"/>
        </w:rPr>
        <w:t xml:space="preserve"> sati</w:t>
      </w:r>
    </w:p>
    <w:p w:rsidRDefault="00447DD5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  </w:t>
      </w:r>
      <w:r w:rsidR="0085221D" w:rsidRPr="00EC2419">
        <w:rPr>
          <w:b/>
          <w:color w:val="000000"/>
        </w:rPr>
        <w:t>u prostorijama Trgovačkog suda u Osijeku,</w:t>
      </w:r>
    </w:p>
    <w:p w:rsidRDefault="0085221D" w:rsidP="006E2109" w:rsidR="000377BE" w:rsidRPr="006E210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 w:rsidRPr="008F52EE">
        <w:t xml:space="preserve">Dana </w:t>
      </w:r>
      <w:r w:rsidR="008F52EE">
        <w:t>27</w:t>
      </w:r>
      <w:r w:rsidR="0059556B" w:rsidRPr="008F52EE">
        <w:t>. listopada</w:t>
      </w:r>
      <w:r w:rsidR="003170BE" w:rsidRPr="008F52EE">
        <w:t xml:space="preserve"> 2017</w:t>
      </w:r>
      <w:r w:rsidRPr="008F52EE">
        <w:t xml:space="preserve">. godine zaprimljen je na ovome sudu zahtjev FINE Regionalni centar Osijek, Podružnica Osijek, L. </w:t>
      </w:r>
      <w:proofErr w:type="spellStart"/>
      <w:r w:rsidRPr="008F52EE">
        <w:t>J</w:t>
      </w:r>
      <w:r w:rsidR="00585950" w:rsidRPr="008F52EE">
        <w:t>ä</w:t>
      </w:r>
      <w:r w:rsidRPr="008F52EE">
        <w:t>gera</w:t>
      </w:r>
      <w:proofErr w:type="spellEnd"/>
      <w:r w:rsidRPr="008F52EE">
        <w:t xml:space="preserve"> 3, OIB: 85821130368, klasa: 110-07/1</w:t>
      </w:r>
      <w:r w:rsidR="003170BE" w:rsidRPr="008F52EE">
        <w:t>7</w:t>
      </w:r>
      <w:r w:rsidRPr="008F52EE">
        <w:t xml:space="preserve">-01/04 </w:t>
      </w:r>
      <w:proofErr w:type="spellStart"/>
      <w:r w:rsidRPr="008F52EE">
        <w:t>Ur</w:t>
      </w:r>
      <w:proofErr w:type="spellEnd"/>
      <w:r w:rsidRPr="008F52EE">
        <w:t>. broj 04-06-1</w:t>
      </w:r>
      <w:r w:rsidR="003170BE" w:rsidRPr="008F52EE">
        <w:t>7</w:t>
      </w:r>
      <w:r w:rsidRPr="008F52EE">
        <w:t>-</w:t>
      </w:r>
      <w:r w:rsidR="00F77689" w:rsidRPr="008F52EE">
        <w:t>51</w:t>
      </w:r>
      <w:r w:rsidR="00757BC2">
        <w:t>64</w:t>
      </w:r>
      <w:r w:rsidRPr="008F52EE">
        <w:t xml:space="preserve"> od </w:t>
      </w:r>
      <w:r w:rsidR="00C74B04" w:rsidRPr="008F52EE">
        <w:t>2</w:t>
      </w:r>
      <w:r w:rsidR="00E97E83">
        <w:t>6</w:t>
      </w:r>
      <w:r w:rsidR="00C74B04" w:rsidRPr="008F52EE">
        <w:t>. listopada</w:t>
      </w:r>
      <w:r w:rsidR="00BA63AA" w:rsidRPr="008F52EE">
        <w:t xml:space="preserve"> 2017</w:t>
      </w:r>
      <w:r w:rsidR="00F36B0E" w:rsidRPr="008F52EE">
        <w:t>.</w:t>
      </w:r>
      <w:r w:rsidRPr="008F52EE">
        <w:t xml:space="preserve"> godine, za provedbu </w:t>
      </w:r>
      <w:r w:rsidR="00A878CB" w:rsidRPr="008F52EE">
        <w:t xml:space="preserve">skraćenog </w:t>
      </w:r>
      <w:r w:rsidRPr="008F52EE">
        <w:t xml:space="preserve">stečajnog postupka nad dužnikom </w:t>
      </w:r>
      <w:r w:rsidR="007E0BD6">
        <w:t xml:space="preserve">AGRO LOZANČIĆ d.o.o., Vukovar, </w:t>
      </w:r>
      <w:proofErr w:type="spellStart"/>
      <w:r w:rsidR="007E0BD6">
        <w:t>Lipovački</w:t>
      </w:r>
      <w:proofErr w:type="spellEnd"/>
      <w:r w:rsidR="007E0BD6">
        <w:t xml:space="preserve"> put 34, MBS: 030153616, OIB: 34566496071</w:t>
      </w:r>
      <w:r w:rsidRPr="008F52EE">
        <w:t>.</w:t>
      </w:r>
      <w:r w:rsidR="001E719E">
        <w:t xml:space="preserve"> 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041528">
        <w:t xml:space="preserve">26. listopada </w:t>
      </w:r>
      <w:r w:rsidR="002E5019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1E719E">
        <w:t>51.952,08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 w:rsidRPr="00320BC2">
        <w:t xml:space="preserve">FINA je dostavila popis računa i oročenih novčanih sredstava dužnika na dan </w:t>
      </w:r>
      <w:r w:rsidR="00490090" w:rsidRPr="00320BC2">
        <w:t>2</w:t>
      </w:r>
      <w:r w:rsidR="00320BC2">
        <w:t>5</w:t>
      </w:r>
      <w:r w:rsidR="00490090" w:rsidRPr="00320BC2">
        <w:t>.</w:t>
      </w:r>
      <w:r w:rsidR="00490090">
        <w:t xml:space="preserve"> listopada </w:t>
      </w:r>
      <w:r w:rsidR="00CF7A40">
        <w:t xml:space="preserve">2017. </w:t>
      </w:r>
      <w:r>
        <w:t xml:space="preserve">godine te u svom podnesku od </w:t>
      </w:r>
      <w:r w:rsidR="00490090">
        <w:t>2</w:t>
      </w:r>
      <w:r w:rsidR="00320BC2">
        <w:t>6</w:t>
      </w:r>
      <w:r w:rsidR="00490090">
        <w:t xml:space="preserve">. listopada </w:t>
      </w:r>
      <w:r w:rsidR="00CF7A40">
        <w:t xml:space="preserve">2017. </w:t>
      </w:r>
      <w:r>
        <w:t xml:space="preserve">godine navodi da dužnik na dan </w:t>
      </w:r>
      <w:r w:rsidR="00490090">
        <w:t>2</w:t>
      </w:r>
      <w:r w:rsidR="00320BC2">
        <w:t>5</w:t>
      </w:r>
      <w:r w:rsidR="00490090">
        <w:t xml:space="preserve">. listopada </w:t>
      </w:r>
      <w:r w:rsidR="00CF7A40">
        <w:t xml:space="preserve">2017.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</w:t>
      </w:r>
      <w:r w:rsidR="00CF7A40">
        <w:t xml:space="preserve"> </w:t>
      </w:r>
      <w:r w:rsidR="006503D3" w:rsidRPr="00900582">
        <w:t xml:space="preserve">oročena </w:t>
      </w:r>
      <w:r w:rsidRPr="00900582">
        <w:t xml:space="preserve">novčana sredstva </w:t>
      </w:r>
      <w:r w:rsidR="00320BC2">
        <w:t>HR8025000091101422756</w:t>
      </w:r>
      <w:r w:rsidR="00490090">
        <w:t xml:space="preserve"> </w:t>
      </w:r>
      <w:proofErr w:type="spellStart"/>
      <w:r w:rsidR="00490090">
        <w:t>Addiko</w:t>
      </w:r>
      <w:proofErr w:type="spellEnd"/>
      <w:r w:rsidR="00490090">
        <w:t xml:space="preserve"> Bank d.d.</w:t>
      </w:r>
      <w:r w:rsidRPr="00900582">
        <w:t>, te da na</w:t>
      </w:r>
      <w:r>
        <w:t xml:space="preserve"> temelju čl. 112. st. 5. SZ-a dužnik </w:t>
      </w:r>
      <w:r w:rsidR="000C6095">
        <w:t xml:space="preserve">na dan </w:t>
      </w:r>
      <w:r w:rsidR="00655D4F">
        <w:t>2</w:t>
      </w:r>
      <w:r w:rsidR="00376743">
        <w:t>5</w:t>
      </w:r>
      <w:r w:rsidR="00655D4F">
        <w:t xml:space="preserve">. listopada </w:t>
      </w:r>
      <w:r w:rsidR="000C6095">
        <w:t xml:space="preserve">2017. </w:t>
      </w:r>
      <w:r>
        <w:t xml:space="preserve">na ime predujma za namirenje troškova stečajnog postupka </w:t>
      </w:r>
      <w:r w:rsidR="00655D4F">
        <w:t>nema</w:t>
      </w:r>
      <w:r>
        <w:t xml:space="preserve"> zaplijenjena novčana sredstva</w:t>
      </w:r>
      <w:r w:rsidR="00655D4F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9A6FCA">
        <w:t>6. studenog</w:t>
      </w:r>
      <w:r w:rsidR="00032E69">
        <w:t xml:space="preserve"> 2017. </w:t>
      </w:r>
      <w:r>
        <w:t xml:space="preserve">godine objavio oglas na mrežnoj stranici e-Oglasna ploča sudova pod poslovnim brojem </w:t>
      </w:r>
      <w:r w:rsidR="00376743">
        <w:t>13</w:t>
      </w:r>
      <w:r w:rsidR="000A3330">
        <w:t xml:space="preserve"> </w:t>
      </w:r>
      <w:r>
        <w:t>St-</w:t>
      </w:r>
      <w:r w:rsidR="00376743">
        <w:t>1531</w:t>
      </w:r>
      <w:r>
        <w:t>/1</w:t>
      </w:r>
      <w:r w:rsidR="0091590D">
        <w:t>7</w:t>
      </w:r>
      <w:r>
        <w:t xml:space="preserve">-3 od </w:t>
      </w:r>
      <w:r w:rsidR="00CF34D4">
        <w:t>6. studenog</w:t>
      </w:r>
      <w:r w:rsidR="00C06172">
        <w:t xml:space="preserve"> 2017.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0D4DF9">
        <w:t>1</w:t>
      </w:r>
      <w:r w:rsidR="00693F6D">
        <w:t>4</w:t>
      </w:r>
      <w:r w:rsidR="000D4DF9">
        <w:t>. studenog</w:t>
      </w:r>
      <w:r w:rsidR="004E60FD">
        <w:t xml:space="preserve"> 201</w:t>
      </w:r>
      <w:r w:rsidR="00E36307">
        <w:t>7</w:t>
      </w:r>
      <w:r w:rsidR="004E60FD">
        <w:t>.</w:t>
      </w:r>
      <w:r w:rsidR="00F9311A">
        <w:t xml:space="preserve"> </w:t>
      </w:r>
      <w:r>
        <w:t xml:space="preserve">godine, vjerovnik </w:t>
      </w:r>
      <w:r w:rsidR="00553E6E">
        <w:t xml:space="preserve">REPUBLIKA HRVATSKA Ministarstvo financija, Porezna uprava, Područni ured Vukovar, OIB: </w:t>
      </w:r>
      <w:r w:rsidR="00553E6E" w:rsidRPr="00E3504C">
        <w:t>18683136487</w:t>
      </w:r>
      <w:r w:rsidR="00553E6E">
        <w:t>, zastupana po Županijskom državnom odvjetništvu u Vukovaru</w:t>
      </w:r>
      <w:r>
        <w:t xml:space="preserve">, podnijela je prijedlog za otvaranjem stečajnog postupka nad dužnikom </w:t>
      </w:r>
      <w:r w:rsidR="007A5284">
        <w:t xml:space="preserve">AGRO LOZANČIĆ d.o.o., Vukovar, </w:t>
      </w:r>
      <w:proofErr w:type="spellStart"/>
      <w:r w:rsidR="007A5284">
        <w:t>Lipovački</w:t>
      </w:r>
      <w:proofErr w:type="spellEnd"/>
      <w:r w:rsidR="007A5284">
        <w:t xml:space="preserve"> put 34, MBS: 030153616, OIB: 34566496071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630334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</w:t>
      </w:r>
      <w:r w:rsidR="008F65D7">
        <w:rPr>
          <w:color w:val="000000"/>
        </w:rPr>
        <w:lastRenderedPageBreak/>
        <w:t xml:space="preserve">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7A5284">
        <w:t>7</w:t>
      </w:r>
      <w:r w:rsidR="00630334">
        <w:t>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54200F" w:rsidP="0054200F" w:rsidR="0054200F" w:rsidRPr="0054200F">
      <w:pPr>
        <w:jc w:val="both"/>
        <w:rPr>
          <w:color w:val="000000"/>
          <w:sz w:val="22"/>
          <w:szCs w:val="22"/>
        </w:rPr>
      </w:pPr>
      <w:r w:rsidRPr="0054200F">
        <w:rPr>
          <w:color w:val="000000"/>
          <w:sz w:val="22"/>
          <w:szCs w:val="22"/>
        </w:rPr>
        <w:t xml:space="preserve">-privremenom </w:t>
      </w:r>
      <w:proofErr w:type="spellStart"/>
      <w:r w:rsidRPr="0054200F">
        <w:rPr>
          <w:color w:val="000000"/>
          <w:sz w:val="22"/>
          <w:szCs w:val="22"/>
        </w:rPr>
        <w:t>steč</w:t>
      </w:r>
      <w:proofErr w:type="spellEnd"/>
      <w:r w:rsidRPr="0054200F">
        <w:rPr>
          <w:color w:val="000000"/>
          <w:sz w:val="22"/>
          <w:szCs w:val="22"/>
        </w:rPr>
        <w:t xml:space="preserve">. upravitelju </w:t>
      </w:r>
      <w:r w:rsidRPr="0054200F">
        <w:rPr>
          <w:sz w:val="22"/>
          <w:szCs w:val="22"/>
        </w:rPr>
        <w:t>Kati Rašić, Vinkovci, S. S. Kranjčevića 3</w:t>
      </w:r>
      <w:r w:rsidRPr="0054200F">
        <w:rPr>
          <w:bCs/>
          <w:sz w:val="22"/>
          <w:szCs w:val="22"/>
        </w:rPr>
        <w:t>1</w:t>
      </w:r>
      <w:r w:rsidRPr="0054200F">
        <w:rPr>
          <w:color w:val="000000"/>
          <w:sz w:val="22"/>
          <w:szCs w:val="22"/>
        </w:rPr>
        <w:t xml:space="preserve"> uz presliku list 5-21</w:t>
      </w:r>
    </w:p>
    <w:p w:rsidRDefault="0054200F" w:rsidP="0054200F" w:rsidR="00D7590E">
      <w:pPr>
        <w:jc w:val="both"/>
      </w:pPr>
      <w:r w:rsidRPr="0054200F">
        <w:rPr>
          <w:color w:val="000000"/>
        </w:rPr>
        <w:t>-dužniku</w:t>
      </w:r>
      <w:r w:rsidR="00D7590E">
        <w:rPr>
          <w:color w:val="000000"/>
        </w:rPr>
        <w:t xml:space="preserve"> </w:t>
      </w:r>
      <w:r w:rsidR="00D7590E">
        <w:t xml:space="preserve">AGRO LOZANČIĆ d.o.o., Vukovar, </w:t>
      </w:r>
      <w:proofErr w:type="spellStart"/>
      <w:r w:rsidR="00D7590E">
        <w:t>Lipovački</w:t>
      </w:r>
      <w:proofErr w:type="spellEnd"/>
      <w:r w:rsidR="00D7590E">
        <w:t xml:space="preserve"> put 34</w:t>
      </w:r>
    </w:p>
    <w:p w:rsidRDefault="0054200F" w:rsidP="0054200F" w:rsidR="0054200F" w:rsidRPr="0054200F">
      <w:pPr>
        <w:jc w:val="both"/>
        <w:rPr>
          <w:color w:val="000000"/>
        </w:rPr>
      </w:pPr>
      <w:r w:rsidRPr="0054200F">
        <w:rPr>
          <w:color w:val="000000"/>
        </w:rPr>
        <w:t>-</w:t>
      </w:r>
      <w:proofErr w:type="spellStart"/>
      <w:r w:rsidRPr="0054200F">
        <w:rPr>
          <w:color w:val="000000"/>
        </w:rPr>
        <w:t>zz</w:t>
      </w:r>
      <w:proofErr w:type="spellEnd"/>
      <w:r w:rsidRPr="0054200F">
        <w:rPr>
          <w:color w:val="000000"/>
        </w:rPr>
        <w:t xml:space="preserve"> dužnika</w:t>
      </w:r>
      <w:r w:rsidR="00D7590E">
        <w:rPr>
          <w:color w:val="000000"/>
        </w:rPr>
        <w:t xml:space="preserve"> </w:t>
      </w:r>
      <w:r w:rsidR="007A1423">
        <w:rPr>
          <w:color w:val="000000"/>
        </w:rPr>
        <w:t xml:space="preserve">Blaženka </w:t>
      </w:r>
      <w:proofErr w:type="spellStart"/>
      <w:r w:rsidR="007A1423">
        <w:rPr>
          <w:color w:val="000000"/>
        </w:rPr>
        <w:t>Lozančić</w:t>
      </w:r>
      <w:proofErr w:type="spellEnd"/>
      <w:r w:rsidR="007A1423">
        <w:rPr>
          <w:color w:val="000000"/>
        </w:rPr>
        <w:t xml:space="preserve">, Vukovar, </w:t>
      </w:r>
      <w:proofErr w:type="spellStart"/>
      <w:r w:rsidR="007A1423">
        <w:rPr>
          <w:color w:val="000000"/>
        </w:rPr>
        <w:t>Lipovački</w:t>
      </w:r>
      <w:proofErr w:type="spellEnd"/>
      <w:r w:rsidR="007A1423">
        <w:rPr>
          <w:color w:val="000000"/>
        </w:rPr>
        <w:t xml:space="preserve"> Put 34</w:t>
      </w:r>
    </w:p>
    <w:p w:rsidRDefault="0054200F" w:rsidP="0054200F" w:rsidR="0054200F" w:rsidRPr="0054200F">
      <w:pPr>
        <w:jc w:val="both"/>
        <w:rPr>
          <w:color w:val="000000"/>
        </w:rPr>
      </w:pPr>
      <w:r w:rsidRPr="0054200F">
        <w:rPr>
          <w:color w:val="000000"/>
        </w:rPr>
        <w:t>-ŽDO GUO Vukovar</w:t>
      </w:r>
    </w:p>
    <w:p w:rsidRDefault="0054200F" w:rsidP="0054200F" w:rsidR="0054200F" w:rsidRPr="0054200F">
      <w:pPr>
        <w:jc w:val="both"/>
        <w:rPr>
          <w:color w:val="000000"/>
        </w:rPr>
      </w:pPr>
      <w:r w:rsidRPr="0054200F">
        <w:rPr>
          <w:color w:val="000000"/>
        </w:rPr>
        <w:t xml:space="preserve">-FINA </w:t>
      </w:r>
    </w:p>
    <w:p w:rsidRDefault="0054200F" w:rsidP="0054200F" w:rsidR="0054200F" w:rsidRPr="0054200F">
      <w:pPr>
        <w:jc w:val="both"/>
        <w:rPr>
          <w:color w:val="000000"/>
        </w:rPr>
      </w:pPr>
      <w:r w:rsidRPr="0054200F">
        <w:rPr>
          <w:color w:val="000000"/>
        </w:rPr>
        <w:t>-Ministarstvu pravosuđa RH, Zagreb, Ulica Grada Vukovara 49, elektroničkom poštom</w:t>
      </w:r>
    </w:p>
    <w:p w:rsidRDefault="0054200F" w:rsidP="0054200F" w:rsidR="0054200F" w:rsidRPr="0054200F">
      <w:pPr>
        <w:jc w:val="both"/>
        <w:rPr>
          <w:color w:val="000000"/>
        </w:rPr>
      </w:pPr>
      <w:r w:rsidRPr="0054200F">
        <w:rPr>
          <w:color w:val="000000"/>
        </w:rPr>
        <w:t>-</w:t>
      </w:r>
      <w:proofErr w:type="spellStart"/>
      <w:r w:rsidRPr="0054200F">
        <w:rPr>
          <w:color w:val="000000"/>
        </w:rPr>
        <w:t>eOgl</w:t>
      </w:r>
      <w:proofErr w:type="spellEnd"/>
      <w:r w:rsidRPr="0054200F">
        <w:rPr>
          <w:color w:val="000000"/>
        </w:rPr>
        <w:t>. ploča uz prijedlog</w:t>
      </w:r>
    </w:p>
    <w:p w:rsidRDefault="00D7590E" w:rsidP="0054200F" w:rsidR="006D3C3F" w:rsidRPr="00B37760">
      <w:pPr>
        <w:jc w:val="both"/>
      </w:pPr>
      <w:r>
        <w:rPr>
          <w:color w:val="000000"/>
        </w:rPr>
        <w:t>-</w:t>
      </w:r>
      <w:r w:rsidR="0054200F" w:rsidRPr="0054200F">
        <w:rPr>
          <w:color w:val="000000"/>
        </w:rPr>
        <w:t>R 10.4.2018 u 10,20h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A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3504C" w:rsidR="00E3504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3504C">
      <w:t>7 St-1700/17-9</w:t>
    </w: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405ACB">
      <w:t>170</w:t>
    </w:r>
    <w:r w:rsidR="00E3504C">
      <w:t>0</w:t>
    </w:r>
    <w:r w:rsidR="006F3974">
      <w:t>/</w:t>
    </w:r>
    <w:r w:rsidR="00E64AFB">
      <w:t>17-</w:t>
    </w:r>
    <w:r w:rsidR="00405ACB">
      <w:t>9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8F7992"/>
    <w:multiLevelType w:val="hybridMultilevel"/>
    <w:tmpl w:val="F94095DC"/>
    <w:lvl w:tplc="11A67C24" w:ilvl="0">
      <w:start w:val="1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1"/>
  </w:num>
  <w:num w:numId="13">
    <w:abstractNumId w:val="8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2E69"/>
    <w:rsid w:val="00033093"/>
    <w:rsid w:val="000350A4"/>
    <w:rsid w:val="000377BE"/>
    <w:rsid w:val="000409D9"/>
    <w:rsid w:val="00041528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3661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5C9E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095"/>
    <w:rsid w:val="000D1C3C"/>
    <w:rsid w:val="000D3055"/>
    <w:rsid w:val="000D4DAF"/>
    <w:rsid w:val="000D4DF9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7B50"/>
    <w:rsid w:val="000F16D0"/>
    <w:rsid w:val="000F37ED"/>
    <w:rsid w:val="000F3AFA"/>
    <w:rsid w:val="000F561B"/>
    <w:rsid w:val="000F58FE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56BB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E719E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7B"/>
    <w:rsid w:val="00262A35"/>
    <w:rsid w:val="00262F86"/>
    <w:rsid w:val="00272974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2ED5"/>
    <w:rsid w:val="002A406E"/>
    <w:rsid w:val="002A40E7"/>
    <w:rsid w:val="002A58F4"/>
    <w:rsid w:val="002A66B4"/>
    <w:rsid w:val="002A6F23"/>
    <w:rsid w:val="002A75C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3FDE"/>
    <w:rsid w:val="002C46EC"/>
    <w:rsid w:val="002C496F"/>
    <w:rsid w:val="002C5792"/>
    <w:rsid w:val="002C6E95"/>
    <w:rsid w:val="002D4076"/>
    <w:rsid w:val="002D50AA"/>
    <w:rsid w:val="002D60E0"/>
    <w:rsid w:val="002E2327"/>
    <w:rsid w:val="002E32F1"/>
    <w:rsid w:val="002E4945"/>
    <w:rsid w:val="002E4AFA"/>
    <w:rsid w:val="002E5019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1675D"/>
    <w:rsid w:val="003170BE"/>
    <w:rsid w:val="00320BC2"/>
    <w:rsid w:val="0032279A"/>
    <w:rsid w:val="003273A5"/>
    <w:rsid w:val="00327789"/>
    <w:rsid w:val="003278C3"/>
    <w:rsid w:val="00330D15"/>
    <w:rsid w:val="003310B6"/>
    <w:rsid w:val="00331161"/>
    <w:rsid w:val="0033354E"/>
    <w:rsid w:val="00333978"/>
    <w:rsid w:val="00333DFE"/>
    <w:rsid w:val="00334F91"/>
    <w:rsid w:val="003365D0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76743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05ACB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DD5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0090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6F3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200F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E6E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56B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235"/>
    <w:rsid w:val="006205E0"/>
    <w:rsid w:val="006212FE"/>
    <w:rsid w:val="006227B7"/>
    <w:rsid w:val="00622A93"/>
    <w:rsid w:val="00624CCB"/>
    <w:rsid w:val="006279E7"/>
    <w:rsid w:val="00627EB4"/>
    <w:rsid w:val="0063033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D4F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3F6D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10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5F02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08F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57BC2"/>
    <w:rsid w:val="00763E6B"/>
    <w:rsid w:val="00764642"/>
    <w:rsid w:val="007663CB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1423"/>
    <w:rsid w:val="007A45DB"/>
    <w:rsid w:val="007A49B3"/>
    <w:rsid w:val="007A5284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C3315"/>
    <w:rsid w:val="007D0AF9"/>
    <w:rsid w:val="007D1059"/>
    <w:rsid w:val="007D1791"/>
    <w:rsid w:val="007D5372"/>
    <w:rsid w:val="007D71F1"/>
    <w:rsid w:val="007E0BD6"/>
    <w:rsid w:val="007E3875"/>
    <w:rsid w:val="007E3946"/>
    <w:rsid w:val="007E43C9"/>
    <w:rsid w:val="007E452F"/>
    <w:rsid w:val="007E47B5"/>
    <w:rsid w:val="007E5E3C"/>
    <w:rsid w:val="007E6A23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1F8"/>
    <w:rsid w:val="008227AB"/>
    <w:rsid w:val="00827640"/>
    <w:rsid w:val="00830DCC"/>
    <w:rsid w:val="00834F01"/>
    <w:rsid w:val="008355A9"/>
    <w:rsid w:val="00837C5B"/>
    <w:rsid w:val="00841584"/>
    <w:rsid w:val="008419D8"/>
    <w:rsid w:val="00842F1E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853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52EE"/>
    <w:rsid w:val="008F65D7"/>
    <w:rsid w:val="008F70EF"/>
    <w:rsid w:val="008F7A62"/>
    <w:rsid w:val="00900582"/>
    <w:rsid w:val="0090176F"/>
    <w:rsid w:val="0090202A"/>
    <w:rsid w:val="00902E0C"/>
    <w:rsid w:val="0090372C"/>
    <w:rsid w:val="009053ED"/>
    <w:rsid w:val="009059B8"/>
    <w:rsid w:val="00906415"/>
    <w:rsid w:val="009069BD"/>
    <w:rsid w:val="00906EA9"/>
    <w:rsid w:val="00912980"/>
    <w:rsid w:val="00913FE0"/>
    <w:rsid w:val="00914A7E"/>
    <w:rsid w:val="00914C8E"/>
    <w:rsid w:val="0091590D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27521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341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0728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A6FCA"/>
    <w:rsid w:val="009B1BB6"/>
    <w:rsid w:val="009B20D7"/>
    <w:rsid w:val="009B27F6"/>
    <w:rsid w:val="009B5A72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2A8A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2F7D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64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63AA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595C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172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7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4A58"/>
    <w:rsid w:val="00C65C76"/>
    <w:rsid w:val="00C65C7C"/>
    <w:rsid w:val="00C65F1B"/>
    <w:rsid w:val="00C67F4E"/>
    <w:rsid w:val="00C70AB2"/>
    <w:rsid w:val="00C71A39"/>
    <w:rsid w:val="00C73E39"/>
    <w:rsid w:val="00C74B04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0F28"/>
    <w:rsid w:val="00CF202C"/>
    <w:rsid w:val="00CF20E9"/>
    <w:rsid w:val="00CF22BA"/>
    <w:rsid w:val="00CF34D4"/>
    <w:rsid w:val="00CF40E6"/>
    <w:rsid w:val="00CF5A9F"/>
    <w:rsid w:val="00CF5AAF"/>
    <w:rsid w:val="00CF7072"/>
    <w:rsid w:val="00CF7A40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1BB"/>
    <w:rsid w:val="00D5471D"/>
    <w:rsid w:val="00D54C02"/>
    <w:rsid w:val="00D553CF"/>
    <w:rsid w:val="00D5671C"/>
    <w:rsid w:val="00D60B79"/>
    <w:rsid w:val="00D61083"/>
    <w:rsid w:val="00D6125F"/>
    <w:rsid w:val="00D6173B"/>
    <w:rsid w:val="00D6205D"/>
    <w:rsid w:val="00D633FA"/>
    <w:rsid w:val="00D63410"/>
    <w:rsid w:val="00D64D25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90E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13C4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6A95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504C"/>
    <w:rsid w:val="00E36307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3F53"/>
    <w:rsid w:val="00E54E43"/>
    <w:rsid w:val="00E60962"/>
    <w:rsid w:val="00E6113A"/>
    <w:rsid w:val="00E61781"/>
    <w:rsid w:val="00E625CB"/>
    <w:rsid w:val="00E62F34"/>
    <w:rsid w:val="00E64AFB"/>
    <w:rsid w:val="00E6663F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97E83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264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291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6F9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77689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5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A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E6A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6A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A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A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5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A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E6A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6A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A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A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8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09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St-1700/2017</izvorni_sadrzaj>
    <derivirana_varijabla naziv="DomainObject.Predmet.OznakaBroj_1">St-1700/2017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LOZANČIĆ društvo s ograničenom odgovornošću za poljoprivrednu proizvodnju i usluge</izvorni_sadrzaj>
    <derivirana_varijabla naziv="DomainObject.Predmet.ProtustrankaFormated_1">  AGRO LOZANČIĆ društvo s ograničenom odgovornošću za poljoprivrednu proizvodnju i usluge</derivirana_varijabla>
  </DomainObject.Predmet.ProtustrankaFormated>
  <DomainObject.Predmet.ProtustrankaFormatedOIB>
    <izvorni_sadrzaj>  AGRO LOZANČIĆ društvo s ograničenom odgovornošću za poljoprivrednu proizvodnju i usluge, OIB 34566496071</izvorni_sadrzaj>
    <derivirana_varijabla naziv="DomainObject.Predmet.ProtustrankaFormatedOIB_1">  AGRO LOZANČIĆ društvo s ograničenom odgovornošću za poljoprivrednu proizvodnju i usluge, OIB 34566496071</derivirana_varijabla>
  </DomainObject.Predmet.ProtustrankaFormatedOIB>
  <DomainObject.Predmet.ProtustrankaFormatedWithAdress>
    <izvorni_sadrzaj> AGRO LOZANČIĆ društvo s ograničenom odgovornošću za poljoprivrednu proizvodnju i usluge, Lipovački put 34, 32000 Vukovar</izvorni_sadrzaj>
    <derivirana_varijabla naziv="DomainObject.Predmet.ProtustrankaFormatedWithAdress_1"> AGRO LOZANČIĆ društvo s ograničenom odgovornošću za poljoprivrednu proizvodnju i usluge, Lipovački put 34, 32000 Vukovar</derivirana_varijabla>
  </DomainObject.Predmet.ProtustrankaFormatedWithAdress>
  <DomainObject.Predmet.ProtustrankaFormatedWithAdressOIB>
    <izvorni_sadrzaj> AGRO LOZANČIĆ društvo s ograničenom odgovornošću za poljoprivrednu proizvodnju i usluge, OIB 34566496071, Lipovački put 34, 32000 Vukovar</izvorni_sadrzaj>
    <derivirana_varijabla naziv="DomainObject.Predmet.ProtustrankaFormatedWithAdressOIB_1"> AGRO LOZANČIĆ društvo s ograničenom odgovornošću za poljoprivrednu proizvodnju i usluge, OIB 34566496071, Lipovački put 34, 32000 Vukovar</derivirana_varijabla>
  </DomainObject.Predmet.ProtustrankaFormatedWithAdressOIB>
  <DomainObject.Predmet.ProtustrankaWithAdress>
    <izvorni_sadrzaj>AGRO LOZANČIĆ društvo s ograničenom odgovornošću za poljoprivrednu proizvodnju i usluge Lipovački put 34, 32000 Vukovar</izvorni_sadrzaj>
    <derivirana_varijabla naziv="DomainObject.Predmet.ProtustrankaWithAdress_1">AGRO LOZANČIĆ društvo s ograničenom odgovornošću za poljoprivrednu proizvodnju i usluge Lipovački put 34, 32000 Vukovar</derivirana_varijabla>
  </DomainObject.Predmet.ProtustrankaWithAdress>
  <DomainObject.Predmet.ProtustrankaWithAdressOIB>
    <izvorni_sadrzaj>AGRO LOZANČIĆ društvo s ograničenom odgovornošću za poljoprivrednu proizvodnju i usluge, OIB 34566496071, Lipovački put 34, 32000 Vukovar</izvorni_sadrzaj>
    <derivirana_varijabla naziv="DomainObject.Predmet.ProtustrankaWithAdressOIB_1">AGRO LOZANČIĆ društvo s ograničenom odgovornošću za poljoprivrednu proizvodnju i usluge, OIB 34566496071, Lipovački put 34, 32000 Vukovar</derivirana_varijabla>
  </DomainObject.Predmet.ProtustrankaWithAdressOIB>
  <DomainObject.Predmet.ProtustrankaNazivFormated>
    <izvorni_sadrzaj>AGRO LOZANČIĆ društvo s ograničenom odgovornošću za poljoprivrednu proizvodnju i usluge</izvorni_sadrzaj>
    <derivirana_varijabla naziv="DomainObject.Predmet.ProtustrankaNazivFormated_1">AGRO LOZANČIĆ društvo s ograničenom odgovornošću za poljoprivrednu proizvodnju i usluge</derivirana_varijabla>
  </DomainObject.Predmet.ProtustrankaNazivFormated>
  <DomainObject.Predmet.ProtustrankaNazivFormatedOIB>
    <izvorni_sadrzaj>AGRO LOZANČIĆ društvo s ograničenom odgovornošću za poljoprivrednu proizvodnju i usluge, OIB 34566496071</izvorni_sadrzaj>
    <derivirana_varijabla naziv="DomainObject.Predmet.ProtustrankaNazivFormatedOIB_1">AGRO LOZANČIĆ društvo s ograničenom odgovornošću za poljoprivrednu proizvodnju i usluge, OIB 34566496071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AGRO LOZANČIĆ društvo s ograničenom odgovornošću za poljoprivrednu proizvodnju i usluge</item>
    </izvorni_sadrzaj>
    <derivirana_varijabla naziv="DomainObject.Predmet.ProtuStrankaListFormated_1">
      <item>AGRO LOZANČIĆ društvo s ograničenom odgovornošću za poljoprivrednu proizvodnju i usluge</item>
    </derivirana_varijabla>
  </DomainObject.Predmet.ProtuStrankaListFormated>
  <DomainObject.Predmet.ProtuStrankaListFormatedOIB>
    <izvorni_sadrzaj>
      <item>AGRO LOZANČIĆ društvo s ograničenom odgovornošću za poljoprivrednu proizvodnju i usluge, OIB 34566496071</item>
    </izvorni_sadrzaj>
    <derivirana_varijabla naziv="DomainObject.Predmet.ProtuStrankaListFormatedOIB_1">
      <item>AGRO LOZANČIĆ društvo s ograničenom odgovornošću za poljoprivrednu proizvodnju i usluge, OIB 34566496071</item>
    </derivirana_varijabla>
  </DomainObject.Predmet.ProtuStrankaListFormatedOIB>
  <DomainObject.Predmet.ProtuStrankaListFormatedWithAdress>
    <izvorni_sadrzaj>
      <item>AGRO LOZANČIĆ društvo s ograničenom odgovornošću za poljoprivrednu proizvodnju i usluge, Lipovački put 34, 32000 Vukovar</item>
    </izvorni_sadrzaj>
    <derivirana_varijabla naziv="DomainObject.Predmet.ProtuStrankaListFormatedWithAdress_1">
      <item>AGRO LOZANČIĆ društvo s ograničenom odgovornošću za poljoprivrednu proizvodnju i usluge, Lipovački put 34, 32000 Vukovar</item>
    </derivirana_varijabla>
  </DomainObject.Predmet.ProtuStrankaListFormatedWithAdress>
  <DomainObject.Predmet.ProtuStrankaListFormatedWithAdressOIB>
    <izvorni_sadrzaj>
      <item>AGRO LOZANČIĆ društvo s ograničenom odgovornošću za poljoprivrednu proizvodnju i usluge, OIB 34566496071, Lipovački put 34, 32000 Vukovar</item>
    </izvorni_sadrzaj>
    <derivirana_varijabla naziv="DomainObject.Predmet.ProtuStrankaListFormatedWithAdressOIB_1">
      <item>AGRO LOZANČIĆ društvo s ograničenom odgovornošću za poljoprivrednu proizvodnju i usluge, OIB 34566496071, Lipovački put 34, 32000 Vukovar</item>
    </derivirana_varijabla>
  </DomainObject.Predmet.ProtuStrankaListFormatedWithAdressOIB>
  <DomainObject.Predmet.ProtuStrankaListNazivFormated>
    <izvorni_sadrzaj>
      <item>AGRO LOZANČIĆ društvo s ograničenom odgovornošću za poljoprivrednu proizvodnju i usluge</item>
    </izvorni_sadrzaj>
    <derivirana_varijabla naziv="DomainObject.Predmet.ProtuStrankaListNazivFormated_1">
      <item>AGRO LOZANČIĆ društvo s ograničenom odgovornošću za poljoprivrednu proizvodnju i usluge</item>
    </derivirana_varijabla>
  </DomainObject.Predmet.ProtuStrankaListNazivFormated>
  <DomainObject.Predmet.ProtuStrankaListNazivFormatedOIB>
    <izvorni_sadrzaj>
      <item>AGRO LOZANČIĆ društvo s ograničenom odgovornošću za poljoprivrednu proizvodnju i usluge, OIB 34566496071</item>
    </izvorni_sadrzaj>
    <derivirana_varijabla naziv="DomainObject.Predmet.ProtuStrankaListNazivFormatedOIB_1">
      <item>AGRO LOZANČIĆ društvo s ograničenom odgovornošću za poljoprivrednu proizvodnju i usluge, OIB 34566496071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</izvorni_sadrzaj>
    <derivirana_varijabla naziv="DomainObject.Predmet.OstaliListFormated_1">
      <item>Županijsko državno odvjetništvo u Vukovaru punomoćnik sudionika u postupku RH MF POREZNA UPRAVA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</izvorni_sadrzaj>
    <derivirana_varijabla naziv="DomainObject.Predmet.OstaliListFormatedOIB_1"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AGRO LOZANČIĆ društvo s ograničenom odgovornošću za poljoprivrednu proizvodnju i usluge</izvorni_sadrzaj>
    <derivirana_varijabla naziv="DomainObject.Predmet.ProtustrankaIDrugi_1">AGRO LOZANČIĆ društvo s ograničenom odgovornošću za poljoprivrednu proizvodnju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AGRO LOZANČIĆ društvo s ograničenom odgovornošću za poljoprivrednu proizvodnju i usluge, OIB 34566496071, Lipovački put 34, 32000 Vukovar</izvorni_sadrzaj>
    <derivirana_varijabla naziv="DomainObject.Predmet.ProtustrankaIDrugiAdressOIB_1">AGRO LOZANČIĆ društvo s ograničenom odgovornošću za poljoprivrednu proizvodnju i usluge, OIB 34566496071, Lipovački put 34,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LOZANČIĆ društvo s ograničenom odgovornošću za poljoprivrednu proizvodnju i usluge</item>
      <item>RH MF POREZNA UPRAVA</item>
      <item>Županijsko državno odvjetništvo u Vukovaru</item>
    </izvorni_sadrzaj>
    <derivirana_varijabla naziv="DomainObject.Predmet.SudioniciListNaziv_1">
      <item>AGRO LOZANČIĆ društvo s ograničenom odgovornošću za poljoprivrednu proizvodnju i usluge</item>
      <item>RH MF POREZNA UPRAVA</item>
      <item>Županijsko državno odvjetništvo u Vukovaru</item>
    </derivirana_varijabla>
  </DomainObject.Predmet.SudioniciListNaziv>
  <DomainObject.Predmet.SudioniciListAdressOIB>
    <izvorni_sadrzaj>
      <item>AGRO LOZANČIĆ društvo s ograničenom odgovornošću za poljoprivrednu proizvodnju i usluge, OIB 34566496071, Lipovački put 34,32000 Vukovar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AGRO LOZANČIĆ društvo s ograničenom odgovornošću za poljoprivrednu proizvodnju i usluge, OIB 34566496071, Lipovački put 34,32000 Vukovar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34566496071</item>
      <item>, OIB 18683136487</item>
      <item>, OIB 81618487055</item>
    </izvorni_sadrzaj>
    <derivirana_varijabla naziv="DomainObject.Predmet.SudioniciListNazivOIB_1">
      <item>, OIB 34566496071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5FB52-9F10-4664-AC9B-1C48BEBD4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955</properties:Words>
  <properties:Characters>5451</properties:Characters>
  <properties:Lines>129</properties:Lines>
  <properties:Paragraphs>40</properties:Paragraphs>
  <properties:TotalTime>729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2018-02-07T12:25:00Z</cp:lastPrinted>
  <dcterms:modified xmlns:xsi="http://www.w3.org/2001/XMLSchema-instance" xsi:type="dcterms:W3CDTF">2018-02-07T12:25:00Z</dcterms:modified>
  <cp:revision>724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