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24F23" w:rsidP="00E24F23" w:rsidRDefault="00E24F23" w14:paraId="426ccff" w14:textId="426ccff">
      <w:pPr>
        <w15:collapsed w:val="false"/>
      </w:pPr>
      <w:bookmarkStart w:name="_GoBack" w:id="0"/>
      <w:bookmarkEnd w:id="0"/>
      <w:r>
        <w:rPr>
          <w:rFonts w:ascii="Verdana" w:hAnsi="Verdana"/>
        </w:rPr>
        <w:t>Poštovana,</w:t>
      </w:r>
    </w:p>
    <w:p w:rsidR="00E24F23" w:rsidP="00E24F23" w:rsidRDefault="00E24F23"/>
    <w:p w:rsidR="00E24F23" w:rsidP="00E24F23" w:rsidRDefault="00E24F23">
      <w:r>
        <w:rPr>
          <w:rFonts w:ascii="Verdana" w:hAnsi="Verdana"/>
        </w:rPr>
        <w:t>Omaškom sam Vam poslala nepotpisano izvješće.</w:t>
      </w:r>
    </w:p>
    <w:p w:rsidR="00E24F23" w:rsidP="00E24F23" w:rsidRDefault="00E24F23">
      <w:r>
        <w:rPr>
          <w:rFonts w:ascii="Verdana" w:hAnsi="Verdana"/>
        </w:rPr>
        <w:t>Uz isprike, šaljem potpisano izvješće.</w:t>
      </w:r>
    </w:p>
    <w:p w:rsidR="00E24F23" w:rsidP="00E24F23" w:rsidRDefault="00E24F23"/>
    <w:p w:rsidR="00E24F23" w:rsidP="00E24F23" w:rsidRDefault="00E24F23"/>
    <w:p w:rsidR="00E24F23" w:rsidP="00E24F23" w:rsidRDefault="00E24F23">
      <w:r>
        <w:rPr>
          <w:rFonts w:ascii="Verdana" w:hAnsi="Verdana"/>
        </w:rPr>
        <w:t>Dunja Krstulović</w:t>
      </w:r>
    </w:p>
    <w:p w:rsidR="00E24F23" w:rsidP="00E24F23" w:rsidRDefault="00E24F23">
      <w:r>
        <w:rPr>
          <w:rFonts w:ascii="Verdana" w:hAnsi="Verdana"/>
        </w:rPr>
        <w:t>Stečajna upraviteljica</w:t>
      </w:r>
    </w:p>
    <w:p w:rsidR="00E24F23" w:rsidP="00E24F23" w:rsidRDefault="00E24F23">
      <w:r>
        <w:t xml:space="preserve">Smi MOSOR d.o.o. u stečaju </w:t>
      </w:r>
    </w:p>
    <w:p w:rsidR="00067F90" w:rsidRDefault="00067F90"/>
    <w:sectPr w:rsidR="00067F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F23"/>
    <w:rsid w:val="00067F90"/>
    <w:rsid w:val="00E24F23"/>
    <w:rsid w:val="00FB6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E24F23"/>
    <w:rPr>
      <w:rFonts w:cs="Times New Roman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FB6DA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B6DA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B6DAC"/>
    <w:rPr>
      <w:rFonts w:ascii="Verdana" w:hAnsi="Verdana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B6DAC"/>
    <w:rPr>
      <w:rFonts w:ascii="Verdana" w:hAnsi="Verdana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B6DAC"/>
    <w:rPr>
      <w:rFonts w:ascii="Verdana" w:hAnsi="Verdana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24F23"/>
    <w:rPr>
      <w:rFonts w:cs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B6D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6D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6DAC"/>
    <w:rPr>
      <w:rFonts w:ascii="Verdana" w:hAnsi="Verdana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6DAC"/>
    <w:rPr>
      <w:rFonts w:ascii="Verdana" w:cs="Times New Roman" w:hAnsi="Verdana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6DAC"/>
    <w:rPr>
      <w:rFonts w:ascii="Verdana" w:cs="Times New Roman" w:hAnsi="Verdana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91215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stylesWithEffects.xml" Type="http://schemas.microsoft.com/office/2007/relationships/stylesWithEffects" Id="rId3"/><Relationship Target="theme/theme1.xml" Type="http://schemas.openxmlformats.org/officeDocument/2006/relationships/them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ntTable.xml" Type="http://schemas.openxmlformats.org/officeDocument/2006/relationships/fontTabl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21</properties:Words>
  <properties:Characters>142</properties:Characters>
  <properties:Lines>9</properties:Lines>
  <properties:Paragraphs>6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2020-01-29T09:17:00Z</dcterms:created>
  <dc:creator>Zrinka Ćosić</dc:creator>
  <cp:lastModifiedBy>Zrinka Ćosić</cp:lastModifiedBy>
  <dcterms:modified xmlns:xsi="http://www.w3.org/2001/XMLSchema-instance" xsi:type="dcterms:W3CDTF">2020-01-29T09:19:00Z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Podnesak - Ostalo (DOPIS.docx)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