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888b" w14:paraId="39c888b" w:rsidRDefault="00AE19EA" w:rsidR="00AE19EA" w:rsidRPr="00AE19EA">
      <w:pPr>
        <w15:collapsed w:val="false"/>
      </w:pPr>
      <w:bookmarkStart w:name="_GoBack" w:id="0"/>
      <w:bookmarkEnd w:id="0"/>
      <w:r w:rsidRPr="00AE19E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AE19EA"/>
    <w:p w:rsidRDefault="00D11F4F" w:rsidP="00D11F4F" w:rsidR="00D11F4F" w:rsidRPr="00AE19EA">
      <w:r w:rsidRPr="00AE19EA">
        <w:t>REPUBLIKA HRVATSKA</w:t>
      </w:r>
    </w:p>
    <w:p w:rsidRDefault="00D11F4F" w:rsidP="00D11F4F" w:rsidR="00D11F4F" w:rsidRPr="00AE19EA">
      <w:r w:rsidRPr="00AE19EA">
        <w:t>Trgovački sud u Zagrebu</w:t>
      </w:r>
    </w:p>
    <w:p w:rsidRDefault="00D11F4F" w:rsidP="00D11F4F" w:rsidR="00D11F4F" w:rsidRPr="00AE19EA">
      <w:r w:rsidRPr="00AE19EA">
        <w:t>Zagreb, Amruševa 2/II</w:t>
      </w:r>
    </w:p>
    <w:p w:rsidRDefault="00465F0E" w:rsidP="00D11F4F" w:rsidR="00D11F4F" w:rsidRPr="00AE19EA">
      <w:pPr>
        <w:jc w:val="right"/>
      </w:pPr>
      <w:r w:rsidRPr="00AE19EA">
        <w:t xml:space="preserve">  67. </w:t>
      </w:r>
      <w:proofErr w:type="spellStart"/>
      <w:r w:rsidRPr="00AE19EA">
        <w:t>Stpn</w:t>
      </w:r>
      <w:proofErr w:type="spellEnd"/>
      <w:r w:rsidRPr="00AE19EA">
        <w:t>-290/14</w:t>
      </w:r>
      <w:r w:rsidR="00AE19EA" w:rsidRPr="00AE19EA">
        <w:t>-9</w:t>
      </w:r>
    </w:p>
    <w:p w:rsidRDefault="00D11F4F" w:rsidP="00D11F4F" w:rsidR="00D11F4F" w:rsidRPr="00AE19EA"/>
    <w:p w:rsidRDefault="00B70D81" w:rsidP="00D11F4F" w:rsidR="005F2603" w:rsidRPr="00AE19EA">
      <w:pPr>
        <w:jc w:val="both"/>
      </w:pPr>
      <w:r w:rsidRPr="00AE19EA">
        <w:t xml:space="preserve">Trgovački sud u Zagrebu u povodu prijedloga </w:t>
      </w:r>
      <w:r w:rsidR="00465F0E" w:rsidRPr="00AE19EA">
        <w:t xml:space="preserve">OPORTUNITAS d.o.o., Zagreb, </w:t>
      </w:r>
      <w:proofErr w:type="spellStart"/>
      <w:r w:rsidR="00465F0E" w:rsidRPr="00AE19EA">
        <w:t>Jurišićeva</w:t>
      </w:r>
      <w:proofErr w:type="spellEnd"/>
      <w:r w:rsidR="00465F0E" w:rsidRPr="00AE19EA">
        <w:t xml:space="preserve"> 2a, OIB: 47237431623, </w:t>
      </w:r>
      <w:r w:rsidRPr="00AE19EA">
        <w:t>oglasio je:</w:t>
      </w:r>
    </w:p>
    <w:p w:rsidRDefault="005F2603" w:rsidP="005F2603" w:rsidR="005F2603" w:rsidRPr="00AE19EA">
      <w:r w:rsidRPr="00AE19EA">
        <w:t xml:space="preserve">   </w:t>
      </w:r>
    </w:p>
    <w:p w:rsidRDefault="005F2603" w:rsidP="005F2603" w:rsidR="005F2603" w:rsidRPr="00AE19EA"/>
    <w:p w:rsidRDefault="005F2603" w:rsidP="008A03E9" w:rsidR="005F2603" w:rsidRPr="00AE19EA">
      <w:pPr>
        <w:jc w:val="both"/>
      </w:pPr>
      <w:r w:rsidRPr="00AE19EA">
        <w:t xml:space="preserve">Ročište radi sklapanja </w:t>
      </w:r>
      <w:proofErr w:type="spellStart"/>
      <w:r w:rsidRPr="00AE19EA">
        <w:t>predstečajne</w:t>
      </w:r>
      <w:proofErr w:type="spellEnd"/>
      <w:r w:rsidR="00EB6079" w:rsidRPr="00AE19EA">
        <w:t xml:space="preserve"> nagodbe u postupka nad dužnik</w:t>
      </w:r>
      <w:r w:rsidR="000131C9" w:rsidRPr="00AE19EA">
        <w:t>om</w:t>
      </w:r>
      <w:r w:rsidRPr="00AE19EA">
        <w:t xml:space="preserve"> </w:t>
      </w:r>
      <w:r w:rsidR="005F68EA" w:rsidRPr="00AE19EA">
        <w:br/>
      </w:r>
      <w:r w:rsidR="00465F0E" w:rsidRPr="00AE19EA">
        <w:t xml:space="preserve">OPORTUNITAS d.o.o., Zagreb, </w:t>
      </w:r>
      <w:proofErr w:type="spellStart"/>
      <w:r w:rsidR="00465F0E" w:rsidRPr="00AE19EA">
        <w:t>Jurišićeva</w:t>
      </w:r>
      <w:proofErr w:type="spellEnd"/>
      <w:r w:rsidR="00465F0E" w:rsidRPr="00AE19EA">
        <w:t xml:space="preserve"> 2a, OIB: 47237431623</w:t>
      </w:r>
      <w:r w:rsidRPr="00AE19EA">
        <w:t>, određuje se  za dan:</w:t>
      </w:r>
    </w:p>
    <w:p w:rsidRDefault="005F2603" w:rsidP="005F2603" w:rsidR="005F2603" w:rsidRPr="00AE19EA"/>
    <w:p w:rsidRDefault="00465F0E" w:rsidP="008A03E9" w:rsidR="00F42DB7" w:rsidRPr="00AE19EA">
      <w:pPr>
        <w:jc w:val="both"/>
      </w:pPr>
      <w:r w:rsidRPr="00AE19EA">
        <w:rPr>
          <w:u w:val="single"/>
        </w:rPr>
        <w:t>19. studeni</w:t>
      </w:r>
      <w:r w:rsidR="0042272B" w:rsidRPr="00AE19EA">
        <w:rPr>
          <w:u w:val="single"/>
        </w:rPr>
        <w:t xml:space="preserve"> 2015</w:t>
      </w:r>
      <w:r w:rsidR="00212A58" w:rsidRPr="00AE19EA">
        <w:rPr>
          <w:u w:val="single"/>
        </w:rPr>
        <w:t>.</w:t>
      </w:r>
      <w:r w:rsidR="00167699" w:rsidRPr="00AE19EA">
        <w:rPr>
          <w:u w:val="single"/>
        </w:rPr>
        <w:t xml:space="preserve"> u </w:t>
      </w:r>
      <w:r w:rsidRPr="00AE19EA">
        <w:rPr>
          <w:u w:val="single"/>
        </w:rPr>
        <w:t>9.3</w:t>
      </w:r>
      <w:r w:rsidR="000131C9" w:rsidRPr="00AE19EA">
        <w:rPr>
          <w:u w:val="single"/>
        </w:rPr>
        <w:t>0</w:t>
      </w:r>
      <w:r w:rsidR="005F2603" w:rsidRPr="00AE19EA">
        <w:rPr>
          <w:u w:val="single"/>
        </w:rPr>
        <w:t xml:space="preserve"> sati</w:t>
      </w:r>
      <w:r w:rsidR="005F2603" w:rsidRPr="00AE19EA">
        <w:t xml:space="preserve"> u zgradi Trgovačkog suda Z</w:t>
      </w:r>
      <w:r w:rsidR="008A03E9" w:rsidRPr="00AE19EA">
        <w:t>agreb, Petrinjska  8, soba broj</w:t>
      </w:r>
      <w:r w:rsidR="005F2603" w:rsidRPr="00AE19EA">
        <w:t xml:space="preserve"> </w:t>
      </w:r>
      <w:r w:rsidR="009C4A88" w:rsidRPr="00AE19EA">
        <w:t>85/II</w:t>
      </w:r>
      <w:r w:rsidR="005F2603" w:rsidRPr="00AE19EA">
        <w:t xml:space="preserve"> </w:t>
      </w:r>
      <w:r w:rsidR="009C4A88" w:rsidRPr="00AE19EA">
        <w:t>(ulična zgrada)</w:t>
      </w:r>
      <w:r w:rsidR="00F42DB7" w:rsidRPr="00AE19EA">
        <w:t xml:space="preserve"> </w:t>
      </w:r>
      <w:r w:rsidR="002E617B" w:rsidRPr="00AE19EA">
        <w:t xml:space="preserve">na koje se pozivaju dužnik i </w:t>
      </w:r>
      <w:r w:rsidR="006810C0" w:rsidRPr="00AE19EA">
        <w:t>svi</w:t>
      </w:r>
      <w:r w:rsidR="002E617B" w:rsidRPr="00AE19EA">
        <w:t xml:space="preserve"> vjerovnici</w:t>
      </w:r>
      <w:r w:rsidR="00F42DB7" w:rsidRPr="00AE19EA">
        <w:t>.</w:t>
      </w:r>
    </w:p>
    <w:p w:rsidRDefault="002E617B" w:rsidP="008A03E9" w:rsidR="002E617B" w:rsidRPr="00AE19EA">
      <w:pPr>
        <w:jc w:val="both"/>
      </w:pPr>
      <w:r w:rsidRPr="00AE19EA">
        <w:t xml:space="preserve"> </w:t>
      </w:r>
    </w:p>
    <w:p w:rsidRDefault="002E617B" w:rsidP="002E617B" w:rsidR="002E617B" w:rsidRPr="00AE19EA">
      <w:pPr>
        <w:jc w:val="both"/>
      </w:pPr>
      <w:r w:rsidRPr="00AE19EA">
        <w:t xml:space="preserve">Uvid u </w:t>
      </w:r>
      <w:r w:rsidR="006810C0" w:rsidRPr="00AE19EA">
        <w:t>nacrt prijedloga</w:t>
      </w:r>
      <w:r w:rsidRPr="00AE19EA">
        <w:t xml:space="preserve"> predstečajne nagodbe može se izvršit</w:t>
      </w:r>
      <w:r w:rsidR="006810C0" w:rsidRPr="00AE19EA">
        <w:t>i u Trgovačkom sudu u Zagrebu, soba broj 85/II (ulična zgrada).</w:t>
      </w:r>
    </w:p>
    <w:p w:rsidRDefault="00167699" w:rsidP="002E617B" w:rsidR="00167699" w:rsidRPr="00AE19EA">
      <w:pPr>
        <w:jc w:val="both"/>
      </w:pPr>
    </w:p>
    <w:p w:rsidRDefault="00167699" w:rsidP="002E617B" w:rsidR="00167699" w:rsidRPr="00AE19EA">
      <w:pPr>
        <w:jc w:val="both"/>
      </w:pPr>
      <w:r w:rsidRPr="00AE19EA">
        <w:t xml:space="preserve">Poziva se Financijska agencija oglasiti poziv za navedeno ročište najkasnije do </w:t>
      </w:r>
      <w:r w:rsidR="00465F0E" w:rsidRPr="00AE19EA">
        <w:t>11</w:t>
      </w:r>
      <w:r w:rsidR="00E7110F" w:rsidRPr="00AE19EA">
        <w:t xml:space="preserve">. </w:t>
      </w:r>
      <w:r w:rsidR="00465F0E" w:rsidRPr="00AE19EA">
        <w:t>studenoga</w:t>
      </w:r>
      <w:r w:rsidR="009277EA" w:rsidRPr="00AE19EA">
        <w:t xml:space="preserve"> </w:t>
      </w:r>
      <w:r w:rsidR="0042272B" w:rsidRPr="00AE19EA">
        <w:t>2015</w:t>
      </w:r>
      <w:r w:rsidR="00950D13" w:rsidRPr="00AE19EA">
        <w:t>.</w:t>
      </w:r>
    </w:p>
    <w:p w:rsidRDefault="005F2603" w:rsidP="005F2603" w:rsidR="005F2603" w:rsidRPr="00AE19EA"/>
    <w:p w:rsidRDefault="008A03E9" w:rsidP="008A03E9" w:rsidR="005F2603" w:rsidRPr="00AE19EA">
      <w:pPr>
        <w:jc w:val="center"/>
      </w:pPr>
      <w:r w:rsidRPr="00AE19EA">
        <w:t xml:space="preserve">U </w:t>
      </w:r>
      <w:r w:rsidR="005F2603" w:rsidRPr="00AE19EA">
        <w:t>Zagreb</w:t>
      </w:r>
      <w:r w:rsidRPr="00AE19EA">
        <w:t>u</w:t>
      </w:r>
      <w:r w:rsidR="005F2603" w:rsidRPr="00AE19EA">
        <w:t xml:space="preserve"> </w:t>
      </w:r>
      <w:r w:rsidR="00465F0E" w:rsidRPr="00AE19EA">
        <w:t>27. listopada</w:t>
      </w:r>
      <w:r w:rsidR="0042272B" w:rsidRPr="00AE19EA">
        <w:t xml:space="preserve"> 2015</w:t>
      </w:r>
      <w:r w:rsidR="005F2603" w:rsidRPr="00AE19EA">
        <w:t>.</w:t>
      </w:r>
    </w:p>
    <w:p w:rsidRDefault="005F2603" w:rsidP="004B1EDB" w:rsidR="005F2603" w:rsidRPr="00AE19EA">
      <w:pPr>
        <w:jc w:val="right"/>
      </w:pPr>
      <w:r w:rsidRPr="00AE19EA">
        <w:t>Sudac:</w:t>
      </w:r>
    </w:p>
    <w:p w:rsidRDefault="009A36D7" w:rsidP="004B1EDB" w:rsidR="00157658">
      <w:pPr>
        <w:jc w:val="right"/>
      </w:pPr>
      <w:r w:rsidRPr="00AE19EA">
        <w:t xml:space="preserve"> Gordan Zubak</w:t>
      </w:r>
      <w:r w:rsidR="00AE19EA">
        <w:t>, v.r.</w:t>
      </w:r>
    </w:p>
    <w:p w:rsidRDefault="00AE19EA" w:rsidP="004B1EDB" w:rsidR="00AE19EA">
      <w:pPr>
        <w:jc w:val="right"/>
      </w:pPr>
    </w:p>
    <w:p w:rsidRDefault="00AE19EA" w:rsidP="004B1EDB" w:rsidR="00AE19EA" w:rsidRPr="00AE19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>Ivana Rogić</w:t>
      </w:r>
    </w:p>
    <w:p w:rsidRDefault="005F2603" w:rsidP="005F2603" w:rsidR="005F2603" w:rsidRPr="00AE19EA"/>
    <w:p w:rsidRDefault="005F2603" w:rsidP="005F2603" w:rsidR="005F2603" w:rsidRPr="00AE19EA"/>
    <w:p w:rsidRDefault="009A36D7" w:rsidR="009A36D7" w:rsidRPr="00AE19EA"/>
    <w:sectPr w:rsidSect="00AE19EA" w:rsidR="009A36D7" w:rsidRPr="00AE19EA"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D0B39"/>
    <w:rsid w:val="002E617B"/>
    <w:rsid w:val="0042272B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AE19EA"/>
    <w:rsid w:val="00B1338F"/>
    <w:rsid w:val="00B22F77"/>
    <w:rsid w:val="00B70D81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2014.</izvorni_sadrzaj>
    <derivirana_varijabla naziv="DomainObject.Predmet.DatumOsnivanja_1">25.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Stpn-290/2014</izvorni_sadrzaj>
    <derivirana_varijabla naziv="DomainObject.Predmet.OznakaBroj_1">Stpn-290/2014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OPORTUNITAS d.o.o. zastupanog po punomoćniku Nenad Cetinja</izvorni_sadrzaj>
    <derivirana_varijabla naziv="DomainObject.Predmet.ProtustrankaFormated_1">  OPORTUNITAS d.o.o. zastupanog po punomoćniku Nenad Cetinja</derivirana_varijabla>
  </DomainObject.Predmet.ProtustrankaFormated>
  <DomainObject.Predmet.ProtustrankaFormatedOIB>
    <izvorni_sadrzaj>  OPORTUNITAS d.o.o., OIB 47237431623 zastupanog po punomoćniku Nenad Cetinja</izvorni_sadrzaj>
    <derivirana_varijabla naziv="DomainObject.Predmet.ProtustrankaFormatedOIB_1">  OPORTUNITAS d.o.o., OIB 47237431623 zastupanog po punomoćniku Nenad Cetinja</derivirana_varijabla>
  </DomainObject.Predmet.ProtustrankaFormatedOIB>
  <DomainObject.Predmet.ProtustrankaFormatedWithAdress>
    <izvorni_sadrzaj> OPORTUNITAS d.o.o., Jurišićeva 2a, 10000 Zagreb zastupanog po punomoćniku Nenad Cetinja</izvorni_sadrzaj>
    <derivirana_varijabla naziv="DomainObject.Predmet.ProtustrankaFormatedWithAdress_1"> OPORTUNITAS d.o.o., Jurišićeva 2a, 10000 Zagreb zastupanog po punomoćniku Nenad Cetinja</derivirana_varijabla>
  </DomainObject.Predmet.ProtustrankaFormatedWithAdress>
  <DomainObject.Predmet.ProtustrankaFormatedWithAdressOIB>
    <izvorni_sadrzaj> OPORTUNITAS d.o.o., OIB 47237431623, Jurišićeva 2a, 10000 Zagreb zastupanog po punomoćniku Nenad Cetinja</izvorni_sadrzaj>
    <derivirana_varijabla naziv="DomainObject.Predmet.ProtustrankaFormatedWithAdressOIB_1"> OPORTUNITAS d.o.o., OIB 47237431623, Jurišićeva 2a, 10000 Zagreb zastupanog po punomoćniku Nenad Cetinja</derivirana_varijabla>
  </DomainObject.Predmet.ProtustrankaFormatedWithAdressOIB>
  <DomainObject.Predmet.ProtustrankaWithAdress>
    <izvorni_sadrzaj>OPORTUNITAS d.o.o. Jurišićeva 2a, 10000 Zagreb</izvorni_sadrzaj>
    <derivirana_varijabla naziv="DomainObject.Predmet.ProtustrankaWithAdress_1">OPORTUNITAS d.o.o. Jurišićeva 2a, 10000 Zagreb</derivirana_varijabla>
  </DomainObject.Predmet.ProtustrankaWithAdress>
  <DomainObject.Predmet.ProtustrankaWithAdressOIB>
    <izvorni_sadrzaj>OPORTUNITAS d.o.o., OIB 47237431623, Jurišićeva 2a, 10000 Zagreb</izvorni_sadrzaj>
    <derivirana_varijabla naziv="DomainObject.Predmet.ProtustrankaWithAdressOIB_1">OPORTUNITAS d.o.o., OIB 47237431623, Jurišićeva 2a, 10000 Zagreb</derivirana_varijabla>
  </DomainObject.Predmet.ProtustrankaWithAdressOIB>
  <DomainObject.Predmet.ProtustrankaNazivFormated>
    <izvorni_sadrzaj>OPORTUNITAS d.o.o.</izvorni_sadrzaj>
    <derivirana_varijabla naziv="DomainObject.Predmet.ProtustrankaNazivFormated_1">OPORTUNITAS d.o.o.</derivirana_varijabla>
  </DomainObject.Predmet.ProtustrankaNazivFormated>
  <DomainObject.Predmet.ProtustrankaNazivFormatedOIB>
    <izvorni_sadrzaj>OPORTUNITAS d.o.o., OIB 47237431623</izvorni_sadrzaj>
    <derivirana_varijabla naziv="DomainObject.Predmet.ProtustrankaNazivFormatedOIB_1">OPORTUNITAS d.o.o., OIB 47237431623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d.o.o.</izvorni_sadrzaj>
    <derivirana_varijabla naziv="DomainObject.Predmet.StrankaFormated_1">  OPORTUNITAS d.o.o.</derivirana_varijabla>
  </DomainObject.Predmet.StrankaFormated>
  <DomainObject.Predmet.StrankaFormatedOIB>
    <izvorni_sadrzaj>  OPORTUNITAS d.o.o., OIB 47237431623</izvorni_sadrzaj>
    <derivirana_varijabla naziv="DomainObject.Predmet.StrankaFormatedOIB_1">  OPORTUNITAS d.o.o., OIB 47237431623</derivirana_varijabla>
  </DomainObject.Predmet.StrankaFormatedOIB>
  <DomainObject.Predmet.StrankaFormatedWithAdress>
    <izvorni_sadrzaj> OPORTUNITAS d.o.o., Jurišićeva 2a, 10000 Zagreb</izvorni_sadrzaj>
    <derivirana_varijabla naziv="DomainObject.Predmet.StrankaFormatedWithAdress_1"> OPORTUNITAS d.o.o., Jurišićeva 2a, 10000 Zagreb</derivirana_varijabla>
  </DomainObject.Predmet.StrankaFormatedWithAdress>
  <DomainObject.Predmet.StrankaFormatedWithAdressOIB>
    <izvorni_sadrzaj> OPORTUNITAS d.o.o., OIB 47237431623, Jurišićeva 2a, 10000 Zagreb</izvorni_sadrzaj>
    <derivirana_varijabla naziv="DomainObject.Predmet.StrankaFormatedWithAdressOIB_1"> OPORTUNITAS d.o.o., OIB 47237431623, Jurišićeva 2a, 10000 Zagreb</derivirana_varijabla>
  </DomainObject.Predmet.StrankaFormatedWithAdressOIB>
  <DomainObject.Predmet.StrankaWithAdress>
    <izvorni_sadrzaj>OPORTUNITAS d.o.o. Jurišićeva 2a,10000 Zagreb</izvorni_sadrzaj>
    <derivirana_varijabla naziv="DomainObject.Predmet.StrankaWithAdress_1">OPORTUNITAS d.o.o. Jurišićeva 2a,10000 Zagreb</derivirana_varijabla>
  </DomainObject.Predmet.StrankaWithAdress>
  <DomainObject.Predmet.StrankaWithAdressOIB>
    <izvorni_sadrzaj>OPORTUNITAS d.o.o., OIB 47237431623, Jurišićeva 2a,10000 Zagreb</izvorni_sadrzaj>
    <derivirana_varijabla naziv="DomainObject.Predmet.StrankaWithAdressOIB_1">OPORTUNITAS d.o.o., OIB 47237431623, Jurišićeva 2a,10000 Zagreb</derivirana_varijabla>
  </DomainObject.Predmet.StrankaWithAdressOIB>
  <DomainObject.Predmet.StrankaNazivFormated>
    <izvorni_sadrzaj>OPORTUNITAS d.o.o.</izvorni_sadrzaj>
    <derivirana_varijabla naziv="DomainObject.Predmet.StrankaNazivFormated_1">OPORTUNITAS d.o.o.</derivirana_varijabla>
  </DomainObject.Predmet.StrankaNazivFormated>
  <DomainObject.Predmet.StrankaNazivFormatedOIB>
    <izvorni_sadrzaj>OPORTUNITAS d.o.o., OIB 47237431623</izvorni_sadrzaj>
    <derivirana_varijabla naziv="DomainObject.Predmet.StrankaNazivFormatedOIB_1">OPORTUNITAS d.o.o., OIB 47237431623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OPORTUNITAS d.o.o.</item>
    </izvorni_sadrzaj>
    <derivirana_varijabla naziv="DomainObject.Predmet.StrankaListFormated_1">
      <item>OPORTUNITAS d.o.o.</item>
    </derivirana_varijabla>
  </DomainObject.Predmet.StrankaListFormated>
  <DomainObject.Predmet.StrankaListFormatedOIB>
    <izvorni_sadrzaj>
      <item>OPORTUNITAS d.o.o., OIB 47237431623</item>
    </izvorni_sadrzaj>
    <derivirana_varijabla naziv="DomainObject.Predmet.StrankaListFormatedOIB_1">
      <item>OPORTUNITAS d.o.o., OIB 47237431623</item>
    </derivirana_varijabla>
  </DomainObject.Predmet.StrankaListFormatedOIB>
  <DomainObject.Predmet.StrankaListFormatedWithAdress>
    <izvorni_sadrzaj>
      <item>OPORTUNITAS d.o.o., Jurišićeva 2a, 10000 Zagreb</item>
    </izvorni_sadrzaj>
    <derivirana_varijabla naziv="DomainObject.Predmet.StrankaListFormatedWithAdress_1">
      <item>OPORTUNITAS d.o.o., Jurišićeva 2a, 10000 Zagreb</item>
    </derivirana_varijabla>
  </DomainObject.Predmet.StrankaListFormatedWithAdress>
  <DomainObject.Predmet.StrankaListFormatedWithAdressOIB>
    <izvorni_sadrzaj>
      <item>OPORTUNITAS d.o.o., OIB 47237431623, Jurišićeva 2a, 10000 Zagreb</item>
    </izvorni_sadrzaj>
    <derivirana_varijabla naziv="DomainObject.Predmet.StrankaListFormatedWithAdressOIB_1">
      <item>OPORTUNITAS d.o.o., OIB 47237431623, Jurišićeva 2a, 10000 Zagreb</item>
    </derivirana_varijabla>
  </DomainObject.Predmet.StrankaListFormatedWithAdressOIB>
  <DomainObject.Predmet.StrankaListNazivFormated>
    <izvorni_sadrzaj>
      <item>OPORTUNITAS d.o.o.</item>
    </izvorni_sadrzaj>
    <derivirana_varijabla naziv="DomainObject.Predmet.StrankaListNazivFormated_1">
      <item>OPORTUNITAS d.o.o.</item>
    </derivirana_varijabla>
  </DomainObject.Predmet.StrankaListNazivFormated>
  <DomainObject.Predmet.StrankaListNazivFormatedOIB>
    <izvorni_sadrzaj>
      <item>OPORTUNITAS d.o.o., OIB 47237431623</item>
    </izvorni_sadrzaj>
    <derivirana_varijabla naziv="DomainObject.Predmet.StrankaListNazivFormatedOIB_1">
      <item>OPORTUNITAS d.o.o., OIB 47237431623</item>
    </derivirana_varijabla>
  </DomainObject.Predmet.StrankaListNazivFormatedOIB>
  <DomainObject.Predmet.ProtuStrankaListFormated>
    <izvorni_sadrzaj>
      <item>OPORTUNITAS d.o.o. zastupanog po punomoćniku Nenad Cetinja</item>
    </izvorni_sadrzaj>
    <derivirana_varijabla naziv="DomainObject.Predmet.ProtuStrankaListFormated_1">
      <item>OPORTUNITAS d.o.o. zastupanog po punomoćniku Nenad Cetinja</item>
    </derivirana_varijabla>
  </DomainObject.Predmet.ProtuStrankaListFormated>
  <DomainObject.Predmet.ProtuStrankaListFormatedOIB>
    <izvorni_sadrzaj>
      <item>OPORTUNITAS d.o.o., OIB 47237431623 zastupanog po punomoćniku Nenad Cetinja</item>
    </izvorni_sadrzaj>
    <derivirana_varijabla naziv="DomainObject.Predmet.ProtuStrankaListFormatedOIB_1">
      <item>OPORTUNITAS d.o.o., OIB 47237431623 zastupanog po punomoćniku Nenad Cetinja</item>
    </derivirana_varijabla>
  </DomainObject.Predmet.ProtuStrankaListFormatedOIB>
  <DomainObject.Predmet.ProtuStrankaListFormatedWithAdress>
    <izvorni_sadrzaj>
      <item>OPORTUNITAS d.o.o., Jurišićeva 2a, 10000 Zagreb zastupanog po punomoćniku Nenad Cetinja</item>
    </izvorni_sadrzaj>
    <derivirana_varijabla naziv="DomainObject.Predmet.ProtuStrankaListFormatedWithAdress_1">
      <item>OPORTUNITAS d.o.o., Jurišićeva 2a, 10000 Zagreb zastupanog po punomoćniku Nenad Cetinja</item>
    </derivirana_varijabla>
  </DomainObject.Predmet.ProtuStrankaListFormatedWithAdress>
  <DomainObject.Predmet.ProtuStrankaListFormatedWithAdressOIB>
    <izvorni_sadrzaj>
      <item>OPORTUNITAS d.o.o., OIB 47237431623, Jurišićeva 2a, 10000 Zagreb zastupanog po punomoćniku Nenad Cetinja</item>
    </izvorni_sadrzaj>
    <derivirana_varijabla naziv="DomainObject.Predmet.ProtuStrankaListFormatedWithAdressOIB_1">
      <item>OPORTUNITAS d.o.o., OIB 47237431623, Jurišićeva 2a, 10000 Zagreb zastupanog po punomoćniku Nenad Cetinja</item>
    </derivirana_varijabla>
  </DomainObject.Predmet.ProtuStrankaListFormatedWithAdressOIB>
  <DomainObject.Predmet.ProtuStrankaListNazivFormated>
    <izvorni_sadrzaj>
      <item>OPORTUNITAS d.o.o.</item>
    </izvorni_sadrzaj>
    <derivirana_varijabla naziv="DomainObject.Predmet.ProtuStrankaListNazivFormated_1">
      <item>OPORTUNITAS d.o.o.</item>
    </derivirana_varijabla>
  </DomainObject.Predmet.ProtuStrankaListNazivFormated>
  <DomainObject.Predmet.ProtuStrankaListNazivFormatedOIB>
    <izvorni_sadrzaj>
      <item>OPORTUNITAS d.o.o., OIB 47237431623</item>
    </izvorni_sadrzaj>
    <derivirana_varijabla naziv="DomainObject.Predmet.ProtuStrankaListNazivFormatedOIB_1">
      <item>OPORTUNITAS d.o.o., OIB 47237431623</item>
    </derivirana_varijabla>
  </DomainObject.Predmet.ProtuStrankaListNazivFormatedOIB>
  <DomainObject.Predmet.OstaliListFormated>
    <izvorni_sadrzaj>
      <item>Nenad Cetinja punomoćnik sudionika u postupku OPORTUNITAS d.o.o.</item>
    </izvorni_sadrzaj>
    <derivirana_varijabla naziv="DomainObject.Predmet.OstaliListFormated_1">
      <item>Nenad Cetinja punomoćnik sudionika u postupku OPORTUNITAS d.o.o.</item>
    </derivirana_varijabla>
  </DomainObject.Predmet.OstaliListFormated>
  <DomainObject.Predmet.OstaliListFormatedOIB>
    <izvorni_sadrzaj>
      <item>Nenad Cetinja, OIB 15489081131 punomoćnik sudionika u postupku OPORTUNITAS d.o.o.</item>
    </izvorni_sadrzaj>
    <derivirana_varijabla naziv="DomainObject.Predmet.OstaliListFormatedOIB_1">
      <item>Nenad Cetinja, OIB 15489081131 punomoćnik sudionika u postupku OPORTUNITAS d.o.o.</item>
    </derivirana_varijabla>
  </DomainObject.Predmet.OstaliListFormatedOIB>
  <DomainObject.Predmet.OstaliListFormatedWithAdress>
    <izvorni_sadrzaj>
      <item>Nenad Cetinja, Horvaćanska cesta 17A/VII, 10000 Zagreb punomoćnik sudionika u postupku OPORTUNITAS d.o.o.</item>
    </izvorni_sadrzaj>
    <derivirana_varijabla naziv="DomainObject.Predmet.OstaliListFormatedWithAdress_1">
      <item>Nenad Cetinja, Horvaćanska cesta 17A/VII, 10000 Zagreb punomoćnik sudionika u postupku OPORTUNITAS d.o.o.</item>
    </derivirana_varijabla>
  </DomainObject.Predmet.OstaliListFormatedWithAdress>
  <DomainObject.Predmet.OstaliListFormatedWithAdressOIB>
    <izvorni_sadrzaj>
      <item>Nenad Cetinja, OIB 15489081131, Horvaćanska cesta 17A/VII, 10000 Zagreb punomoćnik sudionika u postupku OPORTUNITAS d.o.o.</item>
    </izvorni_sadrzaj>
    <derivirana_varijabla naziv="DomainObject.Predmet.OstaliListFormatedWithAdressOIB_1">
      <item>Nenad Cetinja, OIB 15489081131, Horvaćanska cesta 17A/VII, 10000 Zagreb punomoćnik sudionika u postupku OPORTUNITAS d.o.o.</item>
    </derivirana_varijabla>
  </DomainObject.Predmet.OstaliListFormatedWithAdressOIB>
  <DomainObject.Predmet.OstaliListNazivFormated>
    <izvorni_sadrzaj>
      <item>Nenad Cetinja</item>
    </izvorni_sadrzaj>
    <derivirana_varijabla naziv="DomainObject.Predmet.OstaliListNazivFormated_1">
      <item>Nenad Cetinja</item>
    </derivirana_varijabla>
  </DomainObject.Predmet.OstaliListNazivFormated>
  <DomainObject.Predmet.OstaliListNazivFormatedOIB>
    <izvorni_sadrzaj>
      <item>Nenad Cetinja, OIB 15489081131</item>
    </izvorni_sadrzaj>
    <derivirana_varijabla naziv="DomainObject.Predmet.OstaliListNazivFormatedOIB_1"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d.o.o.</izvorni_sadrzaj>
    <derivirana_varijabla naziv="DomainObject.Predmet.StrankaIDrugi_1">OPORTUNITAS d.o.o.</derivirana_varijabla>
  </DomainObject.Predmet.StrankaIDrugi>
  <DomainObject.Predmet.ProtustrankaIDrugi>
    <izvorni_sadrzaj>OPORTUNITAS d.o.o.</izvorni_sadrzaj>
    <derivirana_varijabla naziv="DomainObject.Predmet.ProtustrankaIDrugi_1">OPORTUNITAS d.o.o.</derivirana_varijabla>
  </DomainObject.Predmet.ProtustrankaIDrugi>
  <DomainObject.Predmet.StrankaIDrugiAdressOIB>
    <izvorni_sadrzaj>OPORTUNITAS d.o.o., OIB 47237431623, Jurišićeva 2a, 10000 Zagreb</izvorni_sadrzaj>
    <derivirana_varijabla naziv="DomainObject.Predmet.StrankaIDrugiAdressOIB_1">OPORTUNITAS d.o.o., OIB 47237431623, Jurišićeva 2a, 10000 Zagreb</derivirana_varijabla>
  </DomainObject.Predmet.StrankaIDrugiAdressOIB>
  <DomainObject.Predmet.ProtustrankaIDrugiAdressOIB>
    <izvorni_sadrzaj>OPORTUNITAS d.o.o., OIB 47237431623, Jurišićeva 2a, 10000 Zagreb</izvorni_sadrzaj>
    <derivirana_varijabla naziv="DomainObject.Predmet.ProtustrankaIDrugiAdressOIB_1">OPORTUNITAS d.o.o., OIB 47237431623, Jurišićeva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d.o.o.</item>
      <item>OPORTUNITAS d.o.o.</item>
      <item>Nenad Cetinja</item>
    </izvorni_sadrzaj>
    <derivirana_varijabla naziv="DomainObject.Predmet.SudioniciListNaziv_1">
      <item>OPORTUNITAS d.o.o.</item>
      <item>OPORTUNITAS d.o.o.</item>
      <item>Nenad Cetinja</item>
    </derivirana_varijabla>
  </DomainObject.Predmet.SudioniciListNaziv>
  <DomainObject.Predmet.SudioniciListAdressOIB>
    <izvorni_sadrzaj>
      <item>OPORTUNITAS d.o.o., OIB 47237431623, Jurišićeva 2a,10000 Zagreb</item>
      <item>OPORTUNITAS d.o.o., OIB 47237431623, Jurišićeva 2a,10000 Zagreb</item>
      <item>Nenad Cetinja, OIB 15489081131, Horvaćanska cesta 17A/VII,10000 Zagreb</item>
    </izvorni_sadrzaj>
    <derivirana_varijabla naziv="DomainObject.Predmet.SudioniciListAdressOIB_1">
      <item>OPORTUNITAS d.o.o., OIB 47237431623, Jurišićeva 2a,10000 Zagreb</item>
      <item>OPORTUNITAS d.o.o., OIB 47237431623, Jurišićeva 2a,10000 Zagreb</item>
      <item>Nenad Cetinja, OIB 15489081131, Horvaćanska cesta 17A/VII,10000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47237431623</item>
      <item>, OIB 47237431623</item>
      <item>, OIB 15489081131</item>
    </izvorni_sadrzaj>
    <derivirana_varijabla naziv="DomainObject.Predmet.SudioniciListNazivOIB_1">
      <item>, OIB 47237431623</item>
      <item>, OIB 47237431623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696</properties:Characters>
  <properties:Lines>31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2015-10-26T14:21:00Z</dcterms:created>
  <dc:creator>gzubak</dc:creator>
  <cp:lastModifiedBy>Ivana Rogić</cp:lastModifiedBy>
  <cp:lastPrinted>2015-10-27T07:46:00Z</cp:lastPrinted>
  <dcterms:modified xmlns:xsi="http://www.w3.org/2001/XMLSchema-instance" xsi:type="dcterms:W3CDTF">2015-10-27T07:47:00Z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