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6b34" w14:paraId="2716b34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30A8C">
        <w:t>175/15-5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2B0AA3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930A8C">
        <w:t>PENDO d.o.o. u likvidaciji, Koprivnica, Starogradska 25, MBS: 010040515, OIB: 04033578903,</w:t>
      </w:r>
      <w:r w:rsidR="00681A34">
        <w:t xml:space="preserve"> dana 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30A8C">
        <w:t xml:space="preserve"> PENDO d.o.o. u likvidaciji, Koprivnica, Starogradska 25, MBS: 010040515, OIB: 04033578903</w:t>
      </w:r>
      <w:r w:rsidR="00740000">
        <w:t xml:space="preserve">, </w:t>
      </w:r>
      <w:r w:rsidR="00CB6C18">
        <w:t xml:space="preserve">iznosi </w:t>
      </w:r>
      <w:r w:rsidR="00930A8C">
        <w:t>241.727,77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</w:t>
      </w:r>
      <w:r w:rsidR="001264F3">
        <w:t>likvidator društva</w:t>
      </w:r>
      <w:r w:rsidR="00D60907" w:rsidRPr="001264F3">
        <w:t xml:space="preserve"> </w:t>
      </w:r>
      <w:r w:rsidR="00930A8C">
        <w:t xml:space="preserve">Danijel Ferčec, Koprivnica, Bajer 12, OIB: 15560829977,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697074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81A34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1D0" w:rsidR="009021D0">
      <w:r>
        <w:separator/>
      </w:r>
    </w:p>
  </w:endnote>
  <w:endnote w:id="0" w:type="continuationSeparator">
    <w:p w:rsidRDefault="009021D0" w:rsidR="0090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1D0" w:rsidR="009021D0">
      <w:r>
        <w:separator/>
      </w:r>
    </w:p>
  </w:footnote>
  <w:footnote w:id="0" w:type="continuationSeparator">
    <w:p w:rsidRDefault="009021D0" w:rsidR="0090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264F3"/>
    <w:rsid w:val="00136D41"/>
    <w:rsid w:val="001B72D6"/>
    <w:rsid w:val="001E6833"/>
    <w:rsid w:val="002055B4"/>
    <w:rsid w:val="00274464"/>
    <w:rsid w:val="002B0AA3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D62BD"/>
    <w:rsid w:val="004F0490"/>
    <w:rsid w:val="00525276"/>
    <w:rsid w:val="005253B8"/>
    <w:rsid w:val="00550E19"/>
    <w:rsid w:val="005701C0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A34"/>
    <w:rsid w:val="00693CD2"/>
    <w:rsid w:val="00697074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21D0"/>
    <w:rsid w:val="00906B85"/>
    <w:rsid w:val="00930A8C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PENDO društvo s ograničenom odgovornošću za proizvodnju, trgovinu i usluge "u likvidaciji"</izvorni_sadrzaj>
    <derivirana_varijabla naziv="DomainObject.Predmet.ProtustrankaFormated_1">  PENDO društvo s ograničenom odgovornošću za proizvodnju, trgovinu i usluge "u likvidaciji"</derivirana_varijabla>
  </DomainObject.Predmet.ProtustrankaFormated>
  <DomainObject.Predmet.ProtustrankaFormatedOIB>
    <izvorni_sadrzaj>  PENDO društvo s ograničenom odgovornošću za proizvodnju, trgovinu i usluge "u likvidaciji", OIB 04033578903</izvorni_sadrzaj>
    <derivirana_varijabla naziv="DomainObject.Predmet.ProtustrankaFormatedOIB_1">  PENDO društvo s ograničenom odgovornošću za proizvodnju, trgovinu i usluge "u likvidaciji", OIB 04033578903</derivirana_varijabla>
  </DomainObject.Predmet.ProtustrankaFormatedOIB>
  <DomainObject.Predmet.ProtustrankaFormatedWithAdress>
    <izvorni_sadrzaj> PENDO društvo s ograničenom odgovornošću za proizvodnju, trgovinu i usluge "u likvidaciji", Starogradska 25, 48000 Koprivnica</izvorni_sadrzaj>
    <derivirana_varijabla naziv="DomainObject.Predmet.ProtustrankaFormatedWithAdress_1"> PENDO društvo s ograničenom odgovornošću za proizvodnju, trgovinu i usluge "u likvidaciji", Starogradska 25, 48000 Koprivnica</derivirana_varijabla>
  </DomainObject.Predmet.ProtustrankaFormatedWithAdress>
  <DomainObject.Predmet.ProtustrankaFormatedWithAdressOIB>
    <izvorni_sadrzaj> PENDO društvo s ograničenom odgovornošću za proizvodnju, trgovinu i usluge "u likvidaciji", OIB 04033578903, Starogradska 25, 48000 Koprivnica</izvorni_sadrzaj>
    <derivirana_varijabla naziv="DomainObject.Predmet.ProtustrankaFormatedWithAdressOIB_1"> PENDO društvo s ograničenom odgovornošću za proizvodnju, trgovinu i usluge "u likvidaciji", OIB 04033578903, Starogradska 25, 48000 Koprivnica</derivirana_varijabla>
  </DomainObject.Predmet.ProtustrankaFormatedWithAdressOIB>
  <DomainObject.Predmet.ProtustrankaWithAdress>
    <izvorni_sadrzaj>PENDO društvo s ograničenom odgovornošću za proizvodnju, trgovinu i usluge "u likvidaciji" Starogradska 25, 48000 Koprivnica</izvorni_sadrzaj>
    <derivirana_varijabla naziv="DomainObject.Predmet.ProtustrankaWithAdress_1">PENDO društvo s ograničenom odgovornošću za proizvodnju, trgovinu i usluge "u likvidaciji" Starogradska 25, 48000 Koprivnica</derivirana_varijabla>
  </DomainObject.Predmet.ProtustrankaWithAdress>
  <DomainObject.Predmet.ProtustrankaWithAdressOIB>
    <izvorni_sadrzaj>PENDO društvo s ograničenom odgovornošću za proizvodnju, trgovinu i usluge "u likvidaciji", OIB 04033578903, Starogradska 25, 48000 Koprivnica</izvorni_sadrzaj>
    <derivirana_varijabla naziv="DomainObject.Predmet.ProtustrankaWithAdressOIB_1">PENDO društvo s ograničenom odgovornošću za proizvodnju, trgovinu i usluge "u likvidaciji", OIB 04033578903, Starogradska 25, 48000 Koprivnica</derivirana_varijabla>
  </DomainObject.Predmet.ProtustrankaWithAdressOIB>
  <DomainObject.Predmet.ProtustrankaNazivFormated>
    <izvorni_sadrzaj>PENDO društvo s ograničenom odgovornošću za proizvodnju, trgovinu i usluge "u likvidaciji"</izvorni_sadrzaj>
    <derivirana_varijabla naziv="DomainObject.Predmet.ProtustrankaNazivFormated_1">PENDO društvo s ograničenom odgovornošću za proizvodnju, trgovinu i usluge "u likvidaciji"</derivirana_varijabla>
  </DomainObject.Predmet.ProtustrankaNazivFormated>
  <DomainObject.Predmet.ProtustrankaNazivFormatedOIB>
    <izvorni_sadrzaj>PENDO društvo s ograničenom odgovornošću za proizvodnju, trgovinu i usluge "u likvidaciji", OIB 04033578903</izvorni_sadrzaj>
    <derivirana_varijabla naziv="DomainObject.Predmet.ProtustrankaNazivFormatedOIB_1">PENDO društvo s ograničenom odgovornošću za proizvodnju, trgovinu i usluge "u likvidaciji", OIB 04033578903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241727.77</izvorni_sadrzaj>
    <derivirana_varijabla naziv="DomainObject.Predmet.TrenutnaVrijednost_1">241727.77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PENDO društvo s ograničenom odgovornošću za proizvodnju, trgovinu i usluge "u likvidaciji"</item>
    </izvorni_sadrzaj>
    <derivirana_varijabla naziv="DomainObject.Predmet.ProtuStrankaListFormated_1">
      <item>PENDO društvo s ograničenom odgovornošću za proizvodnju, trgovinu i usluge "u likvidaciji"</item>
    </derivirana_varijabla>
  </DomainObject.Predmet.ProtuStrankaListFormated>
  <DomainObject.Predmet.ProtuStrankaListFormatedOIB>
    <izvorni_sadrzaj>
      <item>PENDO društvo s ograničenom odgovornošću za proizvodnju, trgovinu i usluge "u likvidaciji", OIB 04033578903</item>
    </izvorni_sadrzaj>
    <derivirana_varijabla naziv="DomainObject.Predmet.ProtuStrankaListFormatedOIB_1">
      <item>PENDO društvo s ograničenom odgovornošću za proizvodnju, trgovinu i usluge "u likvidaciji", OIB 04033578903</item>
    </derivirana_varijabla>
  </DomainObject.Predmet.ProtuStrankaListFormatedOIB>
  <DomainObject.Predmet.ProtuStrankaListFormatedWithAdress>
    <izvorni_sadrzaj>
      <item>PENDO društvo s ograničenom odgovornošću za proizvodnju, trgovinu i usluge "u likvidaciji", Starogradska 25, 48000 Koprivnica</item>
    </izvorni_sadrzaj>
    <derivirana_varijabla naziv="DomainObject.Predmet.ProtuStrankaListFormatedWithAdress_1">
      <item>PENDO društvo s ograničenom odgovornošću za proizvodnju, trgovinu i usluge "u likvidaciji", Starogradska 25, 48000 Koprivnica</item>
    </derivirana_varijabla>
  </DomainObject.Predmet.ProtuStrankaListFormatedWithAdress>
  <DomainObject.Predmet.ProtuStrankaListFormatedWithAdressOIB>
    <izvorni_sadrzaj>
      <item>PENDO društvo s ograničenom odgovornošću za proizvodnju, trgovinu i usluge "u likvidaciji", OIB 04033578903, Starogradska 25, 48000 Koprivnica</item>
    </izvorni_sadrzaj>
    <derivirana_varijabla naziv="DomainObject.Predmet.ProtuStrankaListFormatedWithAdressOIB_1">
      <item>PENDO društvo s ograničenom odgovornošću za proizvodnju, trgovinu i usluge "u likvidaciji", OIB 04033578903, Starogradska 25, 48000 Koprivnica</item>
    </derivirana_varijabla>
  </DomainObject.Predmet.ProtuStrankaListFormatedWithAdressOIB>
  <DomainObject.Predmet.ProtuStrankaListNazivFormated>
    <izvorni_sadrzaj>
      <item>PENDO društvo s ograničenom odgovornošću za proizvodnju, trgovinu i usluge "u likvidaciji"</item>
    </izvorni_sadrzaj>
    <derivirana_varijabla naziv="DomainObject.Predmet.ProtuStrankaListNazivFormated_1">
      <item>PENDO društvo s ograničenom odgovornošću za proizvodnju, trgovinu i usluge "u likvidaciji"</item>
    </derivirana_varijabla>
  </DomainObject.Predmet.ProtuStrankaListNazivFormated>
  <DomainObject.Predmet.ProtuStrankaListNazivFormatedOIB>
    <izvorni_sadrzaj>
      <item>PENDO društvo s ograničenom odgovornošću za proizvodnju, trgovinu i usluge "u likvidaciji", OIB 04033578903</item>
    </izvorni_sadrzaj>
    <derivirana_varijabla naziv="DomainObject.Predmet.ProtuStrankaListNazivFormatedOIB_1">
      <item>PENDO društvo s ograničenom odgovornošću za proizvodnju, trgovinu i usluge "u likvidaciji", OIB 04033578903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PENDO društvo s ograničenom odgovornošću za proizvodnju, trgovinu i usluge "u likvidaciji"</izvorni_sadrzaj>
    <derivirana_varijabla naziv="DomainObject.Predmet.ProtustrankaIDrugi_1">PENDO društvo s ograničenom odgovornošću za proizvodnju, trgovinu i usluge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PENDO društvo s ograničenom odgovornošću za proizvodnju, trgovinu i usluge "u likvidaciji", OIB 04033578903, Starogradska 25, 48000 Koprivnica</izvorni_sadrzaj>
    <derivirana_varijabla naziv="DomainObject.Predmet.ProtustrankaIDrugiAdressOIB_1">PENDO društvo s ograničenom odgovornošću za proizvodnju, trgovinu i usluge "u likvidaciji", OIB 04033578903, Starogradska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PENDO društvo s ograničenom odgovornošću za proizvodnju, trgovinu i usluge "u likvidaciji"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PENDO društvo s ograničenom odgovornošću za proizvodnju, trgovinu i usluge "u likvidaciji"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PENDO društvo s ograničenom odgovornošću za proizvodnju, trgovinu i usluge "u likvidaciji", OIB 04033578903, Starogradska 25,48000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PENDO društvo s ograničenom odgovornošću za proizvodnju, trgovinu i usluge "u likvidaciji", OIB 04033578903, Starogradska 25,48000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04033578903</item>
      <item>, OIB null</item>
      <item>, OIB null</item>
    </izvorni_sadrzaj>
    <derivirana_varijabla naziv="DomainObject.Predmet.SudioniciListNazivOIB_1">
      <item>, OIB null</item>
      <item>, OIB 04033578903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25DAC-3AB6-4347-AB02-9F0E85E19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1904</properties:Characters>
  <properties:Lines>46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2016-01-08T08:25:00Z</cp:lastPrinted>
  <dcterms:modified xmlns:xsi="http://www.w3.org/2001/XMLSchema-instance" xsi:type="dcterms:W3CDTF">2016-01-11T11:23:00Z</dcterms:modified>
  <cp:revision>15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