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24bf" w14:paraId="50824b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997BBA">
        <w:t>INTEGRAL ZADAR</w:t>
      </w:r>
      <w:r w:rsidR="00814E35" w:rsidRPr="00814E35">
        <w:t xml:space="preserve"> j.d.o.o</w:t>
      </w:r>
      <w:r w:rsidR="00611283">
        <w:t>.</w:t>
      </w:r>
      <w:r w:rsidR="00814E35" w:rsidRPr="00814E35">
        <w:t xml:space="preserve">, </w:t>
      </w:r>
      <w:r w:rsidR="00997BBA">
        <w:t>Zadar</w:t>
      </w:r>
      <w:r w:rsidR="00814E35" w:rsidRPr="00814E35">
        <w:t xml:space="preserve">, </w:t>
      </w:r>
      <w:r w:rsidR="00997BBA">
        <w:t>Braće Bilšić 7</w:t>
      </w:r>
      <w:r w:rsidR="00814E35" w:rsidRPr="00814E35">
        <w:t xml:space="preserve">,  OIB: </w:t>
      </w:r>
      <w:r w:rsidR="00997BBA" w:rsidRPr="00997BBA">
        <w:t>56899922220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97BBA">
        <w:t>1</w:t>
      </w:r>
      <w:r w:rsidR="00C6433B">
        <w:t>3</w:t>
      </w:r>
      <w:r>
        <w:t xml:space="preserve">. </w:t>
      </w:r>
      <w:r w:rsidR="00997BBA">
        <w:t>siječnja</w:t>
      </w:r>
      <w:r w:rsidR="004635D5">
        <w:t xml:space="preserve"> </w:t>
      </w:r>
      <w:r w:rsidR="00997BBA">
        <w:t>2017</w:t>
      </w:r>
      <w:r w:rsidRPr="00FC1537">
        <w:t>.</w:t>
      </w:r>
      <w:r>
        <w:t xml:space="preserve">, </w:t>
      </w:r>
      <w:r w:rsidR="00997BBA">
        <w:t>24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97BBA" w:rsidRPr="00997BBA">
        <w:t>INTEGRAL ZADAR j.d.o.o., Zadar, Braće Bilšić 7,  OIB: 56899922220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997BBA">
        <w:t>19</w:t>
      </w:r>
      <w:r w:rsidR="00814E35">
        <w:t>.</w:t>
      </w:r>
      <w:r w:rsidR="00997BBA">
        <w:t>170</w:t>
      </w:r>
      <w:r w:rsidR="00814E35">
        <w:t>,</w:t>
      </w:r>
      <w:r w:rsidR="00997BBA">
        <w:t>45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997BBA" w:rsidRPr="00997BBA">
        <w:t>Anamarija Friganović Goić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997BBA">
        <w:t>24</w:t>
      </w:r>
      <w:r w:rsidR="00814E35">
        <w:t>. siječnja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33B" w:rsidR="00C6433B">
      <w:r>
        <w:separator/>
      </w:r>
    </w:p>
  </w:endnote>
  <w:endnote w:id="0" w:type="continuationSeparator">
    <w:p w:rsidRDefault="00C6433B" w:rsidR="00C6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33B" w:rsidR="00C6433B">
      <w:r>
        <w:separator/>
      </w:r>
    </w:p>
  </w:footnote>
  <w:footnote w:id="0" w:type="continuationSeparator">
    <w:p w:rsidRDefault="00C6433B" w:rsidR="00C64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33B" w:rsidP="004635D5" w:rsidR="00C643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E4F0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 St-13/17</w:t>
    </w:r>
    <w:r w:rsidRPr="004635D5">
      <w:t>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33B" w:rsidP="004635D5" w:rsidR="00C6433B" w:rsidRPr="00FC1537">
    <w:pPr>
      <w:jc w:val="right"/>
    </w:pPr>
    <w:r>
      <w:tab/>
      <w:t>Poslovni broj: 5</w:t>
    </w:r>
    <w:r w:rsidRPr="00FC1537">
      <w:t xml:space="preserve"> St</w:t>
    </w:r>
    <w:r>
      <w:t>-13/17-6</w:t>
    </w:r>
  </w:p>
  <w:p w:rsidRDefault="00C6433B" w:rsidP="004635D5" w:rsidR="00C643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447958"/>
    <w:rsid w:val="004635D5"/>
    <w:rsid w:val="005F67DA"/>
    <w:rsid w:val="00611283"/>
    <w:rsid w:val="006A66B9"/>
    <w:rsid w:val="006E4F0E"/>
    <w:rsid w:val="006E6B12"/>
    <w:rsid w:val="00804643"/>
    <w:rsid w:val="00814E35"/>
    <w:rsid w:val="008337B7"/>
    <w:rsid w:val="00983B50"/>
    <w:rsid w:val="00990A98"/>
    <w:rsid w:val="00997BBA"/>
    <w:rsid w:val="009E2467"/>
    <w:rsid w:val="00A32F79"/>
    <w:rsid w:val="00BA4D2C"/>
    <w:rsid w:val="00C6433B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4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4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INTEGRAL ZADAR j.d.o.o. za ugostiteljstvo</izvorni_sadrzaj>
    <derivirana_varijabla naziv="DomainObject.Predmet.ProtustrankaFormated_1">  INTEGRAL ZADAR j.d.o.o. za ugostiteljstvo</derivirana_varijabla>
  </DomainObject.Predmet.ProtustrankaFormated>
  <DomainObject.Predmet.ProtustrankaFormatedOIB>
    <izvorni_sadrzaj>  INTEGRAL ZADAR j.d.o.o. za ugostiteljstvo, OIB 56899922220</izvorni_sadrzaj>
    <derivirana_varijabla naziv="DomainObject.Predmet.ProtustrankaFormatedOIB_1">  INTEGRAL ZADAR j.d.o.o. za ugostiteljstvo, OIB 56899922220</derivirana_varijabla>
  </DomainObject.Predmet.ProtustrankaFormatedOIB>
  <DomainObject.Predmet.ProtustrankaFormatedWithAdress>
    <izvorni_sadrzaj> INTEGRAL ZADAR j.d.o.o. za ugostiteljstvo, Braće Bilšić 7, 23000 Zadar</izvorni_sadrzaj>
    <derivirana_varijabla naziv="DomainObject.Predmet.ProtustrankaFormatedWithAdress_1"> INTEGRAL ZADAR j.d.o.o. za ugostiteljstvo, Braće Bilšić 7, 23000 Zadar</derivirana_varijabla>
  </DomainObject.Predmet.ProtustrankaFormatedWithAdress>
  <DomainObject.Predmet.ProtustrankaFormatedWithAdressOIB>
    <izvorni_sadrzaj> INTEGRAL ZADAR j.d.o.o. za ugostiteljstvo, OIB 56899922220, Braće Bilšić 7, 23000 Zadar</izvorni_sadrzaj>
    <derivirana_varijabla naziv="DomainObject.Predmet.ProtustrankaFormatedWithAdressOIB_1"> INTEGRAL ZADAR j.d.o.o. za ugostiteljstvo, OIB 56899922220, Braće Bilšić 7, 23000 Zadar</derivirana_varijabla>
  </DomainObject.Predmet.ProtustrankaFormatedWithAdressOIB>
  <DomainObject.Predmet.ProtustrankaWithAdress>
    <izvorni_sadrzaj>INTEGRAL ZADAR j.d.o.o. za ugostiteljstvo Braće Bilšić 7, 23000 Zadar</izvorni_sadrzaj>
    <derivirana_varijabla naziv="DomainObject.Predmet.ProtustrankaWithAdress_1">INTEGRAL ZADAR j.d.o.o. za ugostiteljstvo Braće Bilšić 7, 23000 Zadar</derivirana_varijabla>
  </DomainObject.Predmet.ProtustrankaWithAdress>
  <DomainObject.Predmet.ProtustrankaWithAdressOIB>
    <izvorni_sadrzaj>INTEGRAL ZADAR j.d.o.o. za ugostiteljstvo, OIB 56899922220, Braće Bilšić 7, 23000 Zadar</izvorni_sadrzaj>
    <derivirana_varijabla naziv="DomainObject.Predmet.ProtustrankaWithAdressOIB_1">INTEGRAL ZADAR j.d.o.o. za ugostiteljstvo, OIB 56899922220, Braće Bilšić 7, 23000 Zadar</derivirana_varijabla>
  </DomainObject.Predmet.ProtustrankaWithAdressOIB>
  <DomainObject.Predmet.ProtustrankaNazivFormated>
    <izvorni_sadrzaj>INTEGRAL ZADAR j.d.o.o. za ugostiteljstvo</izvorni_sadrzaj>
    <derivirana_varijabla naziv="DomainObject.Predmet.ProtustrankaNazivFormated_1">INTEGRAL ZADAR j.d.o.o. za ugostiteljstvo</derivirana_varijabla>
  </DomainObject.Predmet.ProtustrankaNazivFormated>
  <DomainObject.Predmet.ProtustrankaNazivFormatedOIB>
    <izvorni_sadrzaj>INTEGRAL ZADAR j.d.o.o. za ugostiteljstvo, OIB 56899922220</izvorni_sadrzaj>
    <derivirana_varijabla naziv="DomainObject.Predmet.ProtustrankaNazivFormatedOIB_1">INTEGRAL ZADAR j.d.o.o. za ugostiteljstvo, OIB 56899922220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19170.45</izvorni_sadrzaj>
    <derivirana_varijabla naziv="DomainObject.Predmet.TrenutnaVrijednost_1">19170.45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INTEGRAL ZADAR j.d.o.o. za ugostiteljstvo</item>
    </izvorni_sadrzaj>
    <derivirana_varijabla naziv="DomainObject.Predmet.ProtuStrankaListFormated_1">
      <item>INTEGRAL ZADAR j.d.o.o. za ugostiteljstvo</item>
    </derivirana_varijabla>
  </DomainObject.Predmet.ProtuStrankaListFormated>
  <DomainObject.Predmet.ProtuStrankaListFormatedOIB>
    <izvorni_sadrzaj>
      <item>INTEGRAL ZADAR j.d.o.o. za ugostiteljstvo, OIB 56899922220</item>
    </izvorni_sadrzaj>
    <derivirana_varijabla naziv="DomainObject.Predmet.ProtuStrankaListFormatedOIB_1">
      <item>INTEGRAL ZADAR j.d.o.o. za ugostiteljstvo, OIB 56899922220</item>
    </derivirana_varijabla>
  </DomainObject.Predmet.ProtuStrankaListFormatedOIB>
  <DomainObject.Predmet.ProtuStrankaListFormatedWithAdress>
    <izvorni_sadrzaj>
      <item>INTEGRAL ZADAR j.d.o.o. za ugostiteljstvo, Braće Bilšić 7, 23000 Zadar</item>
    </izvorni_sadrzaj>
    <derivirana_varijabla naziv="DomainObject.Predmet.ProtuStrankaListFormatedWithAdress_1">
      <item>INTEGRAL ZADAR j.d.o.o. za ugostiteljstvo, Braće Bilšić 7, 23000 Zadar</item>
    </derivirana_varijabla>
  </DomainObject.Predmet.ProtuStrankaListFormatedWithAdress>
  <DomainObject.Predmet.ProtuStrankaListFormatedWithAdressOIB>
    <izvorni_sadrzaj>
      <item>INTEGRAL ZADAR j.d.o.o. za ugostiteljstvo, OIB 56899922220, Braće Bilšić 7, 23000 Zadar</item>
    </izvorni_sadrzaj>
    <derivirana_varijabla naziv="DomainObject.Predmet.ProtuStrankaListFormatedWithAdressOIB_1">
      <item>INTEGRAL ZADAR j.d.o.o. za ugostiteljstvo, OIB 56899922220, Braće Bilšić 7, 23000 Zadar</item>
    </derivirana_varijabla>
  </DomainObject.Predmet.ProtuStrankaListFormatedWithAdressOIB>
  <DomainObject.Predmet.ProtuStrankaListNazivFormated>
    <izvorni_sadrzaj>
      <item>INTEGRAL ZADAR j.d.o.o. za ugostiteljstvo</item>
    </izvorni_sadrzaj>
    <derivirana_varijabla naziv="DomainObject.Predmet.ProtuStrankaListNazivFormated_1">
      <item>INTEGRAL ZADAR j.d.o.o. za ugostiteljstvo</item>
    </derivirana_varijabla>
  </DomainObject.Predmet.ProtuStrankaListNazivFormated>
  <DomainObject.Predmet.ProtuStrankaListNazivFormatedOIB>
    <izvorni_sadrzaj>
      <item>INTEGRAL ZADAR j.d.o.o. za ugostiteljstvo, OIB 56899922220</item>
    </izvorni_sadrzaj>
    <derivirana_varijabla naziv="DomainObject.Predmet.ProtuStrankaListNazivFormatedOIB_1">
      <item>INTEGRAL ZADAR j.d.o.o. za ugostiteljstvo, OIB 56899922220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INTEGRAL ZADAR j.d.o.o. za ugostiteljstvo</izvorni_sadrzaj>
    <derivirana_varijabla naziv="DomainObject.Predmet.ProtustrankaIDrugi_1">INTEGRAL ZADAR j.d.o.o.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INTEGRAL ZADAR j.d.o.o. za ugostiteljstvo, OIB 56899922220, Braće Bilšić 7, 23000 Zadar</izvorni_sadrzaj>
    <derivirana_varijabla naziv="DomainObject.Predmet.ProtustrankaIDrugiAdressOIB_1">INTEGRAL ZADAR j.d.o.o. za ugostiteljstvo, OIB 56899922220, Braće Bilšić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INTEGRAL ZADAR j.d.o.o. za ugostiteljstvo</item>
    </izvorni_sadrzaj>
    <derivirana_varijabla naziv="DomainObject.Predmet.SudioniciListNaziv_1">
      <item>Financijska agencija, Podružnica Zadar</item>
      <item>INTEGRAL ZADAR j.d.o.o. za ugostiteljstvo</item>
    </derivirana_varijabla>
  </DomainObject.Predmet.SudioniciListNaziv>
  <DomainObject.Predmet.SudioniciListAdressOIB>
    <izvorni_sadrzaj>
      <item>Financijska agencija, Podružnica Zadar, OIB 85821130368</item>
      <item>INTEGRAL ZADAR j.d.o.o. za ugostiteljstvo, OIB 56899922220, Braće Bilšić 7,23000 Zadar</item>
    </izvorni_sadrzaj>
    <derivirana_varijabla naziv="DomainObject.Predmet.SudioniciListAdressOIB_1">
      <item>Financijska agencija, Podružnica Zadar, OIB 85821130368</item>
      <item>INTEGRAL ZADAR j.d.o.o. za ugostiteljstvo, OIB 56899922220, Braće Bilšić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56899922220</item>
    </izvorni_sadrzaj>
    <derivirana_varijabla naziv="DomainObject.Predmet.SudioniciListNazivOIB_1">
      <item>, OIB 85821130368</item>
      <item>, OIB 56899922220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1978</properties:Characters>
  <properties:Lines>64</properties:Lines>
  <properties:Paragraphs>17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wsadmin</cp:lastModifiedBy>
  <cp:lastPrinted>2017-01-24T10:24:00Z</cp:lastPrinted>
  <dcterms:modified xmlns:xsi="http://www.w3.org/2001/XMLSchema-instance" xsi:type="dcterms:W3CDTF">2017-01-24T11:41:00Z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