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1217" w14:paraId="9501217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DD0FCE" w:rsidP="005B5D7E" w:rsidR="00DD0FCE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b w:val="false"/>
          <w:lang w:eastAsia="hr-HR"/>
        </w:rPr>
        <w:t xml:space="preserve">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/2016-11</w:t>
      </w:r>
      <w:r w:rsidR="002B0DD3">
        <w:rPr>
          <w:rFonts w:cs="Times New Roman" w:eastAsia="Times New Roman"/>
          <w:b w:val="false"/>
          <w:lang w:eastAsia="hr-HR"/>
        </w:rPr>
        <w:t>4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12.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062F98">
        <w:t>ARMAGOR ESTATE d.o.o., Zagreb, Savska cesta 106, OIB: 35067013886</w:t>
      </w:r>
      <w:r w:rsidR="004E7503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2B0DD3" w:rsidP="002B0DD3" w:rsidR="004E7503">
      <w:pPr>
        <w:pStyle w:val="Odlomakpopisa"/>
        <w:numPr>
          <w:ilvl w:val="0"/>
          <w:numId w:val="27"/>
        </w:numPr>
        <w:jc w:val="both"/>
      </w:pPr>
      <w:r>
        <w:t>Dvorište k.č.br. 61/K površine 12 čhv odnosno 43 m2, oranica Grabovi k.č.br. 578/2 površine 901 čhv odnosno 3241 m2, pašnjak njiva k.č.br. 584 površine 182 čhv odnosno 655 m2 upisano u z.k.ul. 483 k.o. Donji Lađevac.</w:t>
      </w:r>
    </w:p>
    <w:p w:rsidRDefault="002B0DD3" w:rsidP="002B0DD3" w:rsidR="002B0DD3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2B0DD3">
        <w:rPr>
          <w:lang w:val="en-US"/>
        </w:rPr>
        <w:t>17.101,00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4E7503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062F98">
        <w:t>ARMAGOR ESTATE d.o.o., Zagreb, Savska cesta 106, OIB: 35067013886,</w:t>
      </w:r>
      <w:r w:rsidR="00551318">
        <w:t xml:space="preserve"> je dužan u roku od 60 dana od dana pravomoćnosti rješenja o dosudi uplatiti razliku kupovnine preko uplaćene jamčevine i to u iznosu od </w:t>
      </w:r>
      <w:r w:rsidR="002B0DD3">
        <w:t>16.313,20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2B0DD3">
        <w:t>125431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2B0DD3">
        <w:t>64548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062F98">
        <w:t>ARMAGOR ESTATE d.o.o., Zagreb, Savska cesta 106, OIB: 35067013886,</w:t>
      </w:r>
      <w:r>
        <w:t xml:space="preserve"> zaključkom o predaji nakon što ovo rješenje postane pravomoćno, a kupac uplati kupovninu umanjenu za iznos jamčevi</w:t>
      </w:r>
      <w:r w:rsidR="0009792F">
        <w:t>ne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2B0DD3">
        <w:t>483</w:t>
      </w:r>
      <w:r w:rsidR="0011665F">
        <w:t xml:space="preserve"> k.o. </w:t>
      </w:r>
      <w:r w:rsidR="0028453A">
        <w:t>Donji Lađevac</w:t>
      </w:r>
      <w:r w:rsidR="0011665F">
        <w:t>, k</w:t>
      </w:r>
      <w:r w:rsidR="002B0DD3">
        <w:t>.</w:t>
      </w:r>
      <w:r w:rsidR="0028453A">
        <w:t xml:space="preserve">č.br. </w:t>
      </w:r>
      <w:r w:rsidR="002B0DD3">
        <w:t>61/K, k.č.br. 578/2, k.č.br. 584</w:t>
      </w:r>
      <w:r w:rsidR="0011665F">
        <w:t>:</w:t>
      </w:r>
    </w:p>
    <w:p w:rsidRDefault="00551318" w:rsidP="007D103D" w:rsidR="0028453A">
      <w:pPr>
        <w:ind w:left="1608"/>
        <w:contextualSpacing/>
        <w:jc w:val="both"/>
      </w:pPr>
      <w:r>
        <w:t xml:space="preserve">- </w:t>
      </w:r>
      <w:r w:rsidR="0028453A">
        <w:t>založnog prava u iznosu od 4.800.000,00 kn u korist Centar banka d.d., Zagreb, Amruševa 6, OIB: 89296739230, pod brojem Z-1419/08 od 30. prosinca 2008.,</w:t>
      </w:r>
    </w:p>
    <w:p w:rsidRDefault="0028453A" w:rsidP="0028453A" w:rsidR="0028453A">
      <w:pPr>
        <w:ind w:left="1608"/>
        <w:contextualSpacing/>
        <w:jc w:val="both"/>
      </w:pPr>
      <w:r>
        <w:t>- založnog prava u iznosu od 13.000.000,00 kn u korist Centar banka d.d., Zagreb, Amruševa 6, OIB: 89296739230, pod brojem Z-843/09 od 24. kolovoza 2009.,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Z-835/10 od 08.07.2010.,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Z-531/13 od 19. lipnja 2013.,</w:t>
      </w:r>
    </w:p>
    <w:p w:rsidRDefault="0028453A" w:rsidP="007D103D" w:rsidR="0028453A">
      <w:pPr>
        <w:ind w:left="1608"/>
        <w:contextualSpacing/>
        <w:jc w:val="both"/>
      </w:pPr>
      <w:r>
        <w:t>- zabilježbe stečaja pod brojem Z-9815/16 do 24. listopada 2016.,</w:t>
      </w: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>l</w:t>
      </w:r>
      <w:r w:rsidR="002B0DD3">
        <w:t>o je šest</w:t>
      </w:r>
      <w:r w:rsidR="0028453A">
        <w:t xml:space="preserve"> ponuditelja i to Damir Veršec, vlasnik obrta PRIMA, Virovitica, Ulica Pavla Radića 1, OIB: 90464311839, Mario Vunić, Zagreb, Ulica Milana Ogrizovića 18, OIB: 40931749658,  </w:t>
      </w:r>
      <w:r w:rsidR="002B0DD3">
        <w:t>Kristijan Romih, Zagreb, Bartolići 53, OIB: 20717745423, Gajana Kop d.o.o., Gajana, Gajana 8, OIB: 61302964731, Vilko Glavaš, Gajana, Gajana 8, OIB: 92630271534</w:t>
      </w:r>
      <w:r w:rsidR="0028453A">
        <w:t>, i Armagor Estate d.o.o., Zagreb, Savska cesta 106, OIB: 35067013886.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8C0849">
        <w:t xml:space="preserve">ARMAGOR ESTATE d.o.o., Zagreb, Savska cesta 106, OIB: 35067013886, dao najveću valjanu ponudu u iznosu od </w:t>
      </w:r>
      <w:r w:rsidR="002B0DD3">
        <w:t>17.101,00</w:t>
      </w:r>
      <w:r w:rsidR="008C0849">
        <w:t xml:space="preserve"> kn, te su ispunjene pretpostavke da mu se nekretnina iz točke I. 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12.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DD0FCE">
        <w:t>, v.r.</w:t>
      </w:r>
    </w:p>
    <w:p w:rsidRDefault="00DD0FCE" w:rsidP="00952D10" w:rsidR="00DD0FCE">
      <w:pPr>
        <w:jc w:val="center"/>
      </w:pPr>
    </w:p>
    <w:p w:rsidRDefault="00DD0FCE" w:rsidP="00952D10" w:rsidR="00DD0FCE">
      <w:pPr>
        <w:jc w:val="center"/>
      </w:pPr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Draženka Prpić</w:t>
      </w:r>
    </w:p>
    <w:p w:rsidRDefault="00DD0FCE" w:rsidP="00952D10" w:rsidR="00DD0FCE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C7A" w:rsidR="006E3C7A">
      <w:r>
        <w:separator/>
      </w:r>
    </w:p>
  </w:endnote>
  <w:endnote w:id="0" w:type="continuationSeparator">
    <w:p w:rsidRDefault="006E3C7A" w:rsidR="006E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C7A" w:rsidR="006E3C7A">
      <w:r>
        <w:separator/>
      </w:r>
    </w:p>
  </w:footnote>
  <w:footnote w:id="0" w:type="continuationSeparator">
    <w:p w:rsidRDefault="006E3C7A" w:rsidR="006E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FCE">
          <w:rPr>
            <w:noProof/>
          </w:rPr>
          <w:t>3</w:t>
        </w:r>
        <w:r>
          <w:fldChar w:fldCharType="end"/>
        </w:r>
      </w:p>
    </w:sdtContent>
  </w:sdt>
  <w:p w:rsidRDefault="00DD0FCE" w:rsidP="005B5D7E" w:rsidR="00DD0FCE">
    <w:pPr>
      <w:pStyle w:val="Zaglavlje"/>
      <w:jc w:val="right"/>
    </w:pPr>
  </w:p>
  <w:p w:rsidRDefault="00DD0FCE" w:rsidP="005B5D7E" w:rsidR="00DD0FCE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2B0DD3">
      <w:t>20</w:t>
    </w:r>
    <w:r>
      <w:t>16</w:t>
    </w:r>
    <w:r w:rsidR="002B0DD3">
      <w:t>-114</w:t>
    </w:r>
  </w:p>
  <w:p w:rsidRDefault="00DD0FCE" w:rsidP="005B5D7E" w:rsidR="00DD0FC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5FA47B2"/>
    <w:multiLevelType w:val="hybridMultilevel"/>
    <w:tmpl w:val="53B490F6"/>
    <w:lvl w:tplc="CB900962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5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6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20"/>
  </w:num>
  <w:num w:numId="8">
    <w:abstractNumId w:val="3"/>
  </w:num>
  <w:num w:numId="9">
    <w:abstractNumId w:val="8"/>
  </w:num>
  <w:num w:numId="10">
    <w:abstractNumId w:val="18"/>
  </w:num>
  <w:num w:numId="11">
    <w:abstractNumId w:val="22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1"/>
  </w:num>
  <w:num w:numId="16">
    <w:abstractNumId w:val="9"/>
  </w:num>
  <w:num w:numId="17">
    <w:abstractNumId w:val="1"/>
  </w:num>
  <w:num w:numId="18">
    <w:abstractNumId w:val="2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6"/>
  </w:num>
  <w:num w:numId="23">
    <w:abstractNumId w:val="15"/>
  </w:num>
  <w:num w:numId="24">
    <w:abstractNumId w:val="6"/>
  </w:num>
  <w:num w:numId="25">
    <w:abstractNumId w:val="13"/>
  </w:num>
  <w:num w:numId="26">
    <w:abstractNumId w:val="23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B3B18"/>
    <w:rsid w:val="001B6B8D"/>
    <w:rsid w:val="001D59B0"/>
    <w:rsid w:val="001E0E70"/>
    <w:rsid w:val="00202CF8"/>
    <w:rsid w:val="00215E55"/>
    <w:rsid w:val="002269F0"/>
    <w:rsid w:val="0028453A"/>
    <w:rsid w:val="002A4A29"/>
    <w:rsid w:val="002B0DD3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C7A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A6E35"/>
    <w:rsid w:val="00DB6215"/>
    <w:rsid w:val="00DD0FCE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FC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0FC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0FC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0FC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0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FC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D0FC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D0FC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D0FC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ARMAGOR STATE d.o.o.</izvorni_sadrzaj>
    <derivirana_varijabla naziv="DomainObject.Primjedba_1">ARMAGOR STATE d.o.o.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St-5986/2016-112</izvorni_sadrzaj>
    <derivirana_varijabla naziv="DomainObject.PredzadnjaOdlukaIzPredmeta.Oznaka_1">St-5986/2016-112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E89DB5-C7F4-4966-96BF-DF0589ECA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858</properties:Words>
  <properties:Characters>4665</properties:Characters>
  <properties:Lines>137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2019-02-12T12:15:00Z</dcterms:created>
  <dc:creator>Korisnik</dc:creator>
  <cp:lastModifiedBy>Draženka Prpić</cp:lastModifiedBy>
  <cp:lastPrinted>2019-02-12T12:17:00Z</cp:lastPrinted>
  <dcterms:modified xmlns:xsi="http://www.w3.org/2001/XMLSchema-instance" xsi:type="dcterms:W3CDTF">2019-02-12T12:17:00Z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nekretnine-HISTRIO GRADNJA d.o.o. -ST-5986-16-PRODAJA PREKO FINE-ARMAGOR ESTATE-3.docx)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