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70179" w:rsidP="00970179" w:rsidRDefault="00970179" w14:paraId="283878a" w14:textId="283878a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T="0" distB="0" distL="0" distR="0">
            <wp:extent cx="723265" cy="962025"/>
            <wp:effectExtent l="0" t="0" r="635" b="952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="00970179" w:rsidP="00970179" w:rsidRDefault="00970179">
      <w:r>
        <w:t xml:space="preserve">     REPUBLIKA HRVATSKA</w:t>
      </w:r>
    </w:p>
    <w:p w:rsidR="00970179" w:rsidP="00970179" w:rsidRDefault="00970179">
      <w:r>
        <w:t>TRGOVAČKI SUD U ZAGREBU</w:t>
      </w:r>
    </w:p>
    <w:p w:rsidR="00970179" w:rsidP="00970179" w:rsidRDefault="00970179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="00970179" w:rsidP="00970179" w:rsidRDefault="00970179"/>
    <w:p w:rsidR="00970179" w:rsidP="00970179" w:rsidRDefault="00970179"/>
    <w:p w:rsidR="00970179" w:rsidP="00970179" w:rsidRDefault="00970179"/>
    <w:p w:rsidR="00970179" w:rsidP="00970179" w:rsidRDefault="00970179">
      <w:pPr>
        <w:jc w:val="both"/>
      </w:pPr>
      <w:r>
        <w:t xml:space="preserve"> </w:t>
      </w:r>
      <w:r>
        <w:tab/>
        <w:t>Trgovački sud u Zagrebu, u skraćenom stečajnom post</w:t>
      </w:r>
      <w:r w:rsidR="000D7AD4">
        <w:t>upku pod poslovnim brojem St-</w:t>
      </w:r>
      <w:proofErr w:type="spellStart"/>
      <w:r w:rsidR="00775769">
        <w:t>2981</w:t>
      </w:r>
      <w:proofErr w:type="spellEnd"/>
      <w:r w:rsidR="00775769">
        <w:t>/</w:t>
      </w:r>
      <w:proofErr w:type="spellStart"/>
      <w:r w:rsidR="00775769">
        <w:t>19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 xml:space="preserve">. Stečajnog zakona (Narodne novine, broj: </w:t>
      </w:r>
      <w:proofErr w:type="spellStart"/>
      <w:r>
        <w:t>71</w:t>
      </w:r>
      <w:proofErr w:type="spellEnd"/>
      <w:r>
        <w:t>/</w:t>
      </w:r>
      <w:proofErr w:type="spellStart"/>
      <w:r>
        <w:t>2015</w:t>
      </w:r>
      <w:proofErr w:type="spellEnd"/>
      <w:r>
        <w:t xml:space="preserve">., </w:t>
      </w:r>
      <w:proofErr w:type="spellStart"/>
      <w:r>
        <w:t>104</w:t>
      </w:r>
      <w:proofErr w:type="spellEnd"/>
      <w:r>
        <w:t>/</w:t>
      </w:r>
      <w:proofErr w:type="spellStart"/>
      <w:r>
        <w:t>2017</w:t>
      </w:r>
      <w:proofErr w:type="spellEnd"/>
      <w:r>
        <w:t xml:space="preserve">., dalje u tekstu: </w:t>
      </w:r>
      <w:proofErr w:type="spellStart"/>
      <w:r>
        <w:t>SZ</w:t>
      </w:r>
      <w:proofErr w:type="spellEnd"/>
      <w:r>
        <w:t xml:space="preserve">), dana </w:t>
      </w:r>
      <w:r w:rsidR="00775769">
        <w:t>4</w:t>
      </w:r>
      <w:r w:rsidRPr="006D515E">
        <w:t xml:space="preserve">. </w:t>
      </w:r>
      <w:r w:rsidR="00775769">
        <w:t xml:space="preserve">ožujka </w:t>
      </w:r>
      <w:proofErr w:type="spellStart"/>
      <w:r w:rsidR="00775769">
        <w:t>2020</w:t>
      </w:r>
      <w:proofErr w:type="spellEnd"/>
      <w:r>
        <w:t>., objavljuje:</w:t>
      </w:r>
    </w:p>
    <w:p w:rsidR="00970179" w:rsidP="00970179" w:rsidRDefault="00970179">
      <w:pPr>
        <w:jc w:val="both"/>
        <w:rPr>
          <w:sz w:val="40"/>
          <w:szCs w:val="40"/>
        </w:rPr>
      </w:pPr>
    </w:p>
    <w:p w:rsidR="00970179" w:rsidP="00970179" w:rsidRDefault="00970179">
      <w:pPr>
        <w:jc w:val="center"/>
        <w:rPr>
          <w:b/>
        </w:rPr>
      </w:pPr>
      <w:r>
        <w:rPr>
          <w:b/>
        </w:rPr>
        <w:t>O G L A S</w:t>
      </w:r>
    </w:p>
    <w:p w:rsidR="00970179" w:rsidP="00970179" w:rsidRDefault="00970179">
      <w:pPr>
        <w:rPr>
          <w:b/>
        </w:rPr>
      </w:pPr>
    </w:p>
    <w:p w:rsidR="00970179" w:rsidP="00970179" w:rsidRDefault="00970179">
      <w:pPr>
        <w:jc w:val="both"/>
      </w:pPr>
      <w:r>
        <w:tab/>
        <w:t xml:space="preserve">Za dužnika </w:t>
      </w:r>
      <w:proofErr w:type="spellStart"/>
      <w:r w:rsidR="00775769">
        <w:rPr>
          <w:szCs w:val="20"/>
        </w:rPr>
        <w:t>COVERBOX</w:t>
      </w:r>
      <w:proofErr w:type="spellEnd"/>
      <w:r w:rsidR="00775769">
        <w:rPr>
          <w:szCs w:val="20"/>
        </w:rPr>
        <w:t xml:space="preserve"> j.d.o.o.</w:t>
      </w:r>
      <w:r w:rsidR="00E71887">
        <w:rPr>
          <w:szCs w:val="20"/>
        </w:rPr>
        <w:t xml:space="preserve">, </w:t>
      </w:r>
      <w:r w:rsidR="00D915FA">
        <w:rPr>
          <w:szCs w:val="20"/>
        </w:rPr>
        <w:t>Zagreb</w:t>
      </w:r>
      <w:r w:rsidR="00E71887">
        <w:rPr>
          <w:szCs w:val="20"/>
        </w:rPr>
        <w:t xml:space="preserve">, </w:t>
      </w:r>
      <w:proofErr w:type="spellStart"/>
      <w:r w:rsidR="00775769">
        <w:rPr>
          <w:szCs w:val="20"/>
        </w:rPr>
        <w:t>Crnojezerska</w:t>
      </w:r>
      <w:proofErr w:type="spellEnd"/>
      <w:r w:rsidR="00775769">
        <w:rPr>
          <w:szCs w:val="20"/>
        </w:rPr>
        <w:t xml:space="preserve"> ulica </w:t>
      </w:r>
      <w:proofErr w:type="spellStart"/>
      <w:r w:rsidR="00775769">
        <w:rPr>
          <w:szCs w:val="20"/>
        </w:rPr>
        <w:t>18</w:t>
      </w:r>
      <w:proofErr w:type="spellEnd"/>
      <w:r w:rsidR="00E71887">
        <w:rPr>
          <w:szCs w:val="20"/>
        </w:rPr>
        <w:t xml:space="preserve">, </w:t>
      </w:r>
      <w:proofErr w:type="spellStart"/>
      <w:r w:rsidR="00E71887">
        <w:rPr>
          <w:szCs w:val="20"/>
        </w:rPr>
        <w:t>OIB</w:t>
      </w:r>
      <w:proofErr w:type="spellEnd"/>
      <w:r w:rsidR="00E71887">
        <w:rPr>
          <w:szCs w:val="20"/>
        </w:rPr>
        <w:t xml:space="preserve">: </w:t>
      </w:r>
      <w:proofErr w:type="spellStart"/>
      <w:r w:rsidR="00775769">
        <w:rPr>
          <w:szCs w:val="20"/>
        </w:rPr>
        <w:t>72794894157</w:t>
      </w:r>
      <w:proofErr w:type="spellEnd"/>
      <w:r>
        <w:t xml:space="preserve">. </w:t>
      </w:r>
    </w:p>
    <w:p w:rsidR="00970179" w:rsidP="00970179" w:rsidRDefault="00970179">
      <w:pPr>
        <w:pStyle w:val="Odlomakpopisa"/>
        <w:ind w:left="1428"/>
        <w:jc w:val="both"/>
      </w:pPr>
    </w:p>
    <w:p w:rsidR="00970179" w:rsidP="00970179" w:rsidRDefault="00970179">
      <w:pPr>
        <w:jc w:val="both"/>
      </w:pPr>
      <w:r>
        <w:t>I.</w:t>
      </w:r>
      <w:r>
        <w:tab/>
        <w:t>Iznos duga evidentiran na temelju neiz</w:t>
      </w:r>
      <w:r w:rsidR="0081377B">
        <w:t>vršenih osno</w:t>
      </w:r>
      <w:r w:rsidR="00E71887">
        <w:t xml:space="preserve">va za plaćanje jest </w:t>
      </w:r>
      <w:proofErr w:type="spellStart"/>
      <w:r w:rsidR="00775769">
        <w:t>8.991</w:t>
      </w:r>
      <w:proofErr w:type="spellEnd"/>
      <w:r w:rsidR="00775769">
        <w:t>,</w:t>
      </w:r>
      <w:proofErr w:type="spellStart"/>
      <w:r w:rsidR="00775769">
        <w:t>81</w:t>
      </w:r>
      <w:proofErr w:type="spellEnd"/>
      <w:r w:rsidR="00D915FA">
        <w:t xml:space="preserve"> </w:t>
      </w:r>
      <w:r>
        <w:t>kn.</w:t>
      </w:r>
    </w:p>
    <w:p w:rsidR="00970179" w:rsidP="00970179" w:rsidRDefault="00970179">
      <w:pPr>
        <w:ind w:left="360"/>
      </w:pPr>
      <w:r>
        <w:t xml:space="preserve"> </w:t>
      </w:r>
    </w:p>
    <w:p w:rsidR="00970179" w:rsidP="00970179" w:rsidRDefault="00970179">
      <w:pPr>
        <w:jc w:val="both"/>
      </w:pPr>
      <w:r>
        <w:t>II.</w:t>
      </w:r>
      <w:r>
        <w:tab/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ovog oglasa, pozivom na gornji broj spisa, podnijeti sudu javnobilježnički ovjerovljen popis imovine i obveza na propisanom obrascu.</w:t>
      </w:r>
    </w:p>
    <w:p w:rsidR="00970179" w:rsidP="00970179" w:rsidRDefault="00970179">
      <w:pPr>
        <w:ind w:firstLine="720"/>
        <w:jc w:val="both"/>
      </w:pPr>
    </w:p>
    <w:p w:rsidR="00970179" w:rsidP="00970179" w:rsidRDefault="00970179">
      <w:pPr>
        <w:jc w:val="both"/>
      </w:pPr>
      <w:r>
        <w:t>III.</w:t>
      </w:r>
      <w:r>
        <w:tab/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 te po pozivu suda predujmiti sredstva za namirenje troškova postupka.</w:t>
      </w:r>
    </w:p>
    <w:p w:rsidR="00970179" w:rsidP="00970179" w:rsidRDefault="00970179">
      <w:pPr>
        <w:pStyle w:val="Odlomakpopisa"/>
      </w:pPr>
    </w:p>
    <w:p w:rsidR="00970179" w:rsidP="00970179" w:rsidRDefault="00970179">
      <w:pPr>
        <w:jc w:val="both"/>
      </w:pPr>
      <w:r>
        <w:t>IV.</w:t>
      </w:r>
      <w:r>
        <w:tab/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970179" w:rsidP="00970179" w:rsidRDefault="00970179">
      <w:pPr>
        <w:jc w:val="center"/>
      </w:pPr>
    </w:p>
    <w:p w:rsidR="00970179" w:rsidP="00970179" w:rsidRDefault="00970179">
      <w:pPr>
        <w:jc w:val="center"/>
      </w:pPr>
      <w:r>
        <w:t xml:space="preserve">U Zagrebu </w:t>
      </w:r>
      <w:r w:rsidR="00775769">
        <w:t>4</w:t>
      </w:r>
      <w:r w:rsidRPr="006D515E">
        <w:t xml:space="preserve">. </w:t>
      </w:r>
      <w:r w:rsidR="00775769">
        <w:t xml:space="preserve">ožujka </w:t>
      </w:r>
      <w:proofErr w:type="spellStart"/>
      <w:r w:rsidR="00775769">
        <w:t>2020</w:t>
      </w:r>
      <w:proofErr w:type="spellEnd"/>
      <w:r>
        <w:t>.</w:t>
      </w:r>
    </w:p>
    <w:p w:rsidR="00970179" w:rsidP="00970179" w:rsidRDefault="00970179"/>
    <w:p w:rsidR="00970179" w:rsidP="00970179" w:rsidRDefault="0097017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="00970179" w:rsidP="00970179" w:rsidRDefault="00970179">
      <w:pPr>
        <w:jc w:val="right"/>
      </w:pPr>
      <w:r>
        <w:t>Ivana Manestar</w:t>
      </w:r>
    </w:p>
    <w:p w:rsidR="00970179" w:rsidP="00970179" w:rsidRDefault="00970179">
      <w:pPr>
        <w:jc w:val="both"/>
      </w:pPr>
      <w:r>
        <w:tab/>
      </w:r>
    </w:p>
    <w:p w:rsidR="00970179" w:rsidP="00970179" w:rsidRDefault="00970179">
      <w:pPr>
        <w:jc w:val="right"/>
      </w:pPr>
    </w:p>
    <w:p w:rsidR="00970179" w:rsidP="00970179" w:rsidRDefault="00970179">
      <w:pPr>
        <w:jc w:val="right"/>
      </w:pPr>
    </w:p>
    <w:p w:rsidR="00970179" w:rsidP="00970179" w:rsidRDefault="00970179">
      <w:r>
        <w:t xml:space="preserve">DNA: </w:t>
      </w:r>
    </w:p>
    <w:p w:rsidR="00970179" w:rsidP="00970179" w:rsidRDefault="00970179">
      <w:pPr>
        <w:pStyle w:val="Odlomakpopisa"/>
        <w:numPr>
          <w:ilvl w:val="0"/>
          <w:numId w:val="1"/>
        </w:numPr>
      </w:pPr>
      <w:r>
        <w:t xml:space="preserve">e - oglasna ploča </w:t>
      </w:r>
      <w:proofErr w:type="spellStart"/>
      <w:r>
        <w:t>45</w:t>
      </w:r>
      <w:proofErr w:type="spellEnd"/>
      <w:r>
        <w:t xml:space="preserve"> dana</w:t>
      </w:r>
    </w:p>
    <w:p w:rsidR="00131E95" w:rsidRDefault="00131E95"/>
    <w:sectPr w:rsidR="00131E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ilvl="0" w:tplc="A3BAA9A6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106"/>
    <w:rsid w:val="00023A81"/>
    <w:rsid w:val="000243A2"/>
    <w:rsid w:val="000D7AD4"/>
    <w:rsid w:val="001032F4"/>
    <w:rsid w:val="00124087"/>
    <w:rsid w:val="00127072"/>
    <w:rsid w:val="00131E95"/>
    <w:rsid w:val="0019711A"/>
    <w:rsid w:val="00197F24"/>
    <w:rsid w:val="001A1D04"/>
    <w:rsid w:val="001E7BC6"/>
    <w:rsid w:val="002405DE"/>
    <w:rsid w:val="00246F1D"/>
    <w:rsid w:val="002C4400"/>
    <w:rsid w:val="002F7E58"/>
    <w:rsid w:val="0034753A"/>
    <w:rsid w:val="00457EF8"/>
    <w:rsid w:val="005E5EE6"/>
    <w:rsid w:val="006D515E"/>
    <w:rsid w:val="006E57F9"/>
    <w:rsid w:val="006E7C46"/>
    <w:rsid w:val="00775769"/>
    <w:rsid w:val="007A1913"/>
    <w:rsid w:val="0081377B"/>
    <w:rsid w:val="008325BC"/>
    <w:rsid w:val="0085059C"/>
    <w:rsid w:val="00914DBB"/>
    <w:rsid w:val="00950F54"/>
    <w:rsid w:val="00970179"/>
    <w:rsid w:val="00984C91"/>
    <w:rsid w:val="009C37EB"/>
    <w:rsid w:val="009D3B13"/>
    <w:rsid w:val="00A53DC3"/>
    <w:rsid w:val="00AD78D5"/>
    <w:rsid w:val="00B4105F"/>
    <w:rsid w:val="00C81BCE"/>
    <w:rsid w:val="00CA63C1"/>
    <w:rsid w:val="00D05353"/>
    <w:rsid w:val="00D90085"/>
    <w:rsid w:val="00D915FA"/>
    <w:rsid w:val="00E71887"/>
    <w:rsid w:val="00ED4106"/>
    <w:rsid w:val="00F00C53"/>
    <w:rsid w:val="00F626A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70179"/>
    <w:rPr>
      <w:rFonts w:eastAsia="Times New Roman"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70179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97017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70179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12707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2707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2707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2707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2707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70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70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70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70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70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4. ožujka 2020.</izvorni_sadrzaj>
    <derivirana_varijabla naziv="DomainObject.DatumDonosenjaOdluke_1">4. ožujka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2981</izvorni_sadrzaj>
    <derivirana_varijabla naziv="DomainObject.Predmet.Broj_1">2981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studenog 2019.</izvorni_sadrzaj>
    <derivirana_varijabla naziv="DomainObject.Predmet.DatumIzradeOptuznogAkta_1">29. studenog 2019.</derivirana_varijabla>
  </DomainObject.Predmet.DatumIzradeOptuznogAkta>
  <DomainObject.Predmet.DatumIzradeOptuznogAktaFormated>
    <izvorni_sadrzaj>29.11.2019.</izvorni_sadrzaj>
    <derivirana_varijabla naziv="DomainObject.Predmet.DatumIzradeOptuznogAktaFormated_1">29.11.2019.</derivirana_varijabla>
  </DomainObject.Predmet.DatumIzradeOptuznogAktaFormated>
  <DomainObject.Predmet.DatumOsnivanja>
    <izvorni_sadrzaj>2. prosinca 2019.</izvorni_sadrzaj>
    <derivirana_varijabla naziv="DomainObject.Predmet.DatumOsnivanja_1">2. prosinca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studenog 2019.</izvorni_sadrzaj>
    <derivirana_varijabla naziv="DomainObject.Predmet.DatumPrimitkaOptuznogAkta_1">29.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St-2981/2019</izvorni_sadrzaj>
    <derivirana_varijabla naziv="DomainObject.Predmet.OznakaBroj_1">St-2981/2019</derivirana_varijabla>
  </DomainObject.Predmet.OznakaBroj>
  <DomainObject.Predmet.OznakaBrojOptuznogAkta>
    <izvorni_sadrzaj>04-06-19-5215</izvorni_sadrzaj>
    <derivirana_varijabla naziv="DomainObject.Predmet.OznakaBrojOptuznogAkta_1">04-06-19-5215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COVERBOX jednostavno društvo s ograničenom odgovornošću za usluge zastupanog po punomoćniku Nikola Zagorec</izvorni_sadrzaj>
    <derivirana_varijabla naziv="DomainObject.Predmet.ProtustrankaFormated_1">  COVERBOX jednostavno društvo s ograničenom odgovornošću za usluge zastupanog po punomoćniku Nikola Zagorec</derivirana_varijabla>
  </DomainObject.Predmet.ProtustrankaFormated>
  <DomainObject.Predmet.ProtustrankaFormatedOIB>
    <izvorni_sadrzaj>  COVERBOX jednostavno društvo s ograničenom odgovornošću za usluge, OIB 72794894157 zastupanog po punomoćniku Nikola Zagorec</izvorni_sadrzaj>
    <derivirana_varijabla naziv="DomainObject.Predmet.ProtustrankaFormatedOIB_1">  COVERBOX jednostavno društvo s ograničenom odgovornošću za usluge, OIB 72794894157 zastupanog po punomoćniku Nikola Zagorec</derivirana_varijabla>
  </DomainObject.Predmet.ProtustrankaFormatedOIB>
  <DomainObject.Predmet.ProtustrankaFormatedWithAdress>
    <izvorni_sadrzaj> COVERBOX jednostavno društvo s ograničenom odgovornošću za usluge, Crnojezerska ulica 18, 10000 Zagreb zastupanog po punomoćniku Nikola Zagorec</izvorni_sadrzaj>
    <derivirana_varijabla naziv="DomainObject.Predmet.ProtustrankaFormatedWithAdress_1"> COVERBOX jednostavno društvo s ograničenom odgovornošću za usluge, Crnojezerska ulica 18, 10000 Zagreb zastupanog po punomoćniku Nikola Zagorec</derivirana_varijabla>
  </DomainObject.Predmet.ProtustrankaFormatedWithAdress>
  <DomainObject.Predmet.ProtustrankaFormatedWithAdressOIB>
    <izvorni_sadrzaj> COVERBOX jednostavno društvo s ograničenom odgovornošću za usluge, OIB 72794894157, Crnojezerska ulica 18, 10000 Zagreb zastupanog po punomoćniku Nikola Zagorec</izvorni_sadrzaj>
    <derivirana_varijabla naziv="DomainObject.Predmet.ProtustrankaFormatedWithAdressOIB_1"> COVERBOX jednostavno društvo s ograničenom odgovornošću za usluge, OIB 72794894157, Crnojezerska ulica 18, 10000 Zagreb zastupanog po punomoćniku Nikola Zagorec</derivirana_varijabla>
  </DomainObject.Predmet.ProtustrankaFormatedWithAdressOIB>
  <DomainObject.Predmet.ProtustrankaWithAdress>
    <izvorni_sadrzaj>COVERBOX jednostavno društvo s ograničenom odgovornošću za usluge Crnojezerska ulica 18, 10000 Zagreb</izvorni_sadrzaj>
    <derivirana_varijabla naziv="DomainObject.Predmet.ProtustrankaWithAdress_1">COVERBOX jednostavno društvo s ograničenom odgovornošću za usluge Crnojezerska ulica 18, 10000 Zagreb</derivirana_varijabla>
  </DomainObject.Predmet.ProtustrankaWithAdress>
  <DomainObject.Predmet.ProtustrankaWithAdressOIB>
    <izvorni_sadrzaj>COVERBOX jednostavno društvo s ograničenom odgovornošću za usluge, OIB 72794894157, Crnojezerska ulica 18, 10000 Zagreb</izvorni_sadrzaj>
    <derivirana_varijabla naziv="DomainObject.Predmet.ProtustrankaWithAdressOIB_1">COVERBOX jednostavno društvo s ograničenom odgovornošću za usluge, OIB 72794894157, Crnojezerska ulica 18, 10000 Zagreb</derivirana_varijabla>
  </DomainObject.Predmet.ProtustrankaWithAdressOIB>
  <DomainObject.Predmet.ProtustrankaNazivFormated>
    <izvorni_sadrzaj>COVERBOX jednostavno društvo s ograničenom odgovornošću za usluge</izvorni_sadrzaj>
    <derivirana_varijabla naziv="DomainObject.Predmet.ProtustrankaNazivFormated_1">COVERBOX jednostavno društvo s ograničenom odgovornošću za usluge</derivirana_varijabla>
  </DomainObject.Predmet.ProtustrankaNazivFormated>
  <DomainObject.Predmet.ProtustrankaNazivFormatedOIB>
    <izvorni_sadrzaj>COVERBOX jednostavno društvo s ograničenom odgovornošću za usluge, OIB 72794894157</izvorni_sadrzaj>
    <derivirana_varijabla naziv="DomainObject.Predmet.ProtustrankaNazivFormatedOIB_1">COVERBOX jednostavno društvo s ograničenom odgovornošću za usluge, OIB 72794894157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Mikinčić</izvorni_sadrzaj>
    <derivirana_varijabla naziv="DomainObject.Predmet.Zapisnicar_1">Petra Mikinčić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COVERBOX jednostavno društvo s ograničenom odgovornošću za usluge zastupanog po punomoćniku Nikola Zagorec</item>
    </izvorni_sadrzaj>
    <derivirana_varijabla naziv="DomainObject.Predmet.ProtuStrankaListFormated_1">
      <item>COVERBOX jednostavno društvo s ograničenom odgovornošću za usluge zastupanog po punomoćniku Nikola Zagorec</item>
    </derivirana_varijabla>
  </DomainObject.Predmet.ProtuStrankaListFormated>
  <DomainObject.Predmet.ProtuStrankaListFormatedOIB>
    <izvorni_sadrzaj>
      <item>COVERBOX jednostavno društvo s ograničenom odgovornošću za usluge, OIB 72794894157 zastupanog po punomoćniku Nikola Zagorec</item>
    </izvorni_sadrzaj>
    <derivirana_varijabla naziv="DomainObject.Predmet.ProtuStrankaListFormatedOIB_1">
      <item>COVERBOX jednostavno društvo s ograničenom odgovornošću za usluge, OIB 72794894157 zastupanog po punomoćniku Nikola Zagorec</item>
    </derivirana_varijabla>
  </DomainObject.Predmet.ProtuStrankaListFormatedOIB>
  <DomainObject.Predmet.ProtuStrankaListFormatedWithAdress>
    <izvorni_sadrzaj>
      <item>COVERBOX jednostavno društvo s ograničenom odgovornošću za usluge, Crnojezerska ulica 18, 10000 Zagreb zastupanog po punomoćniku Nikola Zagorec</item>
    </izvorni_sadrzaj>
    <derivirana_varijabla naziv="DomainObject.Predmet.ProtuStrankaListFormatedWithAdress_1">
      <item>COVERBOX jednostavno društvo s ograničenom odgovornošću za usluge, Crnojezerska ulica 18, 10000 Zagreb zastupanog po punomoćniku Nikola Zagorec</item>
    </derivirana_varijabla>
  </DomainObject.Predmet.ProtuStrankaListFormatedWithAdress>
  <DomainObject.Predmet.ProtuStrankaListFormatedWithAdressOIB>
    <izvorni_sadrzaj>
      <item>COVERBOX jednostavno društvo s ograničenom odgovornošću za usluge, OIB 72794894157, Crnojezerska ulica 18, 10000 Zagreb zastupanog po punomoćniku Nikola Zagorec</item>
    </izvorni_sadrzaj>
    <derivirana_varijabla naziv="DomainObject.Predmet.ProtuStrankaListFormatedWithAdressOIB_1">
      <item>COVERBOX jednostavno društvo s ograničenom odgovornošću za usluge, OIB 72794894157, Crnojezerska ulica 18, 10000 Zagreb zastupanog po punomoćniku Nikola Zagorec</item>
    </derivirana_varijabla>
  </DomainObject.Predmet.ProtuStrankaListFormatedWithAdressOIB>
  <DomainObject.Predmet.ProtuStrankaListNazivFormated>
    <izvorni_sadrzaj>
      <item>COVERBOX jednostavno društvo s ograničenom odgovornošću za usluge</item>
    </izvorni_sadrzaj>
    <derivirana_varijabla naziv="DomainObject.Predmet.ProtuStrankaListNazivFormated_1">
      <item>COVERBOX jednostavno društvo s ograničenom odgovornošću za usluge</item>
    </derivirana_varijabla>
  </DomainObject.Predmet.ProtuStrankaListNazivFormated>
  <DomainObject.Predmet.ProtuStrankaListNazivFormatedOIB>
    <izvorni_sadrzaj>
      <item>COVERBOX jednostavno društvo s ograničenom odgovornošću za usluge, OIB 72794894157</item>
    </izvorni_sadrzaj>
    <derivirana_varijabla naziv="DomainObject.Predmet.ProtuStrankaListNazivFormatedOIB_1">
      <item>COVERBOX jednostavno društvo s ograničenom odgovornošću za usluge, OIB 72794894157</item>
    </derivirana_varijabla>
  </DomainObject.Predmet.ProtuStrankaListNazivFormatedOIB>
  <DomainObject.Predmet.OstaliListFormated>
    <izvorni_sadrzaj>
      <item>Nikola Zagorec punomoćnik sudionika u postupku COVERBOX jednostavno društvo s ograničenom odgovornošću za usluge</item>
    </izvorni_sadrzaj>
    <derivirana_varijabla naziv="DomainObject.Predmet.OstaliListFormated_1">
      <item>Nikola Zagorec punomoćnik sudionika u postupku COVERBOX jednostavno društvo s ograničenom odgovornošću za usluge</item>
    </derivirana_varijabla>
  </DomainObject.Predmet.OstaliListFormated>
  <DomainObject.Predmet.OstaliListFormatedOIB>
    <izvorni_sadrzaj>
      <item>Nikola Zagorec, OIB 54425325671 punomoćnik sudionika u postupku COVERBOX jednostavno društvo s ograničenom odgovornošću za usluge</item>
    </izvorni_sadrzaj>
    <derivirana_varijabla naziv="DomainObject.Predmet.OstaliListFormatedOIB_1">
      <item>Nikola Zagorec, OIB 54425325671 punomoćnik sudionika u postupku COVERBOX jednostavno društvo s ograničenom odgovornošću za usluge</item>
    </derivirana_varijabla>
  </DomainObject.Predmet.OstaliListFormatedOIB>
  <DomainObject.Predmet.OstaliListFormatedWithAdress>
    <izvorni_sadrzaj>
      <item>Nikola Zagorec, Crnojezerska 18, 10000 Zagreb punomoćnik sudionika u postupku COVERBOX jednostavno društvo s ograničenom odgovornošću za usluge</item>
    </izvorni_sadrzaj>
    <derivirana_varijabla naziv="DomainObject.Predmet.OstaliListFormatedWithAdress_1">
      <item>Nikola Zagorec, Crnojezerska 18, 10000 Zagreb punomoćnik sudionika u postupku COVERBOX jednostavno društvo s ograničenom odgovornošću za usluge</item>
    </derivirana_varijabla>
  </DomainObject.Predmet.OstaliListFormatedWithAdress>
  <DomainObject.Predmet.OstaliListFormatedWithAdressOIB>
    <izvorni_sadrzaj>
      <item>Nikola Zagorec, OIB 54425325671, Crnojezerska 18, 10000 Zagreb punomoćnik sudionika u postupku COVERBOX jednostavno društvo s ograničenom odgovornošću za usluge</item>
    </izvorni_sadrzaj>
    <derivirana_varijabla naziv="DomainObject.Predmet.OstaliListFormatedWithAdressOIB_1">
      <item>Nikola Zagorec, OIB 54425325671, Crnojezerska 18, 10000 Zagreb punomoćnik sudionika u postupku COVERBOX jednostavno društvo s ograničenom odgovornošću za usluge</item>
    </derivirana_varijabla>
  </DomainObject.Predmet.OstaliListFormatedWithAdressOIB>
  <DomainObject.Predmet.OstaliListNazivFormated>
    <izvorni_sadrzaj>
      <item>Nikola Zagorec</item>
    </izvorni_sadrzaj>
    <derivirana_varijabla naziv="DomainObject.Predmet.OstaliListNazivFormated_1">
      <item>Nikola Zagorec</item>
    </derivirana_varijabla>
  </DomainObject.Predmet.OstaliListNazivFormated>
  <DomainObject.Predmet.OstaliListNazivFormatedOIB>
    <izvorni_sadrzaj>
      <item>Nikola Zagorec, OIB 54425325671</item>
    </izvorni_sadrzaj>
    <derivirana_varijabla naziv="DomainObject.Predmet.OstaliListNazivFormatedOIB_1">
      <item>Nikola Zagorec, OIB 54425325671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ožujka 2020.</izvorni_sadrzaj>
    <derivirana_varijabla naziv="DomainObject.Datum_1">4. ožujka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COVERBOX jednostavno društvo s ograničenom odgovornošću za usluge</izvorni_sadrzaj>
    <derivirana_varijabla naziv="DomainObject.Predmet.ProtustrankaIDrugi_1">COVERBOX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COVERBOX jednostavno društvo s ograničenom odgovornošću za usluge, OIB 72794894157, Crnojezerska ulica 18, 10000 Zagreb</izvorni_sadrzaj>
    <derivirana_varijabla naziv="DomainObject.Predmet.ProtustrankaIDrugiAdressOIB_1">COVERBOX jednostavno društvo s ograničenom odgovornošću za usluge, OIB 72794894157, Crnojezerska ulica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COVERBOX jednostavno društvo s ograničenom odgovornošću za usluge</item>
      <item>Financijska agencija</item>
      <item>Nikola Zagorec</item>
    </izvorni_sadrzaj>
    <derivirana_varijabla naziv="DomainObject.Predmet.SudioniciListNaziv_1">
      <item>COVERBOX jednostavno društvo s ograničenom odgovornošću za usluge</item>
      <item>Financijska agencija</item>
      <item>Nikola Zagorec</item>
    </derivirana_varijabla>
  </DomainObject.Predmet.SudioniciListNaziv>
  <DomainObject.Predmet.SudioniciListAdressOIB>
    <izvorni_sadrzaj>
      <item>COVERBOX jednostavno društvo s ograničenom odgovornošću za usluge, OIB 72794894157, Crnojezerska ulica 18,10000 Zagreb</item>
      <item>Financijska agencija, OIB 85821130368, TRG SVIBANJSKIH ŽRTAVA 1995. 1,10000 Zagreb</item>
      <item>Nikola Zagorec, OIB 54425325671, Crnojezerska 18,10000 Zagreb</item>
    </izvorni_sadrzaj>
    <derivirana_varijabla naziv="DomainObject.Predmet.SudioniciListAdressOIB_1">
      <item>COVERBOX jednostavno društvo s ograničenom odgovornošću za usluge, OIB 72794894157, Crnojezerska ulica 18,10000 Zagreb</item>
      <item>Financijska agencija, OIB 85821130368, TRG SVIBANJSKIH ŽRTAVA 1995. 1,10000 Zagreb</item>
      <item>Nikola Zagorec, OIB 54425325671, Crnojezerska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72794894157</item>
      <item>, OIB 85821130368</item>
      <item>, OIB 54425325671</item>
    </izvorni_sadrzaj>
    <derivirana_varijabla naziv="DomainObject.Predmet.SudioniciListNazivOIB_1">
      <item>, OIB 72794894157</item>
      <item>, OIB 85821130368</item>
      <item>, OIB 54425325671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prosinca 2019.</izvorni_sadrzaj>
    <derivirana_varijabla naziv="DomainObject.Predmet.DatumPocetkaProcesa_1">2. prosinca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244</properties:Words>
  <properties:Characters>1328</properties:Characters>
  <properties:Lines>42</properties:Lines>
  <properties:Paragraphs>15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2020-03-04T07:42:00Z</dcterms:created>
  <dc:creator>Ivana Manestar</dc:creator>
  <cp:lastModifiedBy>Petra Komučar</cp:lastModifiedBy>
  <cp:lastPrinted>2019-01-29T07:26:00Z</cp:lastPrinted>
  <dcterms:modified xmlns:xsi="http://www.w3.org/2001/XMLSchema-instance" xsi:type="dcterms:W3CDTF">2020-03-04T07:46:00Z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(St-2981-19 COVERBOX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