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0386" w14:paraId="80a0386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6E110D">
        <w:t>444</w:t>
      </w:r>
      <w:r w:rsidR="001A2481" w:rsidRPr="000351DA">
        <w:t>/1</w:t>
      </w:r>
      <w:r w:rsidR="0068218C">
        <w:t>6</w:t>
      </w:r>
      <w:r w:rsidR="0024291D">
        <w:t>-</w:t>
      </w:r>
      <w:r w:rsidR="009838F8">
        <w:t>1</w:t>
      </w:r>
      <w:r w:rsidR="006E110D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6298F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6E110D">
        <w:t>LATRA</w:t>
      </w:r>
      <w:r w:rsidR="00624BD6">
        <w:t xml:space="preserve"> </w:t>
      </w:r>
      <w:r w:rsidR="007B5E6E">
        <w:t xml:space="preserve">d.o.o., </w:t>
      </w:r>
      <w:r w:rsidR="006E110D">
        <w:t>Škabrnja, Trg Dr. Franje Tuđmana 6</w:t>
      </w:r>
      <w:r w:rsidR="009838F8">
        <w:t xml:space="preserve">, OIB: </w:t>
      </w:r>
      <w:r w:rsidR="006E110D">
        <w:t>61804500814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6E110D">
        <w:t>LATRA d.o.o., Škabrnja, Trg Dr. Franje Tuđmana 6, OIB: 61804500814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7B5E6E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56F28" w:rsidP="00856F28" w:rsidR="00856F28" w:rsidRPr="00856F28">
      <w:r w:rsidRPr="00856F28">
        <w:t>Željena Dražić    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6298F">
        <w:t xml:space="preserve">Zadar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2E78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40FF8"/>
    <w:rsid w:val="00466691"/>
    <w:rsid w:val="00476CB1"/>
    <w:rsid w:val="004776D3"/>
    <w:rsid w:val="0049309B"/>
    <w:rsid w:val="004B2F71"/>
    <w:rsid w:val="004C5586"/>
    <w:rsid w:val="004D40A3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4BD6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110D"/>
    <w:rsid w:val="006E3257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175C"/>
    <w:rsid w:val="008E37BF"/>
    <w:rsid w:val="008F1162"/>
    <w:rsid w:val="009235C3"/>
    <w:rsid w:val="00943A9F"/>
    <w:rsid w:val="0095679C"/>
    <w:rsid w:val="0096063F"/>
    <w:rsid w:val="00972609"/>
    <w:rsid w:val="00972DB2"/>
    <w:rsid w:val="00974B8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07010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7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0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01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01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01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7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0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01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01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01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LATRA d.o.o. za komunalne djelatnosti</izvorni_sadrzaj>
    <derivirana_varijabla naziv="DomainObject.Predmet.ProtustrankaFormated_1">  LATRA d.o.o. za komunalne djelatnosti</derivirana_varijabla>
  </DomainObject.Predmet.ProtustrankaFormated>
  <DomainObject.Predmet.ProtustrankaFormatedOIB>
    <izvorni_sadrzaj>  LATRA d.o.o. za komunalne djelatnosti, OIB 61804500814</izvorni_sadrzaj>
    <derivirana_varijabla naziv="DomainObject.Predmet.ProtustrankaFormatedOIB_1">  LATRA d.o.o. za komunalne djelatnosti, OIB 61804500814</derivirana_varijabla>
  </DomainObject.Predmet.ProtustrankaFormatedOIB>
  <DomainObject.Predmet.ProtustrankaFormatedWithAdress>
    <izvorni_sadrzaj> LATRA d.o.o. za komunalne djelatnosti, Trg Dr. Franje Tuđmana 6, 23223 Škabrnje</izvorni_sadrzaj>
    <derivirana_varijabla naziv="DomainObject.Predmet.ProtustrankaFormatedWithAdress_1"> LATRA d.o.o. za komunalne djelatnosti, Trg Dr. Franje Tuđmana 6, 23223 Škabrnje</derivirana_varijabla>
  </DomainObject.Predmet.ProtustrankaFormatedWithAdress>
  <DomainObject.Predmet.ProtustrankaFormatedWithAdressOIB>
    <izvorni_sadrzaj> LATRA d.o.o. za komunalne djelatnosti, OIB 61804500814, Trg Dr. Franje Tuđmana 6, 23223 Škabrnje</izvorni_sadrzaj>
    <derivirana_varijabla naziv="DomainObject.Predmet.ProtustrankaFormatedWithAdressOIB_1"> LATRA d.o.o. za komunalne djelatnosti, OIB 61804500814, Trg Dr. Franje Tuđmana 6, 23223 Škabrnje</derivirana_varijabla>
  </DomainObject.Predmet.ProtustrankaFormatedWithAdressOIB>
  <DomainObject.Predmet.ProtustrankaWithAdress>
    <izvorni_sadrzaj>LATRA d.o.o. za komunalne djelatnosti Trg Dr. Franje Tuđmana 6, 23223 Škabrnje</izvorni_sadrzaj>
    <derivirana_varijabla naziv="DomainObject.Predmet.ProtustrankaWithAdress_1">LATRA d.o.o. za komunalne djelatnosti Trg Dr. Franje Tuđmana 6, 23223 Škabrnje</derivirana_varijabla>
  </DomainObject.Predmet.ProtustrankaWithAdress>
  <DomainObject.Predmet.ProtustrankaWithAdressOIB>
    <izvorni_sadrzaj>LATRA d.o.o. za komunalne djelatnosti, OIB 61804500814, Trg Dr. Franje Tuđmana 6, 23223 Škabrnje</izvorni_sadrzaj>
    <derivirana_varijabla naziv="DomainObject.Predmet.ProtustrankaWithAdressOIB_1">LATRA d.o.o. za komunalne djelatnosti, OIB 61804500814, Trg Dr. Franje Tuđmana 6, 23223 Škabrnje</derivirana_varijabla>
  </DomainObject.Predmet.ProtustrankaWithAdressOIB>
  <DomainObject.Predmet.ProtustrankaNazivFormated>
    <izvorni_sadrzaj>LATRA d.o.o. za komunalne djelatnosti</izvorni_sadrzaj>
    <derivirana_varijabla naziv="DomainObject.Predmet.ProtustrankaNazivFormated_1">LATRA d.o.o. za komunalne djelatnosti</derivirana_varijabla>
  </DomainObject.Predmet.ProtustrankaNazivFormated>
  <DomainObject.Predmet.ProtustrankaNazivFormatedOIB>
    <izvorni_sadrzaj>LATRA d.o.o. za komunalne djelatnosti, OIB 61804500814</izvorni_sadrzaj>
    <derivirana_varijabla naziv="DomainObject.Predmet.ProtustrankaNazivFormatedOIB_1">LATRA d.o.o. za komunalne djelatnosti, OIB 61804500814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111463.63</izvorni_sadrzaj>
    <derivirana_varijabla naziv="DomainObject.Predmet.TrenutnaVrijednost_1">111463.63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LATRA d.o.o. za komunalne djelatnosti</item>
    </izvorni_sadrzaj>
    <derivirana_varijabla naziv="DomainObject.Predmet.ProtuStrankaListFormated_1">
      <item>LATRA d.o.o. za komunalne djelatnosti</item>
    </derivirana_varijabla>
  </DomainObject.Predmet.ProtuStrankaListFormated>
  <DomainObject.Predmet.ProtuStrankaListFormatedOIB>
    <izvorni_sadrzaj>
      <item>LATRA d.o.o. za komunalne djelatnosti, OIB 61804500814</item>
    </izvorni_sadrzaj>
    <derivirana_varijabla naziv="DomainObject.Predmet.ProtuStrankaListFormatedOIB_1">
      <item>LATRA d.o.o. za komunalne djelatnosti, OIB 61804500814</item>
    </derivirana_varijabla>
  </DomainObject.Predmet.ProtuStrankaListFormatedOIB>
  <DomainObject.Predmet.ProtuStrankaListFormatedWithAdress>
    <izvorni_sadrzaj>
      <item>LATRA d.o.o. za komunalne djelatnosti, Trg Dr. Franje Tuđmana 6, 23223 Škabrnje</item>
    </izvorni_sadrzaj>
    <derivirana_varijabla naziv="DomainObject.Predmet.ProtuStrankaListFormatedWithAdress_1">
      <item>LATRA d.o.o. za komunalne djelatnosti, Trg Dr. Franje Tuđmana 6, 23223 Škabrnje</item>
    </derivirana_varijabla>
  </DomainObject.Predmet.ProtuStrankaListFormatedWithAdress>
  <DomainObject.Predmet.ProtuStrankaListFormatedWithAdressOIB>
    <izvorni_sadrzaj>
      <item>LATRA d.o.o. za komunalne djelatnosti, OIB 61804500814, Trg Dr. Franje Tuđmana 6, 23223 Škabrnje</item>
    </izvorni_sadrzaj>
    <derivirana_varijabla naziv="DomainObject.Predmet.ProtuStrankaListFormatedWithAdressOIB_1">
      <item>LATRA d.o.o. za komunalne djelatnosti, OIB 61804500814, Trg Dr. Franje Tuđmana 6, 23223 Škabrnje</item>
    </derivirana_varijabla>
  </DomainObject.Predmet.ProtuStrankaListFormatedWithAdressOIB>
  <DomainObject.Predmet.ProtuStrankaListNazivFormated>
    <izvorni_sadrzaj>
      <item>LATRA d.o.o. za komunalne djelatnosti</item>
    </izvorni_sadrzaj>
    <derivirana_varijabla naziv="DomainObject.Predmet.ProtuStrankaListNazivFormated_1">
      <item>LATRA d.o.o. za komunalne djelatnosti</item>
    </derivirana_varijabla>
  </DomainObject.Predmet.ProtuStrankaListNazivFormated>
  <DomainObject.Predmet.ProtuStrankaListNazivFormatedOIB>
    <izvorni_sadrzaj>
      <item>LATRA d.o.o. za komunalne djelatnosti, OIB 61804500814</item>
    </izvorni_sadrzaj>
    <derivirana_varijabla naziv="DomainObject.Predmet.ProtuStrankaListNazivFormatedOIB_1">
      <item>LATRA d.o.o. za komunalne djelatnosti, OIB 61804500814</item>
    </derivirana_varijabla>
  </DomainObject.Predmet.ProtuStrankaListNazivFormatedOIB>
  <DomainObject.Predmet.OstaliListFormated>
    <izvorni_sadrzaj>
      <item>Zoran Gurlica</item>
    </izvorni_sadrzaj>
    <derivirana_varijabla naziv="DomainObject.Predmet.OstaliListFormated_1">
      <item>Zoran Gurlica</item>
    </derivirana_varijabla>
  </DomainObject.Predmet.OstaliListFormated>
  <DomainObject.Predmet.OstaliListFormatedOIB>
    <izvorni_sadrzaj>
      <item>Zoran Gurlica, OIB 44001527574</item>
    </izvorni_sadrzaj>
    <derivirana_varijabla naziv="DomainObject.Predmet.OstaliListFormatedOIB_1">
      <item>Zoran Gurlica, OIB 44001527574</item>
    </derivirana_varijabla>
  </DomainObject.Predmet.OstaliListFormatedOIB>
  <DomainObject.Predmet.OstaliListFormatedWithAdress>
    <izvorni_sadrzaj>
      <item>Zoran Gurlica</item>
    </izvorni_sadrzaj>
    <derivirana_varijabla naziv="DomainObject.Predmet.OstaliListFormatedWithAdress_1">
      <item>Zoran Gurlica</item>
    </derivirana_varijabla>
  </DomainObject.Predmet.OstaliListFormatedWithAdress>
  <DomainObject.Predmet.OstaliListFormatedWithAdressOIB>
    <izvorni_sadrzaj>
      <item>Zoran Gurlica, OIB 44001527574</item>
    </izvorni_sadrzaj>
    <derivirana_varijabla naziv="DomainObject.Predmet.OstaliListFormatedWithAdressOIB_1">
      <item>Zoran Gurlica, OIB 44001527574</item>
    </derivirana_varijabla>
  </DomainObject.Predmet.OstaliListFormatedWithAdressOIB>
  <DomainObject.Predmet.OstaliListNazivFormated>
    <izvorni_sadrzaj>
      <item>Zoran Gurlica</item>
    </izvorni_sadrzaj>
    <derivirana_varijabla naziv="DomainObject.Predmet.OstaliListNazivFormated_1">
      <item>Zoran Gurlica</item>
    </derivirana_varijabla>
  </DomainObject.Predmet.OstaliListNazivFormated>
  <DomainObject.Predmet.OstaliListNazivFormatedOIB>
    <izvorni_sadrzaj>
      <item>Zoran Gurlica, OIB 44001527574</item>
    </izvorni_sadrzaj>
    <derivirana_varijabla naziv="DomainObject.Predmet.OstaliListNazivFormatedOIB_1">
      <item>Zoran Gurlica, OIB 44001527574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LATRA d.o.o. za komunalne djelatnosti</izvorni_sadrzaj>
    <derivirana_varijabla naziv="DomainObject.Predmet.ProtustrankaIDrugi_1">LATRA d.o.o. za komunalne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LATRA d.o.o. za komunalne djelatnosti, OIB 61804500814, Trg Dr. Franje Tuđmana 6, 23223 Škabrnje</izvorni_sadrzaj>
    <derivirana_varijabla naziv="DomainObject.Predmet.ProtustrankaIDrugiAdressOIB_1">LATRA d.o.o. za komunalne djelatnosti, OIB 61804500814, Trg Dr. Franje Tuđmana 6, 23223 Škabrnje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LATRA d.o.o. za komunalne djelatnosti</item>
      <item>Zoran Gurlica</item>
    </izvorni_sadrzaj>
    <derivirana_varijabla naziv="DomainObject.Predmet.SudioniciListNaziv_1">
      <item>FINA</item>
      <item>LATRA d.o.o. za komunalne djelatnosti</item>
      <item>Zoran Gurlica</item>
    </derivirana_varijabla>
  </DomainObject.Predmet.SudioniciListNaziv>
  <DomainObject.Predmet.SudioniciListAdressOIB>
    <izvorni_sadrzaj>
      <item>FINA, OIB 85821130368</item>
      <item>LATRA d.o.o. za komunalne djelatnosti, OIB 61804500814, Trg Dr. Franje Tuđmana 6,23223 Škabrnje</item>
      <item>Zoran Gurlica, OIB 44001527574</item>
    </izvorni_sadrzaj>
    <derivirana_varijabla naziv="DomainObject.Predmet.SudioniciListAdressOIB_1">
      <item>FINA, OIB 85821130368</item>
      <item>LATRA d.o.o. za komunalne djelatnosti, OIB 61804500814, Trg Dr. Franje Tuđmana 6,23223 Škabrnje</item>
      <item>Zoran Gurlica, OIB 44001527574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61804500814</item>
      <item>, OIB 44001527574</item>
    </izvorni_sadrzaj>
    <derivirana_varijabla naziv="DomainObject.Predmet.SudioniciListNazivOIB_1">
      <item>, OIB 85821130368</item>
      <item>, OIB 61804500814</item>
      <item>, OIB 44001527574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92</properties:Words>
  <properties:Characters>515</properties:Characters>
  <properties:Lines>37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2017-06-07T08:48:00Z</dcterms:created>
  <dc:creator>Administrator</dc:creator>
  <cp:lastModifiedBy>Nena Mužanović</cp:lastModifiedBy>
  <cp:lastPrinted>2017-06-07T08:45:00Z</cp:lastPrinted>
  <dcterms:modified xmlns:xsi="http://www.w3.org/2001/XMLSchema-instance" xsi:type="dcterms:W3CDTF">2017-06-07T08:51:00Z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