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d321" w14:paraId="97cd321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814668">
        <w:rPr>
          <w:lang w:val="hr-HR"/>
        </w:rPr>
        <w:t>218</w:t>
      </w:r>
      <w:r w:rsidR="00C2378B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814668">
        <w:t>rotiv dužnika KOCIJAN METALI</w:t>
      </w:r>
      <w:r w:rsidR="00016750">
        <w:t xml:space="preserve"> </w:t>
      </w:r>
      <w:r w:rsidR="00814668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814668">
        <w:t>71883233236</w:t>
      </w:r>
      <w:r w:rsidR="00D07ECC">
        <w:t xml:space="preserve"> s</w:t>
      </w:r>
      <w:r w:rsidR="00B71B33">
        <w:t>a sjedišt</w:t>
      </w:r>
      <w:r w:rsidR="00814668">
        <w:t>em u Braće Radića 104, 42000 Varaždin</w:t>
      </w:r>
      <w:r w:rsidR="00247894">
        <w:t>,</w:t>
      </w:r>
      <w:r w:rsidR="00016750">
        <w:t xml:space="preserve"> dana 23</w:t>
      </w:r>
      <w:r w:rsidR="00C00E26">
        <w:t>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814668" w:rsidRPr="00814668">
        <w:t xml:space="preserve"> </w:t>
      </w:r>
      <w:r w:rsidR="00814668">
        <w:t>KOCIJAN METALI j.d.o.o., OIB: 71883233236 sa sjedištem u Braće Radića 104, 42000 Varaždin</w:t>
      </w:r>
      <w:r w:rsidR="00552216">
        <w:t>,</w:t>
      </w:r>
      <w:r w:rsidR="002E00D7">
        <w:t xml:space="preserve"> </w:t>
      </w:r>
      <w:r w:rsidR="00B82432">
        <w:t>iznosi</w:t>
      </w:r>
      <w:r w:rsidR="00016750">
        <w:t xml:space="preserve"> </w:t>
      </w:r>
      <w:r w:rsidR="00814668">
        <w:t xml:space="preserve">14.839,76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814668">
        <w:t xml:space="preserve"> Mirjana Škriljevečki, Ledinec Gornji</w:t>
      </w:r>
      <w:r w:rsidR="00D6502B">
        <w:t>,</w:t>
      </w:r>
      <w:r w:rsidR="00814668">
        <w:t xml:space="preserve"> Briška 14</w:t>
      </w:r>
      <w:r w:rsidR="00BC0702">
        <w:t>,</w:t>
      </w:r>
      <w:r w:rsidR="00FC6F90">
        <w:t xml:space="preserve"> </w:t>
      </w:r>
      <w:r w:rsidR="00814668">
        <w:t>OIB: 93773600698</w:t>
      </w:r>
      <w:r w:rsidR="0001675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>III/ Upozorava</w:t>
      </w:r>
      <w:r w:rsidR="00E704F5">
        <w:t xml:space="preserve"> se direktor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16750">
        <w:rPr>
          <w:lang w:val="hr-HR"/>
        </w:rPr>
        <w:t>Dana</w:t>
      </w:r>
      <w:r w:rsidR="00814668">
        <w:rPr>
          <w:lang w:val="hr-HR"/>
        </w:rPr>
        <w:t xml:space="preserve"> 12</w:t>
      </w:r>
      <w:r w:rsidR="004018F3">
        <w:rPr>
          <w:lang w:val="hr-HR"/>
        </w:rPr>
        <w:t>.</w:t>
      </w:r>
      <w:r w:rsidR="00023A53">
        <w:rPr>
          <w:lang w:val="hr-HR"/>
        </w:rPr>
        <w:t xml:space="preserve"> veljače</w:t>
      </w:r>
      <w:r w:rsidR="00BC0702">
        <w:rPr>
          <w:lang w:val="hr-HR"/>
        </w:rPr>
        <w:t xml:space="preserve">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814668" w:rsidRPr="00814668">
        <w:t xml:space="preserve"> </w:t>
      </w:r>
      <w:r w:rsidR="00814668">
        <w:t>KOCIJAN METALI j.d.o.o., OIB: 71883233236 sa sjedištem u Braće Radića 104, 42000 Varaždin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023A53">
        <w:t xml:space="preserve">e u ukupnom </w:t>
      </w:r>
      <w:r w:rsidR="00814668">
        <w:t>iznosu 14.839,76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16750">
        <w:rPr>
          <w:lang w:val="hr-HR"/>
        </w:rPr>
        <w:t>23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B84EAD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648" w:rsidP="007F64E0" w:rsidR="00A43648">
      <w:r>
        <w:separator/>
      </w:r>
    </w:p>
  </w:endnote>
  <w:endnote w:id="0" w:type="continuationSeparator">
    <w:p w:rsidRDefault="00A43648" w:rsidP="007F64E0" w:rsidR="00A43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648" w:rsidP="007F64E0" w:rsidR="00A43648">
      <w:r>
        <w:separator/>
      </w:r>
    </w:p>
  </w:footnote>
  <w:footnote w:id="0" w:type="continuationSeparator">
    <w:p w:rsidRDefault="00A43648" w:rsidP="007F64E0" w:rsidR="00A43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814668">
      <w:rPr>
        <w:lang w:val="hr-HR"/>
      </w:rPr>
      <w:t>218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4916" w:rsidRPr="00D5491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6750"/>
    <w:rsid w:val="00017184"/>
    <w:rsid w:val="00023A53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5657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582A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19C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3262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81416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2FA5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66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E74BF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4C5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648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0DA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4EAD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54916"/>
    <w:rsid w:val="00D628ED"/>
    <w:rsid w:val="00D63C3B"/>
    <w:rsid w:val="00D63C57"/>
    <w:rsid w:val="00D64A61"/>
    <w:rsid w:val="00D6502B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4F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4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4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 METALI jednostavno društvo s ograničenom odgovornošću za proizvodnju i trgovinu</izvorni_sadrzaj>
    <derivirana_varijabla naziv="DomainObject.Predmet.ProtustrankaFormated_1">  KOCIJAN METALI jednostavno društvo s ograničenom odgovornošću za proizvodnju i trgovinu</derivirana_varijabla>
  </DomainObject.Predmet.ProtustrankaFormated>
  <DomainObject.Predmet.ProtustrankaFormatedOIB>
    <izvorni_sadrzaj>  KOCIJAN METALI jednostavno društvo s ograničenom odgovornošću za proizvodnju i trgovinu, OIB 71883233236</izvorni_sadrzaj>
    <derivirana_varijabla naziv="DomainObject.Predmet.ProtustrankaFormatedOIB_1">  KOCIJAN METALI jednostavno društvo s ograničenom odgovornošću za proizvodnju i trgovinu, OIB 71883233236</derivirana_varijabla>
  </DomainObject.Predmet.ProtustrankaFormatedOIB>
  <DomainObject.Predmet.ProtustrankaFormatedWithAdress>
    <izvorni_sadrzaj> KOCIJAN METALI jednostavno društvo s ograničenom odgovornošću za proizvodnju i trgovinu, Braće Radića 104, 42000 Varaždin</izvorni_sadrzaj>
    <derivirana_varijabla naziv="DomainObject.Predmet.ProtustrankaFormatedWithAdress_1"> KOCIJAN METALI jednostavno društvo s ograničenom odgovornošću za proizvodnju i trgovinu, Braće Radića 104, 42000 Varaždin</derivirana_varijabla>
  </DomainObject.Predmet.ProtustrankaFormatedWithAdress>
  <DomainObject.Predmet.ProtustrankaFormatedWithAdressOIB>
    <izvorni_sadrzaj> KOCIJAN METALI jednostavno društvo s ograničenom odgovornošću za proizvodnju i trgovinu, OIB 71883233236, Braće Radića 104, 42000 Varaždin</izvorni_sadrzaj>
    <derivirana_varijabla naziv="DomainObject.Predmet.ProtustrankaFormatedWithAdressOIB_1"> KOCIJAN METALI jednostavno društvo s ograničenom odgovornošću za proizvodnju i trgovinu, OIB 71883233236, Braće Radića 104, 42000 Varaždin</derivirana_varijabla>
  </DomainObject.Predmet.ProtustrankaFormatedWithAdressOIB>
  <DomainObject.Predmet.ProtustrankaWithAdress>
    <izvorni_sadrzaj>KOCIJAN METALI jednostavno društvo s ograničenom odgovornošću za proizvodnju i trgovinu Braće Radića 104, 42000 Varaždin</izvorni_sadrzaj>
    <derivirana_varijabla naziv="DomainObject.Predmet.ProtustrankaWithAdress_1">KOCIJAN METALI jednostavno društvo s ograničenom odgovornošću za proizvodnju i trgovinu Braće Radića 104, 42000 Varaždin</derivirana_varijabla>
  </DomainObject.Predmet.ProtustrankaWithAdress>
  <DomainObject.Predmet.ProtustrankaWithAdressOIB>
    <izvorni_sadrzaj>KOCIJAN METALI jednostavno društvo s ograničenom odgovornošću za proizvodnju i trgovinu, OIB 71883233236, Braće Radića 104, 42000 Varaždin</izvorni_sadrzaj>
    <derivirana_varijabla naziv="DomainObject.Predmet.ProtustrankaWithAdressOIB_1">KOCIJAN METALI jednostavno društvo s ograničenom odgovornošću za proizvodnju i trgovinu, OIB 71883233236, Braće Radića 104, 42000 Varaždin</derivirana_varijabla>
  </DomainObject.Predmet.ProtustrankaWithAdressOIB>
  <DomainObject.Predmet.ProtustrankaNazivFormated>
    <izvorni_sadrzaj>KOCIJAN METALI jednostavno društvo s ograničenom odgovornošću za proizvodnju i trgovinu</izvorni_sadrzaj>
    <derivirana_varijabla naziv="DomainObject.Predmet.ProtustrankaNazivFormated_1">KOCIJAN METALI jednostavno društvo s ograničenom odgovornošću za proizvodnju i trgovinu</derivirana_varijabla>
  </DomainObject.Predmet.ProtustrankaNazivFormated>
  <DomainObject.Predmet.ProtustrankaNazivFormatedOIB>
    <izvorni_sadrzaj>KOCIJAN METALI jednostavno društvo s ograničenom odgovornošću za proizvodnju i trgovinu, OIB 71883233236</izvorni_sadrzaj>
    <derivirana_varijabla naziv="DomainObject.Predmet.ProtustrankaNazivFormatedOIB_1">KOCIJAN METALI jednostavno društvo s ograničenom odgovornošću za proizvodnju i trgovinu, OIB 71883233236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14839.76</izvorni_sadrzaj>
    <derivirana_varijabla naziv="DomainObject.Predmet.TrenutnaVrijednost_1">14839.76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KOCIJAN METALI jednostavno društvo s ograničenom odgovornošću za proizvodnju i trgovinu</item>
    </izvorni_sadrzaj>
    <derivirana_varijabla naziv="DomainObject.Predmet.ProtuStrankaListFormated_1">
      <item>KOCIJAN METALI jednostavno društvo s ograničenom odgovornošću za proizvodnju i trgovinu</item>
    </derivirana_varijabla>
  </DomainObject.Predmet.ProtuStrankaListFormated>
  <DomainObject.Predmet.ProtuStrankaListFormatedOIB>
    <izvorni_sadrzaj>
      <item>KOCIJAN METALI jednostavno društvo s ograničenom odgovornošću za proizvodnju i trgovinu, OIB 71883233236</item>
    </izvorni_sadrzaj>
    <derivirana_varijabla naziv="DomainObject.Predmet.ProtuStrankaListFormatedOIB_1">
      <item>KOCIJAN METALI jednostavno društvo s ograničenom odgovornošću za proizvodnju i trgovinu, OIB 71883233236</item>
    </derivirana_varijabla>
  </DomainObject.Predmet.ProtuStrankaListFormatedOIB>
  <DomainObject.Predmet.ProtuStrankaListFormatedWithAdress>
    <izvorni_sadrzaj>
      <item>KOCIJAN METALI jednostavno društvo s ograničenom odgovornošću za proizvodnju i trgovinu, Braće Radića 104, 42000 Varaždin</item>
    </izvorni_sadrzaj>
    <derivirana_varijabla naziv="DomainObject.Predmet.ProtuStrankaListFormatedWithAdress_1">
      <item>KOCIJAN METALI jednostavno društvo s ograničenom odgovornošću za proizvodnju i trgovinu, Braće Radića 104, 42000 Varaždin</item>
    </derivirana_varijabla>
  </DomainObject.Predmet.ProtuStrankaListFormatedWithAdress>
  <DomainObject.Predmet.ProtuStrankaListFormatedWithAdressOIB>
    <izvorni_sadrzaj>
      <item>KOCIJAN METALI jednostavno društvo s ograničenom odgovornošću za proizvodnju i trgovinu, OIB 71883233236, Braće Radića 104, 42000 Varaždin</item>
    </izvorni_sadrzaj>
    <derivirana_varijabla naziv="DomainObject.Predmet.ProtuStrankaListFormatedWithAdressOIB_1">
      <item>KOCIJAN METALI jednostavno društvo s ograničenom odgovornošću za proizvodnju i trgovinu, OIB 71883233236, Braće Radića 104, 42000 Varaždin</item>
    </derivirana_varijabla>
  </DomainObject.Predmet.ProtuStrankaListFormatedWithAdressOIB>
  <DomainObject.Predmet.ProtuStrankaListNazivFormated>
    <izvorni_sadrzaj>
      <item>KOCIJAN METALI jednostavno društvo s ograničenom odgovornošću za proizvodnju i trgovinu</item>
    </izvorni_sadrzaj>
    <derivirana_varijabla naziv="DomainObject.Predmet.ProtuStrankaListNazivFormated_1">
      <item>KOCIJAN METALI jednostavno društvo s ograničenom odgovornošću za proizvodnju i trgovinu</item>
    </derivirana_varijabla>
  </DomainObject.Predmet.ProtuStrankaListNazivFormated>
  <DomainObject.Predmet.ProtuStrankaListNazivFormatedOIB>
    <izvorni_sadrzaj>
      <item>KOCIJAN METALI jednostavno društvo s ograničenom odgovornošću za proizvodnju i trgovinu, OIB 71883233236</item>
    </izvorni_sadrzaj>
    <derivirana_varijabla naziv="DomainObject.Predmet.ProtuStrankaListNazivFormatedOIB_1">
      <item>KOCIJAN METALI jednostavno društvo s ograničenom odgovornošću za proizvodnju i trgovinu, OIB 71883233236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KOCIJAN METALI jednostavno društvo s ograničenom odgovornošću za proizvodnju i trgovinu</izvorni_sadrzaj>
    <derivirana_varijabla naziv="DomainObject.Predmet.ProtustrankaIDrugi_1">KOCIJAN METALI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KOCIJAN METALI jednostavno društvo s ograničenom odgovornošću za proizvodnju i trgovinu, OIB 71883233236, Braće Radića 104, 42000 Varaždin</izvorni_sadrzaj>
    <derivirana_varijabla naziv="DomainObject.Predmet.ProtustrankaIDrugiAdressOIB_1">KOCIJAN METALI jednostavno društvo s ograničenom odgovornošću za proizvodnju i trgovinu, OIB 71883233236, Braće Radića 104,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KOCIJAN METALI jednostavno društvo s ograničenom odgovornošću za proizvodnju i trgovinu</item>
      <item>Sudski registar</item>
    </izvorni_sadrzaj>
    <derivirana_varijabla naziv="DomainObject.Predmet.SudioniciListNaziv_1">
      <item>Financijska agencija</item>
      <item>KOCIJAN METALI jednostavno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KOCIJAN METALI jednostavno društvo s ograničenom odgovornošću za proizvodnju i trgovinu, OIB 71883233236, Braće Radića 104,42000 Varaždin</item>
      <item>Sudski registar</item>
    </izvorni_sadrzaj>
    <derivirana_varijabla naziv="DomainObject.Predmet.SudioniciListAdressOIB_1">
      <item>Financijska agencija, OIB 85821130368, A. Cesarca 2,42000 Varaždin</item>
      <item>KOCIJAN METALI jednostavno društvo s ograničenom odgovornošću za proizvodnju i trgovinu, OIB 71883233236, Braće Radića 104,42000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71883233236</item>
      <item>, OIB null</item>
    </izvorni_sadrzaj>
    <derivirana_varijabla naziv="DomainObject.Predmet.SudioniciListNazivOIB_1">
      <item>, OIB 85821130368</item>
      <item>, OIB 71883233236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3D9CA-E99C-4DC4-AD2F-D1A103F3B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2507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2016-02-22T12:41:00Z</dcterms:created>
  <dc:creator>user</dc:creator>
  <cp:lastModifiedBy>Maja Marčec</cp:lastModifiedBy>
  <cp:lastPrinted>2016-02-23T07:07:00Z</cp:lastPrinted>
  <dcterms:modified xmlns:xsi="http://www.w3.org/2001/XMLSchema-instance" xsi:type="dcterms:W3CDTF">2016-02-23T07:08:00Z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